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fc56" w14:paraId="1f3fc56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324A7D" w:rsidP="00564F05" w:rsidR="00324A7D"/>
    <w:p w:rsidRDefault="008F7AC5" w:rsidP="00564F05" w:rsidR="008F7AC5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AD7C4A" w:rsidR="00695244">
      <w:pPr>
        <w:jc w:val="center"/>
      </w:pPr>
      <w:r w:rsidRPr="00324A7D">
        <w:t>R J E Š E NJ E</w:t>
      </w:r>
    </w:p>
    <w:p w:rsidRDefault="008F7AC5" w:rsidP="00AD7C4A" w:rsidR="008F7AC5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D20516">
      <w:pPr>
        <w:jc w:val="both"/>
      </w:pPr>
      <w:r w:rsidRPr="00324A7D">
        <w:tab/>
        <w:t xml:space="preserve">Trgovački sud u Varaždinu, po sucu toga suda Kseniji Flack-Makitan, </w:t>
      </w:r>
      <w:r w:rsidR="00564F05">
        <w:t xml:space="preserve">povodom </w:t>
      </w:r>
      <w:r w:rsidR="00802BEE">
        <w:t xml:space="preserve">prijedloga </w:t>
      </w:r>
      <w:r w:rsidR="00633EDA">
        <w:t xml:space="preserve">predlagatelja </w:t>
      </w:r>
      <w:r w:rsidR="008F7AC5">
        <w:t xml:space="preserve">Financijske agencije, Regionalni centar Zagreb, Podružnica Varaždin, za otvaranje stečajnog </w:t>
      </w:r>
      <w:r w:rsidR="008F7AC5" w:rsidRPr="00C774AF">
        <w:t>postupka nad dužnikom</w:t>
      </w:r>
      <w:r w:rsidR="008F7AC5">
        <w:t xml:space="preserve"> METALLON d.o.o., Kloštar Podravski, Kolodvorska bb, OIB: 65188896178</w:t>
      </w:r>
      <w:r w:rsidR="00633EDA">
        <w:t xml:space="preserve">, </w:t>
      </w:r>
      <w:r w:rsidR="00C7617C">
        <w:t>3. srpnja</w:t>
      </w:r>
      <w:r w:rsidR="00D20516">
        <w:t xml:space="preserve"> 2017.</w:t>
      </w: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633EDA" w:rsidR="00A27433">
      <w:pPr>
        <w:ind w:firstLine="708"/>
        <w:jc w:val="both"/>
      </w:pPr>
      <w:r w:rsidRPr="00324A7D">
        <w:t xml:space="preserve">Obustavlja se postupak </w:t>
      </w:r>
      <w:r w:rsidR="000F2173">
        <w:t xml:space="preserve">za </w:t>
      </w:r>
      <w:r w:rsidR="00802BEE">
        <w:t xml:space="preserve">otvaranje </w:t>
      </w:r>
      <w:r w:rsidR="00A2129F">
        <w:t>stečajnog postupka</w:t>
      </w:r>
      <w:r w:rsidR="000F2173">
        <w:t xml:space="preserve"> </w:t>
      </w:r>
      <w:r w:rsidRPr="00324A7D">
        <w:t xml:space="preserve">nad </w:t>
      </w:r>
      <w:r w:rsidR="00564F05">
        <w:t>dužnikom</w:t>
      </w:r>
      <w:r w:rsidR="00D20516">
        <w:t xml:space="preserve"> </w:t>
      </w:r>
      <w:r w:rsidR="008F7AC5">
        <w:t>METALLON d.o.o., Kloštar Podravski, Kolodvorska bb, OIB: 65188896178</w:t>
      </w:r>
      <w:r w:rsidR="00564F05">
        <w:t>.</w:t>
      </w:r>
    </w:p>
    <w:p w:rsidRDefault="00564F05" w:rsidP="00564F05" w:rsidR="00564F05">
      <w:pPr>
        <w:jc w:val="both"/>
      </w:pPr>
    </w:p>
    <w:p w:rsidRDefault="00802BEE" w:rsidP="00564F05" w:rsidR="00802BEE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695244" w:rsidR="00564F05" w:rsidRPr="00324A7D">
      <w:pPr>
        <w:jc w:val="center"/>
      </w:pPr>
    </w:p>
    <w:p w:rsidRDefault="00802BEE" w:rsidP="00564F05" w:rsidR="00802BEE"/>
    <w:p w:rsidRDefault="00D20516" w:rsidP="008F7AC5" w:rsidR="008F7AC5">
      <w:pPr>
        <w:ind w:firstLine="708"/>
        <w:jc w:val="both"/>
      </w:pPr>
      <w:r>
        <w:t xml:space="preserve"> </w:t>
      </w:r>
      <w:r w:rsidR="008F7AC5">
        <w:t>Financijska agencija je 3. svibnja 2017. podnijela ovome sudu prijedlog za otvaranje stečajnog postupka, navodeći da dužnik ima evidentirane neizvršene osnove za plaćanje u neprekinutom razdoblju od 120 dana, u ukupnom iznosu od 132.470,86 kn.</w:t>
      </w:r>
    </w:p>
    <w:p w:rsidRDefault="008F7AC5" w:rsidP="008F7AC5" w:rsidR="008F7AC5">
      <w:pPr>
        <w:ind w:firstLine="708"/>
        <w:jc w:val="both"/>
      </w:pPr>
    </w:p>
    <w:p w:rsidRDefault="008F7AC5" w:rsidP="008F7AC5" w:rsidR="008F7AC5">
      <w:pPr>
        <w:ind w:firstLine="708"/>
        <w:jc w:val="both"/>
      </w:pPr>
      <w:r>
        <w:t xml:space="preserve">Financijska agencija dostavila je u spis Potvrdu Financijske agencije od 27. lipnja 2017., u kojoj je navedeno da je na dan izdavanja potvrde evidentirano 0 dana neprekidne blokade, a nepodmirene obveze iznose 0,00 kn. </w:t>
      </w:r>
    </w:p>
    <w:p w:rsidRDefault="00564F05" w:rsidP="008F7AC5" w:rsidR="00564F05">
      <w:pPr>
        <w:ind w:firstLine="708"/>
        <w:jc w:val="both"/>
      </w:pPr>
    </w:p>
    <w:p w:rsidRDefault="00564F05" w:rsidP="00564F05" w:rsidR="00564F05" w:rsidRPr="007C6DF5">
      <w:pPr>
        <w:ind w:firstLine="708"/>
        <w:jc w:val="both"/>
      </w:pPr>
      <w:r>
        <w:t xml:space="preserve">Kako je dužnik do završetka prethodnog postupka, prema podacima Financijske agencije postao sposoban za plaćanje, valjalo je primjenom čl. 128. st. 9. </w:t>
      </w:r>
      <w:r w:rsidRPr="007C6DF5">
        <w:t>Stečajnog zakona (Narodne novine broj</w:t>
      </w:r>
      <w:r>
        <w:t xml:space="preserve"> 71/15,</w:t>
      </w:r>
      <w:r w:rsidRPr="007C6DF5">
        <w:t xml:space="preserve"> </w:t>
      </w:r>
      <w:r>
        <w:t xml:space="preserve">dalje SZ) odlučiti kao u </w:t>
      </w:r>
      <w:r w:rsidR="00633EDA">
        <w:t>izreci</w:t>
      </w:r>
      <w:r w:rsidR="00630705">
        <w:t xml:space="preserve"> </w:t>
      </w:r>
      <w:r>
        <w:t>ovog rješenja.</w:t>
      </w:r>
    </w:p>
    <w:p w:rsidRDefault="000F2173" w:rsidP="00324A7D" w:rsidR="000F2173">
      <w:pPr>
        <w:jc w:val="both"/>
      </w:pPr>
    </w:p>
    <w:p w:rsidRDefault="00324A7D" w:rsidP="00AD7C4A" w:rsidR="00AD7C4A">
      <w:pPr>
        <w:jc w:val="center"/>
      </w:pPr>
      <w:r>
        <w:t xml:space="preserve">U Varaždinu, </w:t>
      </w:r>
      <w:r w:rsidR="00C7617C">
        <w:t>3. srpnja</w:t>
      </w:r>
      <w:r w:rsidR="00AD7C4A">
        <w:t xml:space="preserve"> 2017</w:t>
      </w:r>
      <w:r w:rsidR="00A27433">
        <w:t>.</w:t>
      </w:r>
    </w:p>
    <w:p w:rsidRDefault="001433A7" w:rsidP="00AD7C4A" w:rsidR="000F2173">
      <w:pPr>
        <w:jc w:val="center"/>
      </w:pP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>
      <w:pPr>
        <w:ind w:firstLine="708" w:left="5664"/>
        <w:jc w:val="both"/>
      </w:pPr>
    </w:p>
    <w:p w:rsidRDefault="00DC3FC5" w:rsidP="000F2173" w:rsidR="00DC3FC5" w:rsidRPr="006F44C4">
      <w:pPr>
        <w:ind w:firstLine="708" w:left="5664"/>
        <w:jc w:val="both"/>
      </w:pPr>
    </w:p>
    <w:p w:rsidRDefault="000F2173" w:rsidP="000F2173" w:rsidR="000F2173" w:rsidRPr="006F44C4">
      <w:pPr>
        <w:ind w:firstLine="708" w:left="4956"/>
        <w:jc w:val="both"/>
      </w:pPr>
      <w:r w:rsidRPr="006F44C4">
        <w:t>Ksenija Flack-Makitan, v.r.</w:t>
      </w:r>
    </w:p>
    <w:p w:rsidRDefault="000F2173" w:rsidP="000F2173" w:rsidR="000F2173" w:rsidRPr="006F44C4">
      <w:pPr>
        <w:ind w:firstLine="708" w:left="4956"/>
        <w:jc w:val="both"/>
      </w:pPr>
    </w:p>
    <w:p w:rsidRDefault="001433A7" w:rsidP="000F2173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324A7D" w:rsidP="00324A7D" w:rsidR="00324A7D">
      <w:r w:rsidRPr="0007513E">
        <w:lastRenderedPageBreak/>
        <w:t>POUKA O PRAVNOM LIJEKU:</w:t>
      </w:r>
    </w:p>
    <w:p w:rsidRDefault="00633EDA" w:rsidP="00633EDA" w:rsidR="00633EDA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564F05" w:rsidP="00324A7D" w:rsidR="00564F05">
      <w:pPr>
        <w:jc w:val="both"/>
      </w:pPr>
    </w:p>
    <w:p w:rsidRDefault="008F7AC5" w:rsidP="008F7AC5" w:rsidR="008F7AC5">
      <w:pPr>
        <w:numPr>
          <w:ilvl w:val="0"/>
          <w:numId w:val="3"/>
        </w:numPr>
        <w:jc w:val="both"/>
      </w:pPr>
      <w:r>
        <w:t>Financijskoj agenciji Zagreb, Podružnica Varaždin, A. Cesarca 2,</w:t>
      </w:r>
    </w:p>
    <w:p w:rsidRDefault="00633EDA" w:rsidP="00633EDA" w:rsidR="00633EDA">
      <w:pPr>
        <w:ind w:left="720"/>
        <w:jc w:val="both"/>
      </w:pPr>
      <w:r>
        <w:t>Putem e-Oglasne ploče suda:</w:t>
      </w:r>
    </w:p>
    <w:p w:rsidRDefault="00633EDA" w:rsidP="00633EDA" w:rsidR="00633EDA">
      <w:pPr>
        <w:numPr>
          <w:ilvl w:val="0"/>
          <w:numId w:val="3"/>
        </w:numPr>
        <w:jc w:val="both"/>
      </w:pPr>
      <w:r>
        <w:t xml:space="preserve">Dužnik, </w:t>
      </w:r>
      <w:r w:rsidR="008F7AC5">
        <w:t xml:space="preserve">METALLON d.o.o., Kloštar Podravski, Kolodvorska bb, </w:t>
      </w:r>
    </w:p>
    <w:p w:rsidRDefault="00633EDA" w:rsidP="00633EDA" w:rsidR="00633EDA">
      <w:pPr>
        <w:numPr>
          <w:ilvl w:val="0"/>
          <w:numId w:val="3"/>
        </w:numPr>
        <w:jc w:val="both"/>
      </w:pPr>
      <w:r>
        <w:t xml:space="preserve">Direktoru dužnika </w:t>
      </w:r>
      <w:r w:rsidR="008F7AC5">
        <w:t>Vladimiru Hrvojiću, Starogradački Marof, Starogradački Marof 70,</w:t>
      </w:r>
    </w:p>
    <w:p w:rsidRDefault="00633EDA" w:rsidP="00633EDA" w:rsidR="00633EDA">
      <w:pPr>
        <w:numPr>
          <w:ilvl w:val="0"/>
          <w:numId w:val="3"/>
        </w:numPr>
        <w:jc w:val="both"/>
      </w:pPr>
      <w:r>
        <w:t>E-Oglasna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B9C" w:rsidR="00F25B9C">
      <w:r>
        <w:separator/>
      </w:r>
    </w:p>
  </w:endnote>
  <w:endnote w:id="0" w:type="continuationSeparator">
    <w:p w:rsidRDefault="00F25B9C" w:rsidR="00F25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B9C" w:rsidR="00F25B9C">
      <w:r>
        <w:separator/>
      </w:r>
    </w:p>
  </w:footnote>
  <w:footnote w:id="0" w:type="continuationSeparator">
    <w:p w:rsidRDefault="00F25B9C" w:rsidR="00F25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3F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7AC5" w:rsidR="00324A7D">
    <w:pPr>
      <w:pStyle w:val="Zaglavlje"/>
    </w:pPr>
    <w:r>
      <w:tab/>
    </w:r>
    <w:r>
      <w:tab/>
      <w:t>Poslovni broj: 5 St</w:t>
    </w:r>
    <w:r w:rsidR="00A5293B">
      <w:t>-</w:t>
    </w:r>
    <w:r>
      <w:t>239/17-10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7AC5" w:rsidR="00A5293B">
    <w:pPr>
      <w:pStyle w:val="Zaglavlje"/>
    </w:pPr>
    <w:r>
      <w:tab/>
    </w:r>
    <w:r>
      <w:tab/>
      <w:t>Poslovni broj: 5 St-239/17-10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877638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EBA1CB9"/>
    <w:multiLevelType w:val="hybridMultilevel"/>
    <w:tmpl w:val="A98AAC10"/>
    <w:lvl w:tplc="28DE5B4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F2173"/>
    <w:rsid w:val="001433A7"/>
    <w:rsid w:val="00177069"/>
    <w:rsid w:val="001A3208"/>
    <w:rsid w:val="00302946"/>
    <w:rsid w:val="00314205"/>
    <w:rsid w:val="00324A7D"/>
    <w:rsid w:val="004C3B82"/>
    <w:rsid w:val="00544BCE"/>
    <w:rsid w:val="00562867"/>
    <w:rsid w:val="00564F05"/>
    <w:rsid w:val="006231F1"/>
    <w:rsid w:val="00630705"/>
    <w:rsid w:val="00633EDA"/>
    <w:rsid w:val="00695244"/>
    <w:rsid w:val="006C3531"/>
    <w:rsid w:val="006E2F9C"/>
    <w:rsid w:val="00802BEE"/>
    <w:rsid w:val="008F7AC5"/>
    <w:rsid w:val="00A04466"/>
    <w:rsid w:val="00A2129F"/>
    <w:rsid w:val="00A27433"/>
    <w:rsid w:val="00A5293B"/>
    <w:rsid w:val="00A550F9"/>
    <w:rsid w:val="00A64510"/>
    <w:rsid w:val="00AD7C4A"/>
    <w:rsid w:val="00B2376B"/>
    <w:rsid w:val="00BC5983"/>
    <w:rsid w:val="00BE1C49"/>
    <w:rsid w:val="00C445F5"/>
    <w:rsid w:val="00C539F0"/>
    <w:rsid w:val="00C6407F"/>
    <w:rsid w:val="00C7617C"/>
    <w:rsid w:val="00C859BF"/>
    <w:rsid w:val="00D20516"/>
    <w:rsid w:val="00D75528"/>
    <w:rsid w:val="00DC3FC5"/>
    <w:rsid w:val="00E061D8"/>
    <w:rsid w:val="00E22BF4"/>
    <w:rsid w:val="00EA09B0"/>
    <w:rsid w:val="00F0074B"/>
    <w:rsid w:val="00F25B9C"/>
    <w:rsid w:val="00F548EB"/>
    <w:rsid w:val="00F7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3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FC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FC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FC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FC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3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FC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FC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FC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FC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0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5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3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43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St-239/2017-10</izvorni_sadrzaj>
    <derivirana_varijabla naziv="DomainObject.Oznaka_1">St-239/2017-10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METALLON društvo s ograničenom odgovornošću za proizvodnju, trgovinu i usluge zastupanog po punomoćniku Vladimir Hrvojić</izvorni_sadrzaj>
    <derivirana_varijabla naziv="DomainObject.Predmet.ProtustrankaFormated_1">  METALLON društvo s ograničenom odgovornošću za proizvodnju, trgovinu i usluge zastupanog po punomoćniku Vladimir Hrvojić</derivirana_varijabla>
  </DomainObject.Predmet.ProtustrankaFormated>
  <DomainObject.Predmet.ProtustrankaFormatedOIB>
    <izvorni_sadrzaj>  METALLON društvo s ograničenom odgovornošću za proizvodnju, trgovinu i usluge, OIB 65188896178 zastupanog po punomoćniku Vladimir Hrvojić</izvorni_sadrzaj>
    <derivirana_varijabla naziv="DomainObject.Predmet.ProtustrankaFormatedOIB_1">  METALLON društvo s ograničenom odgovornošću za proizvodnju, trgovinu i usluge, OIB 65188896178 zastupanog po punomoćniku Vladimir Hrvojić</derivirana_varijabla>
  </DomainObject.Predmet.ProtustrankaFormatedOIB>
  <DomainObject.Predmet.ProtustrankaFormatedWithAdress>
    <izvorni_sadrzaj> METALLON društvo s ograničenom odgovornošću za proizvodnju, trgovinu i usluge, Kolodvorska/bb, 48350 Kloštar Podravski zastupanog po punomoćniku Vladimir Hrvojić</izvorni_sadrzaj>
    <derivirana_varijabla naziv="DomainObject.Predmet.ProtustrankaFormatedWithAdress_1"> METALLON društvo s ograničenom odgovornošću za proizvodnju, trgovinu i usluge, Kolodvorska/bb, 48350 Kloštar Podravski zastupanog po punomoćniku Vladimir Hrvojić</derivirana_varijabla>
  </DomainObject.Predmet.ProtustrankaFormatedWithAdress>
  <DomainObject.Predmet.ProtustrankaFormatedWithAdressOIB>
    <izvorni_sadrzaj> METALLON društvo s ograničenom odgovornošću za proizvodnju, trgovinu i usluge, OIB 65188896178, Kolodvorska/bb, 48350 Kloštar Podravski zastupanog po punomoćniku Vladimir Hrvojić</izvorni_sadrzaj>
    <derivirana_varijabla naziv="DomainObject.Predmet.ProtustrankaFormatedWithAdressOIB_1"> METALLON društvo s ograničenom odgovornošću za proizvodnju, trgovinu i usluge, OIB 65188896178, Kolodvorska/bb, 48350 Kloštar Podravski zastupanog po punomoćniku Vladimir Hrvojić</derivirana_varijabla>
  </DomainObject.Predmet.ProtustrankaFormatedWithAdressOIB>
  <DomainObject.Predmet.ProtustrankaWithAdress>
    <izvorni_sadrzaj>METALLON društvo s ograničenom odgovornošću za proizvodnju, trgovinu i usluge Kolodvorska/bb, 48350 Kloštar Podravski</izvorni_sadrzaj>
    <derivirana_varijabla naziv="DomainObject.Predmet.ProtustrankaWithAdress_1">METALLON društvo s ograničenom odgovornošću za proizvodnju, trgovinu i usluge Kolodvorska/bb, 48350 Kloštar Podravski</derivirana_varijabla>
  </DomainObject.Predmet.ProtustrankaWithAdress>
  <DomainObject.Predmet.ProtustrankaWithAdressOIB>
    <izvorni_sadrzaj>METALLON društvo s ograničenom odgovornošću za proizvodnju, trgovinu i usluge, OIB 65188896178, Kolodvorska/bb, 48350 Kloštar Podravski</izvorni_sadrzaj>
    <derivirana_varijabla naziv="DomainObject.Predmet.ProtustrankaWithAdressOIB_1">METALLON društvo s ograničenom odgovornošću za proizvodnju, trgovinu i usluge, OIB 65188896178, Kolodvorska/bb, 48350 Kloštar Podravski</derivirana_varijabla>
  </DomainObject.Predmet.ProtustrankaWithAdressOIB>
  <DomainObject.Predmet.ProtustrankaNazivFormated>
    <izvorni_sadrzaj>METALLON društvo s ograničenom odgovornošću za proizvodnju, trgovinu i usluge</izvorni_sadrzaj>
    <derivirana_varijabla naziv="DomainObject.Predmet.ProtustrankaNazivFormated_1">METALLON društvo s ograničenom odgovornošću za proizvodnju, trgovinu i usluge</derivirana_varijabla>
  </DomainObject.Predmet.ProtustrankaNazivFormated>
  <DomainObject.Predmet.ProtustrankaNazivFormatedOIB>
    <izvorni_sadrzaj>METALLON društvo s ograničenom odgovornošću za proizvodnju, trgovinu i usluge, OIB 65188896178</izvorni_sadrzaj>
    <derivirana_varijabla naziv="DomainObject.Predmet.ProtustrankaNazivFormatedOIB_1">METALLON društvo s ograničenom odgovornošću za proizvodnju, trgovinu i usluge, OIB 65188896178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132470.86</izvorni_sadrzaj>
    <derivirana_varijabla naziv="DomainObject.Predmet.TrenutnaVrijednost_1">132470.86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METALLON društvo s ograničenom odgovornošću za proizvodnju, trgovinu i usluge zastupanog po punomoćniku Vladimir Hrvojić</item>
    </izvorni_sadrzaj>
    <derivirana_varijabla naziv="DomainObject.Predmet.ProtuStrankaListFormated_1">
      <item>METALLON društvo s ograničenom odgovornošću za proizvodnju, trgovinu i usluge zastupanog po punomoćniku Vladimir Hrvojić</item>
    </derivirana_varijabla>
  </DomainObject.Predmet.ProtuStrankaListFormated>
  <DomainObject.Predmet.ProtuStrankaListFormatedOIB>
    <izvorni_sadrzaj>
      <item>METALLON društvo s ograničenom odgovornošću za proizvodnju, trgovinu i usluge, OIB 65188896178 zastupanog po punomoćniku Vladimir Hrvojić</item>
    </izvorni_sadrzaj>
    <derivirana_varijabla naziv="DomainObject.Predmet.ProtuStrankaListFormatedOIB_1">
      <item>METALLON društvo s ograničenom odgovornošću za proizvodnju, trgovinu i usluge, OIB 65188896178 zastupanog po punomoćniku Vladimir Hrvojić</item>
    </derivirana_varijabla>
  </DomainObject.Predmet.ProtuStrankaListFormatedOIB>
  <DomainObject.Predmet.ProtuStrankaListFormatedWithAdress>
    <izvorni_sadrzaj>
      <item>METALLON društvo s ograničenom odgovornošću za proizvodnju, trgovinu i usluge, Kolodvorska/bb, 48350 Kloštar Podravski zastupanog po punomoćniku Vladimir Hrvojić</item>
    </izvorni_sadrzaj>
    <derivirana_varijabla naziv="DomainObject.Predmet.ProtuStrankaListFormatedWithAdress_1">
      <item>METALLON društvo s ograničenom odgovornošću za proizvodnju, trgovinu i usluge, Kolodvorska/bb, 48350 Kloštar Podravski zastupanog po punomoćniku Vladimir Hrvojić</item>
    </derivirana_varijabla>
  </DomainObject.Predmet.ProtuStrankaListFormatedWithAdress>
  <DomainObject.Predmet.ProtuStrankaListFormatedWithAdressOIB>
    <izvorni_sadrzaj>
      <item>METALLON društvo s ograničenom odgovornošću za proizvodnju, trgovinu i usluge, OIB 65188896178, Kolodvorska/bb, 48350 Kloštar Podravski zastupanog po punomoćniku Vladimir Hrvojić</item>
    </izvorni_sadrzaj>
    <derivirana_varijabla naziv="DomainObject.Predmet.ProtuStrankaListFormatedWithAdressOIB_1">
      <item>METALLON društvo s ograničenom odgovornošću za proizvodnju, trgovinu i usluge, OIB 65188896178, Kolodvorska/bb, 48350 Kloštar Podravski zastupanog po punomoćniku Vladimir Hrvojić</item>
    </derivirana_varijabla>
  </DomainObject.Predmet.ProtuStrankaListFormatedWithAdressOIB>
  <DomainObject.Predmet.ProtuStrankaListNazivFormated>
    <izvorni_sadrzaj>
      <item>METALLON društvo s ograničenom odgovornošću za proizvodnju, trgovinu i usluge</item>
    </izvorni_sadrzaj>
    <derivirana_varijabla naziv="DomainObject.Predmet.ProtuStrankaListNazivFormated_1">
      <item>METALLON društvo s ograničenom odgovornošću za proizvodnju, trgovinu i usluge</item>
    </derivirana_varijabla>
  </DomainObject.Predmet.ProtuStrankaListNazivFormated>
  <DomainObject.Predmet.ProtuStrankaListNazivFormatedOIB>
    <izvorni_sadrzaj>
      <item>METALLON društvo s ograničenom odgovornošću za proizvodnju, trgovinu i usluge, OIB 65188896178</item>
    </izvorni_sadrzaj>
    <derivirana_varijabla naziv="DomainObject.Predmet.ProtuStrankaListNazivFormatedOIB_1">
      <item>METALLON društvo s ograničenom odgovornošću za proizvodnju, trgovinu i usluge, OIB 65188896178</item>
    </derivirana_varijabla>
  </DomainObject.Predmet.ProtuStrankaListNazivFormatedOIB>
  <DomainObject.Predmet.OstaliListFormated>
    <izvorni_sadrzaj>
      <item>Sudski registar</item>
      <item>Vladimir Hrvojić punomoćnik sudionika u postupku METALLON društvo s ograničenom odgovornošću za proizvodnju, trgovinu i usluge</item>
    </izvorni_sadrzaj>
    <derivirana_varijabla naziv="DomainObject.Predmet.OstaliListFormated_1">
      <item>Sudski registar</item>
      <item>Vladimir Hrvojić punomoćnik sudionika u postupku METALLON društvo s ograničenom odgovornošću za proizvodnju, trgovinu i usluge</item>
    </derivirana_varijabla>
  </DomainObject.Predmet.OstaliListFormated>
  <DomainObject.Predmet.OstaliListFormatedOIB>
    <izvorni_sadrzaj>
      <item>Sudski registar</item>
      <item>Vladimir Hrvojić, OIB 06731553464 punomoćnik sudionika u postupku METALLON društvo s ograničenom odgovornošću za proizvodnju, trgovinu i usluge</item>
    </izvorni_sadrzaj>
    <derivirana_varijabla naziv="DomainObject.Predmet.OstaliListFormatedOIB_1">
      <item>Sudski registar</item>
      <item>Vladimir Hrvojić, OIB 06731553464 punomoćnik sudionika u postupku METALLON društvo s ograničenom odgovornošću za proizvodnju, trgovinu i usluge</item>
    </derivirana_varijabla>
  </DomainObject.Predmet.OstaliListFormatedOIB>
  <DomainObject.Predmet.OstaliListFormatedWithAdress>
    <izvorni_sadrzaj>
      <item>Sudski registar, B.Radića 2, 42000 Varaždin</item>
      <item>Vladimir Hrvojić, Stjepana Sulimanca 7, 33405 Pitomača punomoćnik sudionika u postupku METALLON društvo s ograničenom odgovornošću za proizvodnju, trgovinu i usluge</item>
    </izvorni_sadrzaj>
    <derivirana_varijabla naziv="DomainObject.Predmet.OstaliListFormatedWithAdress_1">
      <item>Sudski registar, B.Radića 2, 42000 Varaždin</item>
      <item>Vladimir Hrvojić, Stjepana Sulimanca 7, 33405 Pitomača punomoćnik sudionika u postupku METALLON društvo s ograničenom odgovornošću za proizvodnju, trgovinu i usluge</item>
    </derivirana_varijabla>
  </DomainObject.Predmet.OstaliListFormatedWithAdress>
  <DomainObject.Predmet.OstaliListFormatedWithAdressOIB>
    <izvorni_sadrzaj>
      <item>Sudski registar, B.Radića 2, 42000 Varaždin</item>
      <item>Vladimir Hrvojić, OIB 06731553464, Stjepana Sulimanca 7, 33405 Pitomača punomoćnik sudionika u postupku METALLON društvo s ograničenom odgovornošću za proizvodnju, trgovinu i usluge</item>
    </izvorni_sadrzaj>
    <derivirana_varijabla naziv="DomainObject.Predmet.OstaliListFormatedWithAdressOIB_1">
      <item>Sudski registar, B.Radića 2, 42000 Varaždin</item>
      <item>Vladimir Hrvojić, OIB 06731553464, Stjepana Sulimanca 7, 33405 Pitomača punomoćnik sudionika u postupku METALLON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Vladimir Hrvojić</item>
    </izvorni_sadrzaj>
    <derivirana_varijabla naziv="DomainObject.Predmet.OstaliListNazivFormated_1">
      <item>Sudski registar</item>
      <item>Vladimir Hrvojić</item>
    </derivirana_varijabla>
  </DomainObject.Predmet.OstaliListNazivFormated>
  <DomainObject.Predmet.OstaliListNazivFormatedOIB>
    <izvorni_sadrzaj>
      <item>Sudski registar</item>
      <item>Vladimir Hrvojić, OIB 06731553464</item>
    </izvorni_sadrzaj>
    <derivirana_varijabla naziv="DomainObject.Predmet.OstaliListNazivFormatedOIB_1">
      <item>Sudski registar</item>
      <item>Vladimir Hrvojić, OIB 06731553464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St-239/2017-10</izvorni_sadrzaj>
    <derivirana_varijabla naziv="DomainObject.PoslovniBrojDokumenta_1">St-239/2017-10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METALLON društvo s ograničenom odgovornošću za proizvodnju, trgovinu i usluge</izvorni_sadrzaj>
    <derivirana_varijabla naziv="DomainObject.Predmet.ProtustrankaIDrugi_1">METALLON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METALLON društvo s ograničenom odgovornošću za proizvodnju, trgovinu i usluge, OIB 65188896178, Kolodvorska/bb, 48350 Kloštar Podravski</izvorni_sadrzaj>
    <derivirana_varijabla naziv="DomainObject.Predmet.ProtustrankaIDrugiAdressOIB_1">METALLON društvo s ograničenom odgovornošću za proizvodnju, trgovinu i usluge, OIB 65188896178, Kolodvorska/bb,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METALLON društvo s ograničenom odgovornošću za proizvodnju, trgovinu i usluge</item>
      <item>Sudski registar</item>
      <item>Vladimir Hrvojić</item>
    </izvorni_sadrzaj>
    <derivirana_varijabla naziv="DomainObject.Predmet.SudioniciListNaziv_1">
      <item>Financijska agencija</item>
      <item>METALLON društvo s ograničenom odgovornošću za proizvodnju, trgovinu i usluge</item>
      <item>Sudski registar</item>
      <item>Vladimir Hrvojić</item>
    </derivirana_varijabla>
  </DomainObject.Predmet.SudioniciListNaziv>
  <DomainObject.Predmet.SudioniciListAdressOIB>
    <izvorni_sadrzaj>
      <item>Financijska agencija, OIB 85821130368, Ulica grada Vukovara 70,10000 Zagreb</item>
      <item>METALLON društvo s ograničenom odgovornošću za proizvodnju, trgovinu i usluge, OIB 65188896178, Kolodvorska/bb,48350 Kloštar Podravski</item>
      <item>Sudski registar, B.Radića 2,42000 Varaždin</item>
      <item>Vladimir Hrvojić, OIB 06731553464, Stjepana Sulimanca 7,33405 Pitomača</item>
    </izvorni_sadrzaj>
    <derivirana_varijabla naziv="DomainObject.Predmet.SudioniciListAdressOIB_1">
      <item>Financijska agencija, OIB 85821130368, Ulica grada Vukovara 70,10000 Zagreb</item>
      <item>METALLON društvo s ograničenom odgovornošću za proizvodnju, trgovinu i usluge, OIB 65188896178, Kolodvorska/bb,48350 Kloštar Podravski</item>
      <item>Sudski registar, B.Radića 2,42000 Varaždin</item>
      <item>Vladimir Hrvojić, OIB 06731553464, Stjepana Sulimanca 7,33405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65188896178</item>
      <item>, OIB null</item>
      <item>, OIB 06731553464</item>
    </izvorni_sadrzaj>
    <derivirana_varijabla naziv="DomainObject.Predmet.SudioniciListNazivOIB_1">
      <item>, OIB 85821130368</item>
      <item>, OIB 65188896178</item>
      <item>, OIB null</item>
      <item>, OIB 06731553464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348</properties:Words>
  <properties:Characters>1876</properties:Characters>
  <properties:Lines>73</properties:Lines>
  <properties:Paragraphs>23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2017-05-15T11:23:00Z</cp:lastPrinted>
  <dcterms:modified xmlns:xsi="http://www.w3.org/2001/XMLSchema-instance" xsi:type="dcterms:W3CDTF">2017-07-03T07:12:00Z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St-239/2017-10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