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e7f2" w14:paraId="bdfe7f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56BFC">
        <w:rPr>
          <w:lang w:val="hr-HR"/>
        </w:rPr>
        <w:t>783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56BFC" w:rsidRPr="00C56BFC">
        <w:rPr>
          <w:lang w:val="hr-HR"/>
        </w:rPr>
        <w:t>AMANTO</w:t>
      </w:r>
      <w:r w:rsidR="00C56BFC">
        <w:rPr>
          <w:lang w:val="hr-HR"/>
        </w:rPr>
        <w:t xml:space="preserve"> jednostavno</w:t>
      </w:r>
      <w:r w:rsidR="0084717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FC6052">
        <w:rPr>
          <w:lang w:val="hr-HR"/>
        </w:rPr>
        <w:t>za</w:t>
      </w:r>
      <w:r w:rsidR="00EE3A6A">
        <w:rPr>
          <w:lang w:val="hr-HR"/>
        </w:rPr>
        <w:t xml:space="preserve"> </w:t>
      </w:r>
      <w:r w:rsidR="00C56BFC">
        <w:rPr>
          <w:lang w:val="hr-HR"/>
        </w:rPr>
        <w:t>poljoprivredu, trgovinu i usluge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BB231B">
        <w:rPr>
          <w:lang w:val="hr-HR"/>
        </w:rPr>
        <w:t>Cetingrad, Pašin potok 165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C56BFC">
        <w:rPr>
          <w:lang w:val="hr-HR"/>
        </w:rPr>
        <w:t xml:space="preserve"> </w:t>
      </w:r>
      <w:r w:rsidR="00BB231B">
        <w:rPr>
          <w:lang w:val="hr-HR"/>
        </w:rPr>
        <w:t>080840001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C56BFC">
        <w:rPr>
          <w:lang w:val="hr-HR"/>
        </w:rPr>
        <w:t>62639680308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BB231B">
        <w:rPr>
          <w:lang w:val="hr-HR"/>
        </w:rPr>
        <w:t>783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F525C">
        <w:rPr>
          <w:lang w:val="hr-HR"/>
        </w:rPr>
        <w:t>1</w:t>
      </w:r>
      <w:r w:rsidR="00847177">
        <w:rPr>
          <w:lang w:val="hr-HR"/>
        </w:rPr>
        <w:t xml:space="preserve">. </w:t>
      </w:r>
      <w:r w:rsidR="005F525C">
        <w:rPr>
          <w:lang w:val="hr-HR"/>
        </w:rPr>
        <w:t>rujna</w:t>
      </w:r>
      <w:r w:rsidR="00847177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BB231B">
        <w:rPr>
          <w:lang w:val="hr-HR"/>
        </w:rPr>
        <w:t>37.129,31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B231B">
        <w:rPr>
          <w:lang w:val="hr-HR"/>
        </w:rPr>
        <w:t>Ivica Jurčević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BB231B">
        <w:rPr>
          <w:lang w:val="hr-HR"/>
        </w:rPr>
        <w:t>Pašin potok, Pašin potok 165</w:t>
      </w:r>
      <w:r w:rsidR="00E538E7">
        <w:rPr>
          <w:lang w:val="hr-HR"/>
        </w:rPr>
        <w:t>,</w:t>
      </w:r>
      <w:r w:rsidR="00BB231B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B231B">
        <w:rPr>
          <w:lang w:val="hr-HR"/>
        </w:rPr>
        <w:t>07710386931</w:t>
      </w:r>
      <w:r w:rsidR="006D22A1">
        <w:rPr>
          <w:lang w:val="hr-HR"/>
        </w:rPr>
        <w:t xml:space="preserve"> i Gorge Trajkov, iz Karlovca, Tadije Smičiklasa 5/C,</w:t>
      </w:r>
      <w:r w:rsidR="007C416F">
        <w:rPr>
          <w:lang w:val="hr-HR"/>
        </w:rPr>
        <w:t xml:space="preserve"> OIB: </w:t>
      </w:r>
      <w:r w:rsidR="007C416F" w:rsidRPr="007C416F">
        <w:rPr>
          <w:lang w:val="hr-HR"/>
        </w:rPr>
        <w:t>77213480706</w:t>
      </w:r>
      <w:r w:rsidR="006D22A1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A1E72">
        <w:rPr>
          <w:lang w:val="hr-HR"/>
        </w:rPr>
        <w:t>1</w:t>
      </w:r>
      <w:r w:rsidR="007C68ED">
        <w:rPr>
          <w:lang w:val="hr-HR"/>
        </w:rPr>
        <w:t>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847177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FC6052">
        <w:rPr>
          <w:lang w:val="hr-HR"/>
        </w:rPr>
        <w:t>pošte</w:t>
      </w:r>
      <w:r w:rsidR="005A1E72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5A1E72">
        <w:rPr>
          <w:lang w:val="hr-HR"/>
        </w:rPr>
        <w:t xml:space="preserve"> 1</w:t>
      </w:r>
      <w:r w:rsidR="007C68ED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86A" w:rsidR="00C4586A">
      <w:r>
        <w:separator/>
      </w:r>
    </w:p>
  </w:endnote>
  <w:endnote w:id="0" w:type="continuationSeparator">
    <w:p w:rsidRDefault="00C4586A" w:rsidR="00C45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86A" w:rsidR="00C4586A">
      <w:r>
        <w:separator/>
      </w:r>
    </w:p>
  </w:footnote>
  <w:footnote w:id="0" w:type="continuationSeparator">
    <w:p w:rsidRDefault="00C4586A" w:rsidR="00C45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5022"/>
    <w:rsid w:val="00020AD1"/>
    <w:rsid w:val="00037CAA"/>
    <w:rsid w:val="000407BF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313AA"/>
    <w:rsid w:val="00350850"/>
    <w:rsid w:val="00357E43"/>
    <w:rsid w:val="003875AB"/>
    <w:rsid w:val="003A4BE1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1E72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D22A1"/>
    <w:rsid w:val="006E7557"/>
    <w:rsid w:val="00763668"/>
    <w:rsid w:val="00787200"/>
    <w:rsid w:val="007A2C5F"/>
    <w:rsid w:val="007A3E1B"/>
    <w:rsid w:val="007C416F"/>
    <w:rsid w:val="007C68ED"/>
    <w:rsid w:val="007D3222"/>
    <w:rsid w:val="007E27E0"/>
    <w:rsid w:val="008133DF"/>
    <w:rsid w:val="00821405"/>
    <w:rsid w:val="008259B1"/>
    <w:rsid w:val="00831DA7"/>
    <w:rsid w:val="00844BBD"/>
    <w:rsid w:val="00847177"/>
    <w:rsid w:val="008506D7"/>
    <w:rsid w:val="00855A75"/>
    <w:rsid w:val="008615BD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E4AAA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586A"/>
    <w:rsid w:val="00C47897"/>
    <w:rsid w:val="00C56BFC"/>
    <w:rsid w:val="00C765CD"/>
    <w:rsid w:val="00CA6057"/>
    <w:rsid w:val="00CB18FF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0E5A"/>
    <w:rsid w:val="00F24413"/>
    <w:rsid w:val="00F50AE8"/>
    <w:rsid w:val="00F7033E"/>
    <w:rsid w:val="00F77D17"/>
    <w:rsid w:val="00F91D28"/>
    <w:rsid w:val="00F925DD"/>
    <w:rsid w:val="00FA3C36"/>
    <w:rsid w:val="00FB7F79"/>
    <w:rsid w:val="00FC0644"/>
    <w:rsid w:val="00FC6052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4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4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St-783/2016-2</izvorni_sadrzaj>
    <derivirana_varijabla naziv="DomainObject.Oznaka_1">St-783/2016-2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AMANTO j.d.o.o. zastupanog po punomoćniku Ivica Jurčević; Gorge Trajkov</izvorni_sadrzaj>
    <derivirana_varijabla naziv="DomainObject.Predmet.ProtustrankaFormated_1">  AMANTO j.d.o.o. zastupanog po punomoćniku Ivica Jurčević; Gorge Trajkov</derivirana_varijabla>
  </DomainObject.Predmet.ProtustrankaFormated>
  <DomainObject.Predmet.ProtustrankaFormatedOIB>
    <izvorni_sadrzaj>  AMANTO j.d.o.o., OIB 62639680308 zastupanog po punomoćniku Ivica Jurčević; Gorge Trajkov</izvorni_sadrzaj>
    <derivirana_varijabla naziv="DomainObject.Predmet.ProtustrankaFormatedOIB_1">  AMANTO j.d.o.o., OIB 62639680308 zastupanog po punomoćniku Ivica Jurčević; Gorge Trajkov</derivirana_varijabla>
  </DomainObject.Predmet.ProtustrankaFormatedOIB>
  <DomainObject.Predmet.ProtustrankaFormatedWithAdress>
    <izvorni_sadrzaj> AMANTO j.d.o.o., Pašin potok/165, 47222 Cetingrad zastupanog po punomoćniku Ivica Jurčević; Gorge Trajkov</izvorni_sadrzaj>
    <derivirana_varijabla naziv="DomainObject.Predmet.ProtustrankaFormatedWithAdress_1"> AMANTO j.d.o.o., Pašin potok/165, 47222 Cetingrad zastupanog po punomoćniku Ivica Jurčević; Gorge Trajkov</derivirana_varijabla>
  </DomainObject.Predmet.ProtustrankaFormatedWithAdress>
  <DomainObject.Predmet.ProtustrankaFormatedWithAdressOIB>
    <izvorni_sadrzaj> AMANTO j.d.o.o., OIB 62639680308, Pašin potok/165, 47222 Cetingrad zastupanog po punomoćniku Ivica Jurčević; Gorge Trajkov</izvorni_sadrzaj>
    <derivirana_varijabla naziv="DomainObject.Predmet.ProtustrankaFormatedWithAdressOIB_1"> AMANTO j.d.o.o., OIB 62639680308, Pašin potok/165, 47222 Cetingrad zastupanog po punomoćniku Ivica Jurčević; Gorge Trajkov</derivirana_varijabla>
  </DomainObject.Predmet.ProtustrankaFormatedWithAdressOIB>
  <DomainObject.Predmet.ProtustrankaWithAdress>
    <izvorni_sadrzaj>AMANTO j.d.o.o. Pašin potok/165, 47222 Cetingrad</izvorni_sadrzaj>
    <derivirana_varijabla naziv="DomainObject.Predmet.ProtustrankaWithAdress_1">AMANTO j.d.o.o. Pašin potok/165, 47222 Cetingrad</derivirana_varijabla>
  </DomainObject.Predmet.ProtustrankaWithAdress>
  <DomainObject.Predmet.ProtustrankaWithAdressOIB>
    <izvorni_sadrzaj>AMANTO j.d.o.o., OIB 62639680308, Pašin potok/165, 47222 Cetingrad</izvorni_sadrzaj>
    <derivirana_varijabla naziv="DomainObject.Predmet.ProtustrankaWithAdressOIB_1">AMANTO j.d.o.o., OIB 62639680308, Pašin potok/165, 47222 Cetingrad</derivirana_varijabla>
  </DomainObject.Predmet.ProtustrankaWithAdressOIB>
  <DomainObject.Predmet.ProtustrankaNazivFormated>
    <izvorni_sadrzaj>AMANTO j.d.o.o.</izvorni_sadrzaj>
    <derivirana_varijabla naziv="DomainObject.Predmet.ProtustrankaNazivFormated_1">AMANTO j.d.o.o.</derivirana_varijabla>
  </DomainObject.Predmet.ProtustrankaNazivFormated>
  <DomainObject.Predmet.ProtustrankaNazivFormatedOIB>
    <izvorni_sadrzaj>AMANTO j.d.o.o., OIB 62639680308</izvorni_sadrzaj>
    <derivirana_varijabla naziv="DomainObject.Predmet.ProtustrankaNazivFormatedOIB_1">AMANTO j.d.o.o., OIB 62639680308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AMANTO j.d.o.o. zastupanog po punomoćniku Ivica Jurčević; Gorge Trajkov</item>
    </izvorni_sadrzaj>
    <derivirana_varijabla naziv="DomainObject.Predmet.ProtuStrankaListFormated_1">
      <item>AMANTO j.d.o.o. zastupanog po punomoćniku Ivica Jurčević; Gorge Trajkov</item>
    </derivirana_varijabla>
  </DomainObject.Predmet.ProtuStrankaListFormated>
  <DomainObject.Predmet.ProtuStrankaListFormatedOIB>
    <izvorni_sadrzaj>
      <item>AMANTO j.d.o.o., OIB 62639680308 zastupanog po punomoćniku Ivica Jurčević; Gorge Trajkov</item>
    </izvorni_sadrzaj>
    <derivirana_varijabla naziv="DomainObject.Predmet.ProtuStrankaListFormatedOIB_1">
      <item>AMANTO j.d.o.o., OIB 62639680308 zastupanog po punomoćniku Ivica Jurčević; Gorge Trajkov</item>
    </derivirana_varijabla>
  </DomainObject.Predmet.ProtuStrankaListFormatedOIB>
  <DomainObject.Predmet.ProtuStrankaListFormatedWithAdress>
    <izvorni_sadrzaj>
      <item>AMANTO j.d.o.o., Pašin potok/165, 47222 Cetingrad zastupanog po punomoćniku Ivica Jurčević; Gorge Trajkov</item>
    </izvorni_sadrzaj>
    <derivirana_varijabla naziv="DomainObject.Predmet.ProtuStrankaListFormatedWithAdress_1">
      <item>AMANTO j.d.o.o., Pašin potok/165, 47222 Cetingrad zastupanog po punomoćniku Ivica Jurčević; Gorge Trajkov</item>
    </derivirana_varijabla>
  </DomainObject.Predmet.ProtuStrankaListFormatedWithAdress>
  <DomainObject.Predmet.ProtuStrankaListFormatedWithAdressOIB>
    <izvorni_sadrzaj>
      <item>AMANTO j.d.o.o., OIB 62639680308, Pašin potok/165, 47222 Cetingrad zastupanog po punomoćniku Ivica Jurčević; Gorge Trajkov</item>
    </izvorni_sadrzaj>
    <derivirana_varijabla naziv="DomainObject.Predmet.ProtuStrankaListFormatedWithAdressOIB_1">
      <item>AMANTO j.d.o.o., OIB 62639680308, Pašin potok/165, 47222 Cetingrad zastupanog po punomoćniku Ivica Jurčević; Gorge Trajkov</item>
    </derivirana_varijabla>
  </DomainObject.Predmet.ProtuStrankaListFormatedWithAdressOIB>
  <DomainObject.Predmet.ProtuStrankaListNazivFormated>
    <izvorni_sadrzaj>
      <item>AMANTO j.d.o.o.</item>
    </izvorni_sadrzaj>
    <derivirana_varijabla naziv="DomainObject.Predmet.ProtuStrankaListNazivFormated_1">
      <item>AMANTO j.d.o.o.</item>
    </derivirana_varijabla>
  </DomainObject.Predmet.ProtuStrankaListNazivFormated>
  <DomainObject.Predmet.ProtuStrankaListNazivFormatedOIB>
    <izvorni_sadrzaj>
      <item>AMANTO j.d.o.o., OIB 62639680308</item>
    </izvorni_sadrzaj>
    <derivirana_varijabla naziv="DomainObject.Predmet.ProtuStrankaListNazivFormatedOIB_1">
      <item>AMANTO j.d.o.o., OIB 62639680308</item>
    </derivirana_varijabla>
  </DomainObject.Predmet.ProtuStrankaListNazivFormatedOIB>
  <DomainObject.Predmet.OstaliListFormated>
    <izvorni_sadrzaj>
      <item>Ivica Jurčević punomoćnik sudionika u postupku AMANTO j.d.o.o.</item>
      <item>Gorge Trajkov punomoćnik sudionika u postupku AMANTO j.d.o.o.</item>
    </izvorni_sadrzaj>
    <derivirana_varijabla naziv="DomainObject.Predmet.OstaliListFormated_1">
      <item>Ivica Jurčević punomoćnik sudionika u postupku AMANTO j.d.o.o.</item>
      <item>Gorge Trajkov punomoćnik sudionika u postupku AMANTO j.d.o.o.</item>
    </derivirana_varijabla>
  </DomainObject.Predmet.OstaliListFormated>
  <DomainObject.Predmet.OstaliListFormatedOIB>
    <izvorni_sadrzaj>
      <item>Ivica Jurčević, OIB 07710386931 punomoćnik sudionika u postupku AMANTO j.d.o.o.</item>
      <item>Gorge Trajkov, OIB 77213480706 punomoćnik sudionika u postupku AMANTO j.d.o.o.</item>
    </izvorni_sadrzaj>
    <derivirana_varijabla naziv="DomainObject.Predmet.OstaliListFormatedOIB_1">
      <item>Ivica Jurčević, OIB 07710386931 punomoćnik sudionika u postupku AMANTO j.d.o.o.</item>
      <item>Gorge Trajkov, OIB 77213480706 punomoćnik sudionika u postupku AMANTO j.d.o.o.</item>
    </derivirana_varijabla>
  </DomainObject.Predmet.OstaliListFormatedOIB>
  <DomainObject.Predmet.OstaliListFormatedWithAdress>
    <izvorni_sadrzaj>
      <item>Ivica Jurčević, Pašin potok 165, 47222 Pašin Potok punomoćnik sudionika u postupku AMANTO j.d.o.o.</item>
      <item>Gorge Trajkov, Tadije Smičiklasa 5/C, 47000 Karlovac punomoćnik sudionika u postupku AMANTO j.d.o.o.</item>
    </izvorni_sadrzaj>
    <derivirana_varijabla naziv="DomainObject.Predmet.OstaliListFormatedWithAdress_1">
      <item>Ivica Jurčević, Pašin potok 165, 47222 Pašin Potok punomoćnik sudionika u postupku AMANTO j.d.o.o.</item>
      <item>Gorge Trajkov, Tadije Smičiklasa 5/C, 47000 Karlovac punomoćnik sudionika u postupku AMANTO j.d.o.o.</item>
    </derivirana_varijabla>
  </DomainObject.Predmet.OstaliListFormatedWithAdress>
  <DomainObject.Predmet.OstaliListFormatedWithAdressOIB>
    <izvorni_sadrzaj>
      <item>Ivica Jurčević, OIB 07710386931, Pašin potok 165, 47222 Pašin Potok punomoćnik sudionika u postupku AMANTO j.d.o.o.</item>
      <item>Gorge Trajkov, OIB 77213480706, Tadije Smičiklasa 5/C, 47000 Karlovac punomoćnik sudionika u postupku AMANTO j.d.o.o.</item>
    </izvorni_sadrzaj>
    <derivirana_varijabla naziv="DomainObject.Predmet.OstaliListFormatedWithAdressOIB_1">
      <item>Ivica Jurčević, OIB 07710386931, Pašin potok 165, 47222 Pašin Potok punomoćnik sudionika u postupku AMANTO j.d.o.o.</item>
      <item>Gorge Trajkov, OIB 77213480706, Tadije Smičiklasa 5/C, 47000 Karlovac punomoćnik sudionika u postupku AMANTO j.d.o.o.</item>
    </derivirana_varijabla>
  </DomainObject.Predmet.OstaliListFormatedWithAdressOIB>
  <DomainObject.Predmet.OstaliListNazivFormated>
    <izvorni_sadrzaj>
      <item>Ivica Jurčević</item>
      <item>Gorge Trajkov</item>
    </izvorni_sadrzaj>
    <derivirana_varijabla naziv="DomainObject.Predmet.OstaliListNazivFormated_1">
      <item>Ivica Jurčević</item>
      <item>Gorge Trajkov</item>
    </derivirana_varijabla>
  </DomainObject.Predmet.OstaliListNazivFormated>
  <DomainObject.Predmet.OstaliListNazivFormatedOIB>
    <izvorni_sadrzaj>
      <item>Ivica Jurčević, OIB 07710386931</item>
      <item>Gorge Trajkov, OIB 77213480706</item>
    </izvorni_sadrzaj>
    <derivirana_varijabla naziv="DomainObject.Predmet.OstaliListNazivFormatedOIB_1">
      <item>Ivica Jurčević, OIB 07710386931</item>
      <item>Gorge Trajkov, OIB 77213480706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St-783/2016-2</izvorni_sadrzaj>
    <derivirana_varijabla naziv="DomainObject.PoslovniBrojDokumenta_1">St-783/2016-2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AMANTO j.d.o.o.</izvorni_sadrzaj>
    <derivirana_varijabla naziv="DomainObject.Predmet.ProtustrankaIDrugi_1">AMANTO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AMANTO j.d.o.o., OIB 62639680308, Pašin potok/165, 47222 Cetingrad</izvorni_sadrzaj>
    <derivirana_varijabla naziv="DomainObject.Predmet.ProtustrankaIDrugiAdressOIB_1">AMANTO j.d.o.o., OIB 62639680308, Pašin potok/165,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AMANTO j.d.o.o.</item>
      <item>FINA, regionalni centar Zagreb, podružnica Karlovac</item>
      <item>Ivica Jurčević</item>
      <item>Gorge Trajkov</item>
    </izvorni_sadrzaj>
    <derivirana_varijabla naziv="DomainObject.Predmet.SudioniciListNaziv_1">
      <item>AMANTO j.d.o.o.</item>
      <item>FINA, regionalni centar Zagreb, podružnica Karlovac</item>
      <item>Ivica Jurčević</item>
      <item>Gorge Trajkov</item>
    </derivirana_varijabla>
  </DomainObject.Predmet.SudioniciListNaziv>
  <DomainObject.Predmet.SudioniciListAdressOIB>
    <izvorni_sadrzaj>
      <item>AMANTO j.d.o.o., OIB 62639680308, Pašin potok/165,47222 Cetingrad</item>
      <item>FINA, regionalni centar Zagreb, podružnica Karlovac, OIB 85821130368, Vitezovićeva 1,47000 Karlovac</item>
      <item>Ivica Jurčević, OIB 07710386931, Pašin potok 165,47222 Pašin Potok</item>
      <item>Gorge Trajkov, OIB 77213480706, Tadije Smičiklasa 5/C,47000 Karlovac</item>
    </izvorni_sadrzaj>
    <derivirana_varijabla naziv="DomainObject.Predmet.SudioniciListAdressOIB_1">
      <item>AMANTO j.d.o.o., OIB 62639680308, Pašin potok/165,47222 Cetingrad</item>
      <item>FINA, regionalni centar Zagreb, podružnica Karlovac, OIB 85821130368, Vitezovićeva 1,47000 Karlovac</item>
      <item>Ivica Jurčević, OIB 07710386931, Pašin potok 165,47222 Pašin Potok</item>
      <item>Gorge Trajkov, OIB 77213480706, Tadije Smičiklasa 5/C,47000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62639680308</item>
      <item>, OIB 85821130368</item>
      <item>, OIB 07710386931</item>
      <item>, OIB 77213480706</item>
    </izvorni_sadrzaj>
    <derivirana_varijabla naziv="DomainObject.Predmet.SudioniciListNazivOIB_1">
      <item>, OIB 62639680308</item>
      <item>, OIB 85821130368</item>
      <item>, OIB 07710386931</item>
      <item>, OIB 77213480706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FD124-76D8-414B-B30C-B0C88C46A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1829</properties:Characters>
  <properties:Lines>50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2016-06-03T12:28:00Z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2016-06-13T11:45:00Z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St-783/2016-2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