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63dd5" w14:paraId="6b63dd5" w:rsidRDefault="009351A4" w:rsidP="009351A4" w:rsidR="009351A4" w:rsidRPr="00911ADC">
      <w:pPr>
        <w15:collapsed w:val="false"/>
      </w:pPr>
      <w:bookmarkStart w:name="_GoBack" w:id="0"/>
      <w:bookmarkEnd w:id="0"/>
    </w:p>
    <w:p w:rsidRDefault="009351A4" w:rsidP="009351A4" w:rsidR="009351A4" w:rsidRPr="00911ADC"/>
    <w:p w:rsidRDefault="005D269D" w:rsidP="005D269D" w:rsidR="005D269D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69D" w:rsidP="005D269D" w:rsidR="005D269D" w:rsidRPr="00C17B5B">
      <w:r w:rsidRPr="00C17B5B">
        <w:rPr>
          <w:rFonts w:eastAsia="MS Mincho"/>
        </w:rPr>
        <w:t>REPUBLIKA HRVATSKA</w:t>
      </w:r>
    </w:p>
    <w:p w:rsidRDefault="005D269D" w:rsidP="005D269D" w:rsidR="005D269D" w:rsidRPr="00C17B5B">
      <w:r w:rsidRPr="00C17B5B">
        <w:rPr>
          <w:rFonts w:eastAsia="MS Mincho"/>
        </w:rPr>
        <w:t>TRGOVAČKI SUD U RIJECI</w:t>
      </w:r>
    </w:p>
    <w:p w:rsidRDefault="005D269D" w:rsidP="005D269D" w:rsidR="005D269D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5D269D" w:rsidP="009351A4" w:rsidR="005D269D"/>
    <w:p w:rsidRDefault="005D269D" w:rsidP="009351A4" w:rsidR="005D269D"/>
    <w:p w:rsidRDefault="004029BA" w:rsidP="009351A4" w:rsidR="004029BA" w:rsidRPr="00911ADC"/>
    <w:p w:rsidRDefault="008131FE" w:rsidP="00EC146E" w:rsidR="00832EEF">
      <w:pPr>
        <w:jc w:val="both"/>
      </w:pPr>
      <w:r w:rsidRPr="00911ADC">
        <w:t xml:space="preserve">Trgovački sud u Rijeci, </w:t>
      </w:r>
      <w:r w:rsidR="00123726">
        <w:t xml:space="preserve">u </w:t>
      </w:r>
      <w:r w:rsidRPr="00911ADC">
        <w:t xml:space="preserve">stečajnom postupku nad </w:t>
      </w:r>
      <w:r w:rsidR="00B8620C">
        <w:t xml:space="preserve">dužnikom </w:t>
      </w:r>
      <w:r w:rsidR="00103232" w:rsidRPr="00103232">
        <w:rPr>
          <w:rFonts w:eastAsia="MS Mincho"/>
        </w:rPr>
        <w:t>MINI - COLOR SHOP d.o.o. za trgovinu na veliko i malo, usluge prijevoza, promidžbu i zastupanje Rijeka, Martinkovac 143/4 ( MBS 040129426 – OIB 13900118525)</w:t>
      </w:r>
      <w:r w:rsidR="00B8620C">
        <w:t xml:space="preserve"> </w:t>
      </w:r>
      <w:r w:rsidRPr="00911ADC">
        <w:t>koji se vodi pod posl. br. 7 St-</w:t>
      </w:r>
      <w:r w:rsidR="00103232">
        <w:t>90</w:t>
      </w:r>
      <w:r w:rsidRPr="00911ADC">
        <w:t>/</w:t>
      </w:r>
      <w:r w:rsidR="00E126AB">
        <w:t>1</w:t>
      </w:r>
      <w:r w:rsidR="00FB4ECA">
        <w:t>3</w:t>
      </w:r>
      <w:r w:rsidRPr="00911ADC">
        <w:t xml:space="preserve">, objavljuje:   </w:t>
      </w:r>
    </w:p>
    <w:p w:rsidRDefault="00711CD9" w:rsidP="00711CD9" w:rsidR="00711CD9">
      <w:pPr>
        <w:jc w:val="both"/>
      </w:pPr>
    </w:p>
    <w:p w:rsidRDefault="004029BA" w:rsidP="00711CD9" w:rsidR="004029BA">
      <w:pPr>
        <w:jc w:val="both"/>
        <w:rPr>
          <w:rFonts w:eastAsia="MS Mincho"/>
        </w:rPr>
      </w:pPr>
    </w:p>
    <w:p w:rsidRDefault="00103232" w:rsidP="00103232" w:rsidR="00103232" w:rsidRPr="00103232">
      <w:pPr>
        <w:jc w:val="both"/>
        <w:rPr>
          <w:rFonts w:eastAsia="MS Mincho"/>
        </w:rPr>
      </w:pPr>
      <w:r w:rsidRPr="00103232">
        <w:rPr>
          <w:rFonts w:eastAsia="MS Mincho"/>
        </w:rPr>
        <w:t xml:space="preserve">I. </w:t>
      </w:r>
      <w:r>
        <w:rPr>
          <w:rFonts w:eastAsia="MS Mincho"/>
        </w:rPr>
        <w:tab/>
      </w:r>
      <w:r w:rsidRPr="00103232">
        <w:rPr>
          <w:rFonts w:eastAsia="MS Mincho"/>
        </w:rPr>
        <w:t xml:space="preserve">O t v a r a   s e </w:t>
      </w:r>
      <w:r>
        <w:rPr>
          <w:rFonts w:eastAsia="MS Mincho"/>
        </w:rPr>
        <w:t xml:space="preserve"> stečajni postupak nad dužnikom</w:t>
      </w:r>
      <w:r w:rsidRPr="00103232">
        <w:rPr>
          <w:rFonts w:eastAsia="MS Mincho"/>
        </w:rPr>
        <w:t xml:space="preserve"> MINI - COLOR SHOP d.o.o. za trgovinu na veliko i malo, usluge prijevoza, promidžbu i zastupanje Rijeka, Martinkovac 143/4 ( MBS 040129426 – OIB 13900118525).</w:t>
      </w:r>
    </w:p>
    <w:p w:rsidRDefault="00103232" w:rsidP="00103232" w:rsidR="00103232" w:rsidRPr="00103232">
      <w:pPr>
        <w:jc w:val="both"/>
        <w:rPr>
          <w:rFonts w:eastAsia="MS Mincho"/>
        </w:rPr>
      </w:pPr>
    </w:p>
    <w:p w:rsidRDefault="00103232" w:rsidP="00103232" w:rsidR="00103232" w:rsidRPr="00103232">
      <w:pPr>
        <w:jc w:val="both"/>
        <w:rPr>
          <w:rFonts w:eastAsia="MS Mincho"/>
        </w:rPr>
      </w:pPr>
      <w:r w:rsidRPr="00103232">
        <w:rPr>
          <w:rFonts w:eastAsia="MS Mincho"/>
        </w:rPr>
        <w:t>II.</w:t>
      </w:r>
      <w:r>
        <w:rPr>
          <w:rFonts w:eastAsia="MS Mincho"/>
        </w:rPr>
        <w:tab/>
      </w:r>
      <w:r w:rsidRPr="00103232">
        <w:rPr>
          <w:rFonts w:eastAsia="MS Mincho"/>
        </w:rPr>
        <w:t>Za stečajnog upravitelja imenuje se Josip Bolf ( OIB: 67784449378 ) iz Rijeke, Dobriše Cesarića 20.</w:t>
      </w:r>
    </w:p>
    <w:p w:rsidRDefault="00103232" w:rsidP="00103232" w:rsidR="00103232" w:rsidRPr="00103232">
      <w:pPr>
        <w:jc w:val="both"/>
        <w:rPr>
          <w:rFonts w:eastAsia="MS Mincho"/>
        </w:rPr>
      </w:pPr>
    </w:p>
    <w:p w:rsidRDefault="00103232" w:rsidP="00103232" w:rsidR="00103232" w:rsidRPr="00103232">
      <w:pPr>
        <w:jc w:val="both"/>
        <w:rPr>
          <w:rFonts w:eastAsia="MS Mincho"/>
        </w:rPr>
      </w:pPr>
      <w:r w:rsidRPr="00103232">
        <w:rPr>
          <w:rFonts w:eastAsia="MS Mincho"/>
        </w:rPr>
        <w:t xml:space="preserve">III. </w:t>
      </w:r>
      <w:r>
        <w:rPr>
          <w:rFonts w:eastAsia="MS Mincho"/>
        </w:rPr>
        <w:tab/>
      </w:r>
      <w:r w:rsidRPr="00103232">
        <w:rPr>
          <w:rFonts w:eastAsia="MS Mincho"/>
        </w:rPr>
        <w:t>Utvrđuje se da imovina dužnika koja bi ušla u stečajnu masu nije dovoljna za namirenje troškova toga postupka.</w:t>
      </w:r>
    </w:p>
    <w:p w:rsidRDefault="00103232" w:rsidP="00103232" w:rsidR="00103232" w:rsidRPr="00103232">
      <w:pPr>
        <w:jc w:val="both"/>
        <w:rPr>
          <w:rFonts w:eastAsia="MS Mincho"/>
        </w:rPr>
      </w:pPr>
    </w:p>
    <w:p w:rsidRDefault="00103232" w:rsidP="00103232" w:rsidR="00103232" w:rsidRPr="00103232">
      <w:pPr>
        <w:jc w:val="both"/>
        <w:rPr>
          <w:rFonts w:eastAsia="MS Mincho"/>
        </w:rPr>
      </w:pPr>
      <w:r w:rsidRPr="00103232">
        <w:rPr>
          <w:rFonts w:eastAsia="MS Mincho"/>
        </w:rPr>
        <w:t>IV.</w:t>
      </w:r>
      <w:r>
        <w:rPr>
          <w:rFonts w:eastAsia="MS Mincho"/>
        </w:rPr>
        <w:tab/>
      </w:r>
      <w:r w:rsidRPr="00103232">
        <w:rPr>
          <w:rFonts w:eastAsia="MS Mincho"/>
        </w:rPr>
        <w:t>Z a k l j u č u j e   s e stečajni postupak nad dužnikom MINI - COLOR SHOP d.o.o. za trgovinu na veliko i malo, usluge prijevoza, promidžbu i zastupanje Rijeka, Martinkovac 143/4 ( MBS 040129426 – OIB 13900118525).</w:t>
      </w:r>
    </w:p>
    <w:p w:rsidRDefault="00103232" w:rsidP="00103232" w:rsidR="00103232" w:rsidRPr="00103232">
      <w:pPr>
        <w:jc w:val="both"/>
        <w:rPr>
          <w:rFonts w:eastAsia="MS Mincho"/>
        </w:rPr>
      </w:pPr>
    </w:p>
    <w:p w:rsidRDefault="00103232" w:rsidP="00103232" w:rsidR="00103232" w:rsidRPr="00103232">
      <w:pPr>
        <w:jc w:val="both"/>
        <w:rPr>
          <w:rFonts w:eastAsia="MS Mincho"/>
        </w:rPr>
      </w:pPr>
      <w:r w:rsidRPr="00103232">
        <w:rPr>
          <w:rFonts w:eastAsia="MS Mincho"/>
        </w:rPr>
        <w:t>V.</w:t>
      </w:r>
      <w:r>
        <w:rPr>
          <w:rFonts w:eastAsia="MS Mincho"/>
        </w:rPr>
        <w:tab/>
      </w:r>
      <w:r w:rsidRPr="00103232">
        <w:rPr>
          <w:rFonts w:eastAsia="MS Mincho"/>
        </w:rPr>
        <w:t xml:space="preserve">Troškovi postupka namirit će se iz predujma kojeg je uplatio predlagatelj.  </w:t>
      </w:r>
    </w:p>
    <w:p w:rsidRDefault="00103232" w:rsidP="00103232" w:rsidR="00103232" w:rsidRPr="00103232">
      <w:pPr>
        <w:jc w:val="both"/>
        <w:rPr>
          <w:rFonts w:eastAsia="MS Mincho"/>
        </w:rPr>
      </w:pPr>
    </w:p>
    <w:p w:rsidRDefault="00103232" w:rsidP="00103232" w:rsidR="00103232" w:rsidRPr="00103232">
      <w:pPr>
        <w:jc w:val="both"/>
        <w:rPr>
          <w:rFonts w:eastAsia="MS Mincho"/>
        </w:rPr>
      </w:pPr>
      <w:r w:rsidRPr="00103232">
        <w:rPr>
          <w:rFonts w:eastAsia="MS Mincho"/>
        </w:rPr>
        <w:t>VI.</w:t>
      </w:r>
      <w:r>
        <w:rPr>
          <w:rFonts w:eastAsia="MS Mincho"/>
        </w:rPr>
        <w:tab/>
      </w:r>
      <w:r w:rsidRPr="00103232">
        <w:rPr>
          <w:rFonts w:eastAsia="MS Mincho"/>
        </w:rPr>
        <w:t xml:space="preserve">Ovo rješenje će se objaviti u "Narodnim novinama", te će se po pravomoćnosti  dostaviti sudskom registru ovog suda radi brisanja dužnika iz registra.  </w:t>
      </w:r>
    </w:p>
    <w:p w:rsidRDefault="002C3995" w:rsidP="00103232" w:rsidR="002C3995" w:rsidRPr="00911ADC">
      <w:pPr>
        <w:jc w:val="both"/>
      </w:pPr>
    </w:p>
    <w:sectPr w:rsidR="002C3995" w:rsidRPr="00911AD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36D6" w:rsidR="00F236D6">
      <w:r>
        <w:separator/>
      </w:r>
    </w:p>
  </w:endnote>
  <w:endnote w:id="0" w:type="continuationSeparator">
    <w:p w:rsidRDefault="00F236D6" w:rsidR="00F236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36D6" w:rsidR="00F236D6">
      <w:r>
        <w:separator/>
      </w:r>
    </w:p>
  </w:footnote>
  <w:footnote w:id="0" w:type="continuationSeparator">
    <w:p w:rsidRDefault="00F236D6" w:rsidR="00F236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557" w:rsidP="00911ADC" w:rsidR="00003557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  <w:t>Posl. br. 7 St-</w:t>
    </w:r>
    <w:r w:rsidR="00103232">
      <w:t>90</w:t>
    </w:r>
    <w:r w:rsidRPr="00911ADC">
      <w:t>/</w:t>
    </w:r>
    <w:r w:rsidR="00FB4ECA">
      <w:t>13</w:t>
    </w:r>
    <w:r w:rsidRPr="00911ADC">
      <w:t>-</w:t>
    </w:r>
    <w:r w:rsidR="005D5C31">
      <w:t>2</w:t>
    </w:r>
    <w:r w:rsidR="0010323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2D79"/>
    <w:rsid w:val="00003557"/>
    <w:rsid w:val="0000672D"/>
    <w:rsid w:val="000122BA"/>
    <w:rsid w:val="0002020C"/>
    <w:rsid w:val="00026635"/>
    <w:rsid w:val="00027602"/>
    <w:rsid w:val="000348AB"/>
    <w:rsid w:val="000364DF"/>
    <w:rsid w:val="000405EE"/>
    <w:rsid w:val="00040668"/>
    <w:rsid w:val="00053B6C"/>
    <w:rsid w:val="00056FC1"/>
    <w:rsid w:val="000724CF"/>
    <w:rsid w:val="000753E3"/>
    <w:rsid w:val="000759B8"/>
    <w:rsid w:val="00094D93"/>
    <w:rsid w:val="00094EED"/>
    <w:rsid w:val="000A0445"/>
    <w:rsid w:val="000A1F37"/>
    <w:rsid w:val="000A2F50"/>
    <w:rsid w:val="000A5DD0"/>
    <w:rsid w:val="000C232D"/>
    <w:rsid w:val="000C7F72"/>
    <w:rsid w:val="000D0CF0"/>
    <w:rsid w:val="000D1D50"/>
    <w:rsid w:val="000D2ADC"/>
    <w:rsid w:val="000D52F7"/>
    <w:rsid w:val="000E204E"/>
    <w:rsid w:val="000E2214"/>
    <w:rsid w:val="000E53D5"/>
    <w:rsid w:val="000E68B5"/>
    <w:rsid w:val="000F1956"/>
    <w:rsid w:val="000F6444"/>
    <w:rsid w:val="001000A8"/>
    <w:rsid w:val="001015E5"/>
    <w:rsid w:val="00103232"/>
    <w:rsid w:val="001033C9"/>
    <w:rsid w:val="00113610"/>
    <w:rsid w:val="00113677"/>
    <w:rsid w:val="001143F2"/>
    <w:rsid w:val="00123726"/>
    <w:rsid w:val="00124FC0"/>
    <w:rsid w:val="001266F2"/>
    <w:rsid w:val="00133455"/>
    <w:rsid w:val="00143A9E"/>
    <w:rsid w:val="0014520B"/>
    <w:rsid w:val="001471C6"/>
    <w:rsid w:val="0015197F"/>
    <w:rsid w:val="001619B2"/>
    <w:rsid w:val="00162B24"/>
    <w:rsid w:val="00163767"/>
    <w:rsid w:val="00165342"/>
    <w:rsid w:val="001704E9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D1B1F"/>
    <w:rsid w:val="001D1D95"/>
    <w:rsid w:val="001D3387"/>
    <w:rsid w:val="001D37A8"/>
    <w:rsid w:val="001E7217"/>
    <w:rsid w:val="0020498A"/>
    <w:rsid w:val="0021093B"/>
    <w:rsid w:val="00215B95"/>
    <w:rsid w:val="00220A2E"/>
    <w:rsid w:val="00220CE9"/>
    <w:rsid w:val="0024067F"/>
    <w:rsid w:val="00243B46"/>
    <w:rsid w:val="00247D6C"/>
    <w:rsid w:val="0025541F"/>
    <w:rsid w:val="00255776"/>
    <w:rsid w:val="00261054"/>
    <w:rsid w:val="00261A01"/>
    <w:rsid w:val="002655ED"/>
    <w:rsid w:val="002658D5"/>
    <w:rsid w:val="00266238"/>
    <w:rsid w:val="002730B3"/>
    <w:rsid w:val="00274F08"/>
    <w:rsid w:val="0027796B"/>
    <w:rsid w:val="002811A2"/>
    <w:rsid w:val="00286AAA"/>
    <w:rsid w:val="00295BDD"/>
    <w:rsid w:val="00295C48"/>
    <w:rsid w:val="002A05E8"/>
    <w:rsid w:val="002A251A"/>
    <w:rsid w:val="002A50BD"/>
    <w:rsid w:val="002C2558"/>
    <w:rsid w:val="002C3995"/>
    <w:rsid w:val="002E1010"/>
    <w:rsid w:val="002E2C9F"/>
    <w:rsid w:val="002E2FEE"/>
    <w:rsid w:val="002E47EB"/>
    <w:rsid w:val="002E6FB0"/>
    <w:rsid w:val="002F0CC5"/>
    <w:rsid w:val="002F4203"/>
    <w:rsid w:val="002F7C41"/>
    <w:rsid w:val="002F7F8A"/>
    <w:rsid w:val="0031037D"/>
    <w:rsid w:val="00310CF3"/>
    <w:rsid w:val="003150FB"/>
    <w:rsid w:val="0032032F"/>
    <w:rsid w:val="00324ACA"/>
    <w:rsid w:val="0033118B"/>
    <w:rsid w:val="003406E6"/>
    <w:rsid w:val="00344359"/>
    <w:rsid w:val="00353D07"/>
    <w:rsid w:val="003542ED"/>
    <w:rsid w:val="00356D2B"/>
    <w:rsid w:val="003662F1"/>
    <w:rsid w:val="0037252B"/>
    <w:rsid w:val="00377356"/>
    <w:rsid w:val="00381789"/>
    <w:rsid w:val="00393473"/>
    <w:rsid w:val="00394313"/>
    <w:rsid w:val="00395BCF"/>
    <w:rsid w:val="003961A6"/>
    <w:rsid w:val="003964C5"/>
    <w:rsid w:val="003B2617"/>
    <w:rsid w:val="003B3BE7"/>
    <w:rsid w:val="003B7DBF"/>
    <w:rsid w:val="003C6AAC"/>
    <w:rsid w:val="003D1B53"/>
    <w:rsid w:val="003D1D61"/>
    <w:rsid w:val="003D6BC6"/>
    <w:rsid w:val="003D7568"/>
    <w:rsid w:val="003E0409"/>
    <w:rsid w:val="003E0B1F"/>
    <w:rsid w:val="003E6AAF"/>
    <w:rsid w:val="003E78BE"/>
    <w:rsid w:val="003F0281"/>
    <w:rsid w:val="003F1508"/>
    <w:rsid w:val="003F2F1C"/>
    <w:rsid w:val="003F2F49"/>
    <w:rsid w:val="003F52A9"/>
    <w:rsid w:val="00400590"/>
    <w:rsid w:val="004029BA"/>
    <w:rsid w:val="00405998"/>
    <w:rsid w:val="00405A06"/>
    <w:rsid w:val="004119ED"/>
    <w:rsid w:val="004134E8"/>
    <w:rsid w:val="004149F2"/>
    <w:rsid w:val="00415201"/>
    <w:rsid w:val="00423AA8"/>
    <w:rsid w:val="004249C5"/>
    <w:rsid w:val="00425555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6723F"/>
    <w:rsid w:val="00472564"/>
    <w:rsid w:val="00473B9D"/>
    <w:rsid w:val="00477160"/>
    <w:rsid w:val="00497418"/>
    <w:rsid w:val="004A0702"/>
    <w:rsid w:val="004A31AE"/>
    <w:rsid w:val="004B1B79"/>
    <w:rsid w:val="004B71E9"/>
    <w:rsid w:val="004C389F"/>
    <w:rsid w:val="004C3D70"/>
    <w:rsid w:val="004C6239"/>
    <w:rsid w:val="004C7E74"/>
    <w:rsid w:val="004D2AA7"/>
    <w:rsid w:val="004D6B27"/>
    <w:rsid w:val="004E1893"/>
    <w:rsid w:val="004E6563"/>
    <w:rsid w:val="00500377"/>
    <w:rsid w:val="00501FBF"/>
    <w:rsid w:val="00510934"/>
    <w:rsid w:val="00513C4D"/>
    <w:rsid w:val="00515EBE"/>
    <w:rsid w:val="0051767E"/>
    <w:rsid w:val="00522786"/>
    <w:rsid w:val="00522F02"/>
    <w:rsid w:val="00523D06"/>
    <w:rsid w:val="00523DA0"/>
    <w:rsid w:val="00526129"/>
    <w:rsid w:val="00533600"/>
    <w:rsid w:val="005339DE"/>
    <w:rsid w:val="005404F5"/>
    <w:rsid w:val="00543033"/>
    <w:rsid w:val="005561A9"/>
    <w:rsid w:val="00575ECC"/>
    <w:rsid w:val="00577D70"/>
    <w:rsid w:val="00580799"/>
    <w:rsid w:val="0058666E"/>
    <w:rsid w:val="0059097B"/>
    <w:rsid w:val="005A00DF"/>
    <w:rsid w:val="005A38D5"/>
    <w:rsid w:val="005B0030"/>
    <w:rsid w:val="005B37D9"/>
    <w:rsid w:val="005B712B"/>
    <w:rsid w:val="005B751A"/>
    <w:rsid w:val="005C04EF"/>
    <w:rsid w:val="005C3318"/>
    <w:rsid w:val="005D269D"/>
    <w:rsid w:val="005D35B0"/>
    <w:rsid w:val="005D3B4B"/>
    <w:rsid w:val="005D5C31"/>
    <w:rsid w:val="005E2CAD"/>
    <w:rsid w:val="005F0876"/>
    <w:rsid w:val="005F5707"/>
    <w:rsid w:val="005F69D3"/>
    <w:rsid w:val="006058A9"/>
    <w:rsid w:val="00610773"/>
    <w:rsid w:val="0061741E"/>
    <w:rsid w:val="00626BBF"/>
    <w:rsid w:val="00627177"/>
    <w:rsid w:val="00627A9F"/>
    <w:rsid w:val="00650BC2"/>
    <w:rsid w:val="006539B7"/>
    <w:rsid w:val="00656E86"/>
    <w:rsid w:val="006607A5"/>
    <w:rsid w:val="00661AD2"/>
    <w:rsid w:val="006631A3"/>
    <w:rsid w:val="00664A26"/>
    <w:rsid w:val="00667E3F"/>
    <w:rsid w:val="0067590C"/>
    <w:rsid w:val="00690AFC"/>
    <w:rsid w:val="00694D06"/>
    <w:rsid w:val="006B2144"/>
    <w:rsid w:val="006B348E"/>
    <w:rsid w:val="006B4650"/>
    <w:rsid w:val="006C2FA3"/>
    <w:rsid w:val="006D176A"/>
    <w:rsid w:val="006D31C8"/>
    <w:rsid w:val="006E0539"/>
    <w:rsid w:val="006E0FD6"/>
    <w:rsid w:val="006E1DF6"/>
    <w:rsid w:val="006E2048"/>
    <w:rsid w:val="006E335A"/>
    <w:rsid w:val="006E5778"/>
    <w:rsid w:val="006F2234"/>
    <w:rsid w:val="006F6334"/>
    <w:rsid w:val="00701BF1"/>
    <w:rsid w:val="00702DB1"/>
    <w:rsid w:val="00704E80"/>
    <w:rsid w:val="0070668E"/>
    <w:rsid w:val="00711CD9"/>
    <w:rsid w:val="007203D5"/>
    <w:rsid w:val="0072435F"/>
    <w:rsid w:val="00742325"/>
    <w:rsid w:val="0074642C"/>
    <w:rsid w:val="0075150C"/>
    <w:rsid w:val="00760470"/>
    <w:rsid w:val="00762357"/>
    <w:rsid w:val="0077292D"/>
    <w:rsid w:val="007766F1"/>
    <w:rsid w:val="00777EA1"/>
    <w:rsid w:val="00780A69"/>
    <w:rsid w:val="00783FA0"/>
    <w:rsid w:val="00787BF7"/>
    <w:rsid w:val="00791781"/>
    <w:rsid w:val="00793CEF"/>
    <w:rsid w:val="007942B2"/>
    <w:rsid w:val="007A2B67"/>
    <w:rsid w:val="007A5DD1"/>
    <w:rsid w:val="007A5EEC"/>
    <w:rsid w:val="007B03CC"/>
    <w:rsid w:val="007B6783"/>
    <w:rsid w:val="007B6C41"/>
    <w:rsid w:val="007D113D"/>
    <w:rsid w:val="007D1E43"/>
    <w:rsid w:val="007D6679"/>
    <w:rsid w:val="007E6308"/>
    <w:rsid w:val="007F055F"/>
    <w:rsid w:val="007F4160"/>
    <w:rsid w:val="007F6908"/>
    <w:rsid w:val="008060D1"/>
    <w:rsid w:val="00806EC6"/>
    <w:rsid w:val="0080712D"/>
    <w:rsid w:val="00812D13"/>
    <w:rsid w:val="008131FE"/>
    <w:rsid w:val="008145A9"/>
    <w:rsid w:val="00814DC6"/>
    <w:rsid w:val="00832EEF"/>
    <w:rsid w:val="0084007A"/>
    <w:rsid w:val="008475A6"/>
    <w:rsid w:val="00847A09"/>
    <w:rsid w:val="00851EC1"/>
    <w:rsid w:val="00852D6A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6A94"/>
    <w:rsid w:val="00897F3C"/>
    <w:rsid w:val="008A5FEA"/>
    <w:rsid w:val="008B174D"/>
    <w:rsid w:val="008B4949"/>
    <w:rsid w:val="008B6196"/>
    <w:rsid w:val="008C23D6"/>
    <w:rsid w:val="008D3456"/>
    <w:rsid w:val="008D6C2B"/>
    <w:rsid w:val="008E5AF0"/>
    <w:rsid w:val="008E66C5"/>
    <w:rsid w:val="008E66D0"/>
    <w:rsid w:val="008E7955"/>
    <w:rsid w:val="008F3B3E"/>
    <w:rsid w:val="0090213F"/>
    <w:rsid w:val="00911ADC"/>
    <w:rsid w:val="009174BB"/>
    <w:rsid w:val="0091785E"/>
    <w:rsid w:val="00920D32"/>
    <w:rsid w:val="00922081"/>
    <w:rsid w:val="009351A4"/>
    <w:rsid w:val="00937282"/>
    <w:rsid w:val="00937B7A"/>
    <w:rsid w:val="00942886"/>
    <w:rsid w:val="00942A0B"/>
    <w:rsid w:val="00944E8E"/>
    <w:rsid w:val="0094618A"/>
    <w:rsid w:val="0094686E"/>
    <w:rsid w:val="00957652"/>
    <w:rsid w:val="009612D7"/>
    <w:rsid w:val="00964365"/>
    <w:rsid w:val="00964A55"/>
    <w:rsid w:val="0096564A"/>
    <w:rsid w:val="009673CB"/>
    <w:rsid w:val="00970317"/>
    <w:rsid w:val="00974DAD"/>
    <w:rsid w:val="00975868"/>
    <w:rsid w:val="0098030B"/>
    <w:rsid w:val="00990004"/>
    <w:rsid w:val="00992570"/>
    <w:rsid w:val="0099546F"/>
    <w:rsid w:val="009964F2"/>
    <w:rsid w:val="009970BB"/>
    <w:rsid w:val="009A1642"/>
    <w:rsid w:val="009A3DD1"/>
    <w:rsid w:val="009A483D"/>
    <w:rsid w:val="009A640B"/>
    <w:rsid w:val="009B0345"/>
    <w:rsid w:val="009C51A3"/>
    <w:rsid w:val="009C6770"/>
    <w:rsid w:val="009D10F3"/>
    <w:rsid w:val="009D23F0"/>
    <w:rsid w:val="009D30D5"/>
    <w:rsid w:val="00A0200B"/>
    <w:rsid w:val="00A060F9"/>
    <w:rsid w:val="00A17686"/>
    <w:rsid w:val="00A20D26"/>
    <w:rsid w:val="00A22C29"/>
    <w:rsid w:val="00A23DCD"/>
    <w:rsid w:val="00A3094E"/>
    <w:rsid w:val="00A32F1C"/>
    <w:rsid w:val="00A45676"/>
    <w:rsid w:val="00A47A1F"/>
    <w:rsid w:val="00A507BC"/>
    <w:rsid w:val="00A51417"/>
    <w:rsid w:val="00A53171"/>
    <w:rsid w:val="00A5415F"/>
    <w:rsid w:val="00A549B4"/>
    <w:rsid w:val="00A576F7"/>
    <w:rsid w:val="00A6775B"/>
    <w:rsid w:val="00A7016B"/>
    <w:rsid w:val="00A720FA"/>
    <w:rsid w:val="00A73CD2"/>
    <w:rsid w:val="00A745D7"/>
    <w:rsid w:val="00A815C3"/>
    <w:rsid w:val="00A85B4D"/>
    <w:rsid w:val="00A925FD"/>
    <w:rsid w:val="00A94BFE"/>
    <w:rsid w:val="00AA40BE"/>
    <w:rsid w:val="00AB2472"/>
    <w:rsid w:val="00AB639A"/>
    <w:rsid w:val="00AC13ED"/>
    <w:rsid w:val="00AC23E8"/>
    <w:rsid w:val="00AC6143"/>
    <w:rsid w:val="00AD0C21"/>
    <w:rsid w:val="00AD4003"/>
    <w:rsid w:val="00AD4C1E"/>
    <w:rsid w:val="00AD6D02"/>
    <w:rsid w:val="00AE37DE"/>
    <w:rsid w:val="00AE53CE"/>
    <w:rsid w:val="00AE6E84"/>
    <w:rsid w:val="00AF136E"/>
    <w:rsid w:val="00AF5688"/>
    <w:rsid w:val="00AF5B8D"/>
    <w:rsid w:val="00B2273C"/>
    <w:rsid w:val="00B261EF"/>
    <w:rsid w:val="00B2622C"/>
    <w:rsid w:val="00B26B0D"/>
    <w:rsid w:val="00B275E3"/>
    <w:rsid w:val="00B33FE4"/>
    <w:rsid w:val="00B347F2"/>
    <w:rsid w:val="00B36798"/>
    <w:rsid w:val="00B454DE"/>
    <w:rsid w:val="00B521C9"/>
    <w:rsid w:val="00B603E3"/>
    <w:rsid w:val="00B67F13"/>
    <w:rsid w:val="00B70191"/>
    <w:rsid w:val="00B8620C"/>
    <w:rsid w:val="00B97FB4"/>
    <w:rsid w:val="00BA180C"/>
    <w:rsid w:val="00BD0039"/>
    <w:rsid w:val="00BD0B2C"/>
    <w:rsid w:val="00BD1572"/>
    <w:rsid w:val="00BD1724"/>
    <w:rsid w:val="00BD2ACC"/>
    <w:rsid w:val="00BF5D91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93B"/>
    <w:rsid w:val="00C6233C"/>
    <w:rsid w:val="00C64D86"/>
    <w:rsid w:val="00C71AAF"/>
    <w:rsid w:val="00C8102E"/>
    <w:rsid w:val="00C819DA"/>
    <w:rsid w:val="00C872C5"/>
    <w:rsid w:val="00C9378E"/>
    <w:rsid w:val="00CB2E3D"/>
    <w:rsid w:val="00CC1E5C"/>
    <w:rsid w:val="00CC6077"/>
    <w:rsid w:val="00CD3F8F"/>
    <w:rsid w:val="00CE1E94"/>
    <w:rsid w:val="00CE2609"/>
    <w:rsid w:val="00CE3671"/>
    <w:rsid w:val="00CE52EE"/>
    <w:rsid w:val="00CE6AF9"/>
    <w:rsid w:val="00CF227F"/>
    <w:rsid w:val="00CF6E38"/>
    <w:rsid w:val="00CF6E6C"/>
    <w:rsid w:val="00CF7C44"/>
    <w:rsid w:val="00D014EA"/>
    <w:rsid w:val="00D01EBE"/>
    <w:rsid w:val="00D03526"/>
    <w:rsid w:val="00D060E4"/>
    <w:rsid w:val="00D07CF3"/>
    <w:rsid w:val="00D16BA5"/>
    <w:rsid w:val="00D1738E"/>
    <w:rsid w:val="00D21DF7"/>
    <w:rsid w:val="00D2763D"/>
    <w:rsid w:val="00D34C89"/>
    <w:rsid w:val="00D351B2"/>
    <w:rsid w:val="00D357B0"/>
    <w:rsid w:val="00D43B1F"/>
    <w:rsid w:val="00D607BD"/>
    <w:rsid w:val="00D61F7B"/>
    <w:rsid w:val="00D63677"/>
    <w:rsid w:val="00D6367C"/>
    <w:rsid w:val="00D653A0"/>
    <w:rsid w:val="00D71618"/>
    <w:rsid w:val="00D72BE1"/>
    <w:rsid w:val="00D814F2"/>
    <w:rsid w:val="00D82D7E"/>
    <w:rsid w:val="00D878A6"/>
    <w:rsid w:val="00D91C8A"/>
    <w:rsid w:val="00D92B89"/>
    <w:rsid w:val="00D960C6"/>
    <w:rsid w:val="00DA1BA3"/>
    <w:rsid w:val="00DB03EF"/>
    <w:rsid w:val="00DB7182"/>
    <w:rsid w:val="00DC02CF"/>
    <w:rsid w:val="00DD3779"/>
    <w:rsid w:val="00DE0C98"/>
    <w:rsid w:val="00DE1A79"/>
    <w:rsid w:val="00DE1C02"/>
    <w:rsid w:val="00DE3FF8"/>
    <w:rsid w:val="00DF0EE3"/>
    <w:rsid w:val="00DF13AD"/>
    <w:rsid w:val="00E126AB"/>
    <w:rsid w:val="00E374C6"/>
    <w:rsid w:val="00E408A7"/>
    <w:rsid w:val="00E50023"/>
    <w:rsid w:val="00E601E2"/>
    <w:rsid w:val="00E63C94"/>
    <w:rsid w:val="00E74756"/>
    <w:rsid w:val="00E83617"/>
    <w:rsid w:val="00EA21CD"/>
    <w:rsid w:val="00EA2E04"/>
    <w:rsid w:val="00EA70AE"/>
    <w:rsid w:val="00EB6B1E"/>
    <w:rsid w:val="00EC146E"/>
    <w:rsid w:val="00EC463B"/>
    <w:rsid w:val="00ED08A2"/>
    <w:rsid w:val="00EE14D6"/>
    <w:rsid w:val="00EF5561"/>
    <w:rsid w:val="00F0283C"/>
    <w:rsid w:val="00F04883"/>
    <w:rsid w:val="00F072B1"/>
    <w:rsid w:val="00F11467"/>
    <w:rsid w:val="00F17204"/>
    <w:rsid w:val="00F21A62"/>
    <w:rsid w:val="00F21B54"/>
    <w:rsid w:val="00F22CC3"/>
    <w:rsid w:val="00F236D6"/>
    <w:rsid w:val="00F27D9D"/>
    <w:rsid w:val="00F35EC9"/>
    <w:rsid w:val="00F40123"/>
    <w:rsid w:val="00F4719D"/>
    <w:rsid w:val="00F50CA6"/>
    <w:rsid w:val="00F51E79"/>
    <w:rsid w:val="00F53F49"/>
    <w:rsid w:val="00F63402"/>
    <w:rsid w:val="00F83387"/>
    <w:rsid w:val="00F84F63"/>
    <w:rsid w:val="00F9073E"/>
    <w:rsid w:val="00F92D02"/>
    <w:rsid w:val="00F93E7F"/>
    <w:rsid w:val="00F94BCE"/>
    <w:rsid w:val="00F970B0"/>
    <w:rsid w:val="00FA1B53"/>
    <w:rsid w:val="00FB3FFD"/>
    <w:rsid w:val="00FB4ECA"/>
    <w:rsid w:val="00FB5B93"/>
    <w:rsid w:val="00FC1FFB"/>
    <w:rsid w:val="00FC3061"/>
    <w:rsid w:val="00FC310F"/>
    <w:rsid w:val="00FC53A6"/>
    <w:rsid w:val="00FC561E"/>
    <w:rsid w:val="00FC58E0"/>
    <w:rsid w:val="00FC5FEF"/>
    <w:rsid w:val="00FC6540"/>
    <w:rsid w:val="00FD4154"/>
    <w:rsid w:val="00FE0722"/>
    <w:rsid w:val="00FE6F5F"/>
    <w:rsid w:val="00FE7F58"/>
    <w:rsid w:val="00FF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F5B8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F5B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B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B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B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F5B8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F5B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B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B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B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640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41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07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22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45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31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2013.</izvorni_sadrzaj>
    <derivirana_varijabla naziv="DomainObject.Predmet.DatumOsnivanja_1">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prosinca 2014.</izvorni_sadrzaj>
    <derivirana_varijabla naziv="DomainObject.Predmet.DatumRjesavanja_1">8. prosinca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St-90/2013</izvorni_sadrzaj>
    <derivirana_varijabla naziv="DomainObject.Predmet.OznakaBroj_1">St-90/2013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MINI - COLOR SHOP d.o.o.  Rijeka</izvorni_sadrzaj>
    <derivirana_varijabla naziv="DomainObject.Predmet.ProtustrankaFormated_1">  MINI - COLOR SHOP d.o.o.  Rijeka</derivirana_varijabla>
  </DomainObject.Predmet.ProtustrankaFormated>
  <DomainObject.Predmet.ProtustrankaFormatedOIB>
    <izvorni_sadrzaj>  MINI - COLOR SHOP d.o.o.  Rijeka, OIB 13900118525</izvorni_sadrzaj>
    <derivirana_varijabla naziv="DomainObject.Predmet.ProtustrankaFormatedOIB_1">  MINI - COLOR SHOP d.o.o.  Rijeka, OIB 13900118525</derivirana_varijabla>
  </DomainObject.Predmet.ProtustrankaFormatedOIB>
  <DomainObject.Predmet.ProtustrankaFormatedWithAdress>
    <izvorni_sadrzaj> MINI - COLOR SHOP d.o.o.  Rijeka, Martinkovac 143/4, 51 000 Rijeka</izvorni_sadrzaj>
    <derivirana_varijabla naziv="DomainObject.Predmet.ProtustrankaFormatedWithAdress_1"> MINI - COLOR SHOP d.o.o.  Rijeka, Martinkovac 143/4, 51 000 Rijeka</derivirana_varijabla>
  </DomainObject.Predmet.ProtustrankaFormatedWithAdress>
  <DomainObject.Predmet.ProtustrankaFormatedWithAdressOIB>
    <izvorni_sadrzaj> MINI - COLOR SHOP d.o.o.  Rijeka, OIB 13900118525, Martinkovac 143/4, 51 000 Rijeka</izvorni_sadrzaj>
    <derivirana_varijabla naziv="DomainObject.Predmet.ProtustrankaFormatedWithAdressOIB_1"> MINI - COLOR SHOP d.o.o.  Rijeka, OIB 13900118525, Martinkovac 143/4, 51 000 Rijeka</derivirana_varijabla>
  </DomainObject.Predmet.ProtustrankaFormatedWithAdressOIB>
  <DomainObject.Predmet.ProtustrankaWithAdress>
    <izvorni_sadrzaj>MINI - COLOR SHOP d.o.o.  Rijeka Martinkovac 143/4, 51 000 Rijeka</izvorni_sadrzaj>
    <derivirana_varijabla naziv="DomainObject.Predmet.ProtustrankaWithAdress_1">MINI - COLOR SHOP d.o.o.  Rijeka Martinkovac 143/4, 51 000 Rijeka</derivirana_varijabla>
  </DomainObject.Predmet.ProtustrankaWithAdress>
  <DomainObject.Predmet.ProtustrankaWithAdressOIB>
    <izvorni_sadrzaj>MINI - COLOR SHOP d.o.o.  Rijeka, OIB 13900118525, Martinkovac 143/4, 51 000 Rijeka</izvorni_sadrzaj>
    <derivirana_varijabla naziv="DomainObject.Predmet.ProtustrankaWithAdressOIB_1">MINI - COLOR SHOP d.o.o.  Rijeka, OIB 13900118525, Martinkovac 143/4, 51 000 Rijeka</derivirana_varijabla>
  </DomainObject.Predmet.ProtustrankaWithAdressOIB>
  <DomainObject.Predmet.ProtustrankaNazivFormated>
    <izvorni_sadrzaj>MINI - COLOR SHOP d.o.o.  Rijeka</izvorni_sadrzaj>
    <derivirana_varijabla naziv="DomainObject.Predmet.ProtustrankaNazivFormated_1">MINI - COLOR SHOP d.o.o.  Rijeka</derivirana_varijabla>
  </DomainObject.Predmet.ProtustrankaNazivFormated>
  <DomainObject.Predmet.ProtustrankaNazivFormatedOIB>
    <izvorni_sadrzaj>MINI - COLOR SHOP d.o.o.  Rijeka, OIB 13900118525</izvorni_sadrzaj>
    <derivirana_varijabla naziv="DomainObject.Predmet.ProtustrankaNazivFormatedOIB_1">MINI - COLOR SHOP d.o.o.  Rijeka, OIB 13900118525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MINI - COLOR SHOP d.o.o.  Rijeka</item>
    </izvorni_sadrzaj>
    <derivirana_varijabla naziv="DomainObject.Predmet.ProtuStrankaListFormated_1">
      <item>MINI - COLOR SHOP d.o.o.  Rijeka</item>
    </derivirana_varijabla>
  </DomainObject.Predmet.ProtuStrankaListFormated>
  <DomainObject.Predmet.ProtuStrankaListFormatedOIB>
    <izvorni_sadrzaj>
      <item>MINI - COLOR SHOP d.o.o.  Rijeka, OIB 13900118525</item>
    </izvorni_sadrzaj>
    <derivirana_varijabla naziv="DomainObject.Predmet.ProtuStrankaListFormatedOIB_1">
      <item>MINI - COLOR SHOP d.o.o.  Rijeka, OIB 13900118525</item>
    </derivirana_varijabla>
  </DomainObject.Predmet.ProtuStrankaListFormatedOIB>
  <DomainObject.Predmet.ProtuStrankaListFormatedWithAdress>
    <izvorni_sadrzaj>
      <item>MINI - COLOR SHOP d.o.o.  Rijeka, Martinkovac 143/4, 51 000 Rijeka</item>
    </izvorni_sadrzaj>
    <derivirana_varijabla naziv="DomainObject.Predmet.ProtuStrankaListFormatedWithAdress_1">
      <item>MINI - COLOR SHOP d.o.o.  Rijeka, Martinkovac 143/4, 51 000 Rijeka</item>
    </derivirana_varijabla>
  </DomainObject.Predmet.ProtuStrankaListFormatedWithAdress>
  <DomainObject.Predmet.ProtuStrankaListFormatedWithAdressOIB>
    <izvorni_sadrzaj>
      <item>MINI - COLOR SHOP d.o.o.  Rijeka, OIB 13900118525, Martinkovac 143/4, 51 000 Rijeka</item>
    </izvorni_sadrzaj>
    <derivirana_varijabla naziv="DomainObject.Predmet.ProtuStrankaListFormatedWithAdressOIB_1">
      <item>MINI - COLOR SHOP d.o.o.  Rijeka, OIB 13900118525, Martinkovac 143/4, 51 000 Rijeka</item>
    </derivirana_varijabla>
  </DomainObject.Predmet.ProtuStrankaListFormatedWithAdressOIB>
  <DomainObject.Predmet.ProtuStrankaListNazivFormated>
    <izvorni_sadrzaj>
      <item>MINI - COLOR SHOP d.o.o.  Rijeka</item>
    </izvorni_sadrzaj>
    <derivirana_varijabla naziv="DomainObject.Predmet.ProtuStrankaListNazivFormated_1">
      <item>MINI - COLOR SHOP d.o.o.  Rijeka</item>
    </derivirana_varijabla>
  </DomainObject.Predmet.ProtuStrankaListNazivFormated>
  <DomainObject.Predmet.ProtuStrankaListNazivFormatedOIB>
    <izvorni_sadrzaj>
      <item>MINI - COLOR SHOP d.o.o.  Rijeka, OIB 13900118525</item>
    </izvorni_sadrzaj>
    <derivirana_varijabla naziv="DomainObject.Predmet.ProtuStrankaListNazivFormatedOIB_1">
      <item>MINI - COLOR SHOP d.o.o.  Rijeka, OIB 13900118525</item>
    </derivirana_varijabla>
  </DomainObject.Predmet.ProtuStrankaListNazivFormatedOIB>
  <DomainObject.Predmet.OstaliListFormated>
    <izvorni_sadrzaj>
      <item>Katica Škrobonja</item>
      <item>Josip Bolf</item>
    </izvorni_sadrzaj>
    <derivirana_varijabla naziv="DomainObject.Predmet.OstaliListFormated_1">
      <item>Katica Škrobonja</item>
      <item>Josip Bolf</item>
    </derivirana_varijabla>
  </DomainObject.Predmet.OstaliListFormated>
  <DomainObject.Predmet.OstaliListFormatedOIB>
    <izvorni_sadrzaj>
      <item>Katica Škrobonja, OIB 37003037134</item>
      <item>Josip Bolf, OIB 67784449378</item>
    </izvorni_sadrzaj>
    <derivirana_varijabla naziv="DomainObject.Predmet.OstaliListFormatedOIB_1">
      <item>Katica Škrobonja, OIB 37003037134</item>
      <item>Josip Bolf, OIB 67784449378</item>
    </derivirana_varijabla>
  </DomainObject.Predmet.OstaliListFormatedOIB>
  <DomainObject.Predmet.OstaliListFormatedWithAdress>
    <izvorni_sadrzaj>
      <item>Katica Škrobonja, Martinkovac 143/4, 51000 Rijeka</item>
      <item>Josip Bolf, Dobriše Cesarića 20, 51 000 Rijeka</item>
    </izvorni_sadrzaj>
    <derivirana_varijabla naziv="DomainObject.Predmet.OstaliListFormatedWithAdress_1">
      <item>Katica Škrobonja, Martinkovac 143/4, 51000 Rijeka</item>
      <item>Josip Bolf, Dobriše Cesarića 20, 51 000 Rijeka</item>
    </derivirana_varijabla>
  </DomainObject.Predmet.OstaliListFormatedWithAdress>
  <DomainObject.Predmet.OstaliListFormatedWithAdressOIB>
    <izvorni_sadrzaj>
      <item>Katica Škrobonja, OIB 37003037134, Martinkovac 143/4, 51000 Rijeka</item>
      <item>Josip Bolf, OIB 67784449378, Dobriše Cesarića 20, 51 000 Rijeka</item>
    </izvorni_sadrzaj>
    <derivirana_varijabla naziv="DomainObject.Predmet.OstaliListFormatedWithAdressOIB_1">
      <item>Katica Škrobonja, OIB 37003037134, Martinkovac 143/4, 51000 Rijeka</item>
      <item>Josip Bolf, OIB 67784449378, Dobriše Cesarića 20, 51 000 Rijeka</item>
    </derivirana_varijabla>
  </DomainObject.Predmet.OstaliListFormatedWithAdressOIB>
  <DomainObject.Predmet.OstaliListNazivFormated>
    <izvorni_sadrzaj>
      <item>Katica Škrobonja</item>
      <item>Josip Bolf</item>
    </izvorni_sadrzaj>
    <derivirana_varijabla naziv="DomainObject.Predmet.OstaliListNazivFormated_1">
      <item>Katica Škrobonja</item>
      <item>Josip Bolf</item>
    </derivirana_varijabla>
  </DomainObject.Predmet.OstaliListNazivFormated>
  <DomainObject.Predmet.OstaliListNazivFormatedOIB>
    <izvorni_sadrzaj>
      <item>Katica Škrobonja, OIB 37003037134</item>
      <item>Josip Bolf, OIB 67784449378</item>
    </izvorni_sadrzaj>
    <derivirana_varijabla naziv="DomainObject.Predmet.OstaliListNazivFormatedOIB_1">
      <item>Katica Škrobonja, OIB 37003037134</item>
      <item>Josip Bolf, OIB 67784449378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MINI - COLOR SHOP d.o.o.  Rijeka</izvorni_sadrzaj>
    <derivirana_varijabla naziv="DomainObject.Predmet.ProtustrankaIDrugi_1">MINI - COLOR SHOP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MINI - COLOR SHOP d.o.o.  Rijeka, OIB 13900118525, Martinkovac 143/4, 51 000 Rijeka</izvorni_sadrzaj>
    <derivirana_varijabla naziv="DomainObject.Predmet.ProtustrankaIDrugiAdressOIB_1">MINI - COLOR SHOP d.o.o.  Rijeka, OIB 13900118525, Martinkovac 143/4,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prosinca 2014.</izvorni_sadrzaj>
    <derivirana_varijabla naziv="DomainObject.Predmet.OdlukaRjesenje.DatumDonosenjaOdluke_1">2. prosinca 2014.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St-90/2013-20</izvorni_sadrzaj>
    <derivirana_varijabla naziv="DomainObject.Predmet.OdlukaRjesenje.Oznaka_1">St-90/2013-20</derivirana_varijabla>
  </DomainObject.Predmet.OdlukaRjesenje.Oznaka>
  <DomainObject.Predmet.SudioniciListNaziv>
    <izvorni_sadrzaj>
      <item>MINI - COLOR SHOP d.o.o.  Rijeka</item>
      <item>FINA  Rijeka</item>
      <item>Katica Škrobonja</item>
      <item>Josip Bolf</item>
    </izvorni_sadrzaj>
    <derivirana_varijabla naziv="DomainObject.Predmet.SudioniciListNaziv_1">
      <item>MINI - COLOR SHOP d.o.o.  Rijeka</item>
      <item>FINA  Rijeka</item>
      <item>Katica Škrobonja</item>
      <item>Josip Bolf</item>
    </derivirana_varijabla>
  </DomainObject.Predmet.SudioniciListNaziv>
  <DomainObject.Predmet.SudioniciListAdressOIB>
    <izvorni_sadrzaj>
      <item>MINI - COLOR SHOP d.o.o.  Rijeka, OIB 13900118525, Martinkovac 143/4,51 000 Rijeka</item>
      <item>FINA  Rijeka, OIB 85821130368, Frana Kurelca 8,51 000 Rijeka</item>
      <item>Katica Škrobonja, OIB 37003037134, Martinkovac 143/4,51000 Rijeka</item>
      <item>Josip Bolf, OIB 67784449378, Dobriše Cesarića 20,51 000 Rijeka</item>
    </izvorni_sadrzaj>
    <derivirana_varijabla naziv="DomainObject.Predmet.SudioniciListAdressOIB_1">
      <item>MINI - COLOR SHOP d.o.o.  Rijeka, OIB 13900118525, Martinkovac 143/4,51 000 Rijeka</item>
      <item>FINA  Rijeka, OIB 85821130368, Frana Kurelca 8,51 000 Rijeka</item>
      <item>Katica Škrobonja, OIB 37003037134, Martinkovac 143/4,51000 Rijeka</item>
      <item>Josip Bolf, OIB 67784449378, Dobriše Cesarića 20,51 000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13900118525</item>
      <item>, OIB 85821130368</item>
      <item>, OIB 37003037134</item>
      <item>, OIB 67784449378</item>
    </izvorni_sadrzaj>
    <derivirana_varijabla naziv="DomainObject.Predmet.SudioniciListNazivOIB_1">
      <item>, OIB 13900118525</item>
      <item>, OIB 85821130368</item>
      <item>, OIB 37003037134</item>
      <item>, OIB 67784449378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203</properties:Words>
  <properties:Characters>1001</properties:Characters>
  <properties:Lines>33</properties:Lines>
  <properties:Paragraphs>10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2015-09-28T10:49:00Z</dcterms:created>
  <dc:creator>skrapic</dc:creator>
  <cp:lastModifiedBy>Sonja Krapić</cp:lastModifiedBy>
  <cp:lastPrinted>2015-09-28T09:39:00Z</cp:lastPrinted>
  <dcterms:modified xmlns:xsi="http://www.w3.org/2001/XMLSchema-instance" xsi:type="dcterms:W3CDTF">2015-09-28T10:52:00Z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