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72e3" w14:paraId="2b872e3"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85211F">
        <w:t>6797/16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rsidRPr="00F77ECE">
        <w:t xml:space="preserve"> </w:t>
      </w:r>
      <w:r w:rsidR="00F77ECE">
        <w:t xml:space="preserve"> dužnikom</w:t>
      </w:r>
      <w:r w:rsidR="0080578E" w:rsidRPr="0080578E">
        <w:t xml:space="preserve"> </w:t>
      </w:r>
      <w:r w:rsidR="0085211F">
        <w:t>MABA-PRINT d.d. u stečaju, Brezje, Brezjanski put 33</w:t>
      </w:r>
      <w:r w:rsidR="0085211F" w:rsidRPr="00250807">
        <w:t xml:space="preserve">, </w:t>
      </w:r>
      <w:r w:rsidR="0085211F">
        <w:t>OIB 12687282181</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85211F">
        <w:t>28. svibnja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82401D" w:rsidP="0082401D" w:rsidR="0082401D">
      <w:pPr>
        <w:jc w:val="both"/>
      </w:pPr>
      <w:r w:rsidRPr="00730688">
        <w:t xml:space="preserve">I. Utvrđene su slijedeće tražbine prvog višeg isplatnog reda: </w:t>
      </w:r>
    </w:p>
    <w:p w:rsidRDefault="0082401D" w:rsidP="0082401D" w:rsidR="0082401D" w:rsidRPr="00730688">
      <w:pPr>
        <w:jc w:val="both"/>
      </w:pPr>
    </w:p>
    <w:p w:rsidRDefault="0082401D" w:rsidP="0082401D" w:rsidR="0082401D" w:rsidRPr="00EA69D6">
      <w:pPr>
        <w:jc w:val="both"/>
      </w:pPr>
      <w:r w:rsidRPr="00EA69D6">
        <w:t>I.1. DARKO BAKSA, Zagreb, Zagorska 2A,</w:t>
      </w:r>
    </w:p>
    <w:p w:rsidRDefault="0082401D" w:rsidP="0082401D" w:rsidR="0082401D" w:rsidRPr="00EA69D6">
      <w:pPr>
        <w:jc w:val="both"/>
      </w:pPr>
      <w:r w:rsidRPr="00EA69D6">
        <w:t xml:space="preserve">      OIB 58215936653</w:t>
      </w:r>
      <w:r w:rsidRPr="00EA69D6">
        <w:tab/>
      </w:r>
      <w:r>
        <w:t xml:space="preserve">                                              </w:t>
      </w:r>
      <w:r w:rsidRPr="00EA69D6">
        <w:t xml:space="preserve">                 </w:t>
      </w:r>
      <w:r>
        <w:t xml:space="preserve"> </w:t>
      </w:r>
      <w:r w:rsidRPr="00EA69D6">
        <w:t xml:space="preserve">    </w:t>
      </w:r>
      <w:r>
        <w:t xml:space="preserve">         </w:t>
      </w:r>
      <w:r w:rsidRPr="00EA69D6">
        <w:t>11.971,61 kn</w:t>
      </w:r>
    </w:p>
    <w:p w:rsidRDefault="0082401D" w:rsidP="0082401D" w:rsidR="0082401D" w:rsidRPr="00EA69D6">
      <w:pPr>
        <w:tabs>
          <w:tab w:pos="7170" w:val="left"/>
        </w:tabs>
        <w:jc w:val="both"/>
      </w:pPr>
      <w:r w:rsidRPr="00EA69D6">
        <w:tab/>
        <w:t xml:space="preserve">    </w:t>
      </w:r>
      <w:r w:rsidRPr="00EA69D6">
        <w:tab/>
        <w:t xml:space="preserve">           </w:t>
      </w:r>
    </w:p>
    <w:p w:rsidRDefault="0082401D" w:rsidP="0082401D" w:rsidR="0082401D" w:rsidRPr="00EA69D6">
      <w:pPr>
        <w:autoSpaceDE w:val="false"/>
        <w:autoSpaceDN w:val="false"/>
        <w:adjustRightInd w:val="false"/>
      </w:pPr>
      <w:r w:rsidRPr="00EA69D6">
        <w:t>I.2. TOMISLAV ERDEC, Samobor, G. Krkleca 3,</w:t>
      </w:r>
    </w:p>
    <w:p w:rsidRDefault="0082401D" w:rsidP="0082401D" w:rsidR="0082401D" w:rsidRPr="00EA69D6">
      <w:pPr>
        <w:jc w:val="both"/>
      </w:pPr>
      <w:r w:rsidRPr="00EA69D6">
        <w:t xml:space="preserve">       OIB 46134353815</w:t>
      </w:r>
      <w:r w:rsidRPr="00EA69D6">
        <w:tab/>
      </w:r>
      <w:r>
        <w:t xml:space="preserve">                                               </w:t>
      </w:r>
      <w:r w:rsidRPr="00EA69D6">
        <w:t xml:space="preserve">               </w:t>
      </w:r>
      <w:r>
        <w:t xml:space="preserve"> </w:t>
      </w:r>
      <w:r w:rsidRPr="00EA69D6">
        <w:t xml:space="preserve">     </w:t>
      </w:r>
      <w:r>
        <w:t xml:space="preserve">        </w:t>
      </w:r>
      <w:r w:rsidRPr="00EA69D6">
        <w:t xml:space="preserve"> 13.950,32 kn</w:t>
      </w:r>
    </w:p>
    <w:p w:rsidRDefault="0082401D" w:rsidP="0082401D" w:rsidR="0082401D" w:rsidRPr="00EA69D6">
      <w:pPr>
        <w:tabs>
          <w:tab w:pos="7210" w:val="left"/>
        </w:tabs>
        <w:jc w:val="both"/>
      </w:pPr>
      <w:r w:rsidRPr="00EA69D6">
        <w:tab/>
        <w:t xml:space="preserve">   </w:t>
      </w:r>
    </w:p>
    <w:p w:rsidRDefault="0082401D" w:rsidP="0082401D" w:rsidR="0082401D" w:rsidRPr="00EA69D6">
      <w:pPr>
        <w:autoSpaceDE w:val="false"/>
        <w:autoSpaceDN w:val="false"/>
        <w:adjustRightInd w:val="false"/>
      </w:pPr>
      <w:r w:rsidRPr="00EA69D6">
        <w:t>I.3. MARINKO LONČAREVIĆ, Zaprešić, Jurjevska 15 e,</w:t>
      </w:r>
    </w:p>
    <w:p w:rsidRDefault="0082401D" w:rsidP="0082401D" w:rsidR="0082401D" w:rsidRPr="00EA69D6">
      <w:pPr>
        <w:jc w:val="both"/>
      </w:pPr>
      <w:r w:rsidRPr="00EA69D6">
        <w:t xml:space="preserve">       OIB 76350015294</w:t>
      </w:r>
      <w:r w:rsidRPr="00EA69D6">
        <w:tab/>
      </w:r>
      <w:r>
        <w:t xml:space="preserve">                                              </w:t>
      </w:r>
      <w:r w:rsidRPr="00EA69D6">
        <w:t xml:space="preserve">                </w:t>
      </w:r>
      <w:r>
        <w:t xml:space="preserve"> </w:t>
      </w:r>
      <w:r w:rsidRPr="00EA69D6">
        <w:t xml:space="preserve">     </w:t>
      </w:r>
      <w:r>
        <w:t xml:space="preserve">         </w:t>
      </w:r>
      <w:r w:rsidRPr="00EA69D6">
        <w:t>15.108,33 kn</w:t>
      </w:r>
    </w:p>
    <w:p w:rsidRDefault="0082401D" w:rsidP="0082401D" w:rsidR="0082401D" w:rsidRPr="00EA69D6">
      <w:pPr>
        <w:tabs>
          <w:tab w:pos="7280" w:val="left"/>
        </w:tabs>
        <w:jc w:val="both"/>
      </w:pPr>
      <w:r w:rsidRPr="00EA69D6">
        <w:tab/>
        <w:t xml:space="preserve">  </w:t>
      </w:r>
      <w:r w:rsidRPr="00EA69D6">
        <w:tab/>
      </w:r>
      <w:r w:rsidRPr="00EA69D6">
        <w:tab/>
        <w:t xml:space="preserve">           </w:t>
      </w:r>
    </w:p>
    <w:p w:rsidRDefault="0082401D" w:rsidP="0082401D" w:rsidR="0082401D" w:rsidRPr="00EA69D6">
      <w:pPr>
        <w:autoSpaceDE w:val="false"/>
        <w:autoSpaceDN w:val="false"/>
        <w:adjustRightInd w:val="false"/>
      </w:pPr>
      <w:r w:rsidRPr="00EA69D6">
        <w:t>I.4. RUŽA POŽGAJ, Krapina, Hercega,</w:t>
      </w:r>
    </w:p>
    <w:p w:rsidRDefault="0082401D" w:rsidP="0082401D" w:rsidR="0082401D" w:rsidRPr="00EA69D6">
      <w:pPr>
        <w:jc w:val="both"/>
      </w:pPr>
      <w:r w:rsidRPr="00EA69D6">
        <w:t xml:space="preserve">       OIB 549166902805</w:t>
      </w:r>
      <w:r w:rsidRPr="00EA69D6">
        <w:tab/>
      </w:r>
      <w:r>
        <w:t xml:space="preserve">                                                     </w:t>
      </w:r>
      <w:r w:rsidRPr="00EA69D6">
        <w:t xml:space="preserve">           </w:t>
      </w:r>
      <w:r>
        <w:t xml:space="preserve"> </w:t>
      </w:r>
      <w:r w:rsidRPr="00EA69D6">
        <w:t xml:space="preserve">   </w:t>
      </w:r>
      <w:r>
        <w:t xml:space="preserve">         </w:t>
      </w:r>
      <w:r w:rsidRPr="00EA69D6">
        <w:t>26.429,28 kn</w:t>
      </w:r>
    </w:p>
    <w:p w:rsidRDefault="0082401D" w:rsidP="0082401D" w:rsidR="0082401D" w:rsidRPr="00EA69D6">
      <w:pPr>
        <w:tabs>
          <w:tab w:pos="7260" w:val="left"/>
        </w:tabs>
        <w:jc w:val="both"/>
      </w:pPr>
      <w:r w:rsidRPr="00EA69D6">
        <w:tab/>
      </w:r>
    </w:p>
    <w:p w:rsidRDefault="0082401D" w:rsidP="0082401D" w:rsidR="0082401D" w:rsidRPr="00EA69D6">
      <w:pPr>
        <w:jc w:val="both"/>
      </w:pPr>
      <w:r w:rsidRPr="00EA69D6">
        <w:t>I.5. JOSIP RAICA, Jastrebarsko, Pavlovčani 18,</w:t>
      </w:r>
    </w:p>
    <w:p w:rsidRDefault="0082401D" w:rsidP="0082401D" w:rsidR="0082401D" w:rsidRPr="00EA69D6">
      <w:pPr>
        <w:jc w:val="both"/>
      </w:pPr>
      <w:r w:rsidRPr="00EA69D6">
        <w:t xml:space="preserve">      OIB </w:t>
      </w:r>
      <w:r>
        <w:t>41594578272</w:t>
      </w:r>
      <w:r w:rsidRPr="00EA69D6">
        <w:tab/>
      </w:r>
      <w:r>
        <w:t xml:space="preserve">                                              </w:t>
      </w:r>
      <w:r w:rsidRPr="00EA69D6">
        <w:t xml:space="preserve">               </w:t>
      </w:r>
      <w:r>
        <w:t xml:space="preserve"> </w:t>
      </w:r>
      <w:r w:rsidRPr="00EA69D6">
        <w:t xml:space="preserve">      </w:t>
      </w:r>
      <w:r>
        <w:t xml:space="preserve">              22.294,47</w:t>
      </w:r>
      <w:r w:rsidRPr="00EA69D6">
        <w:t xml:space="preserve"> kn</w:t>
      </w:r>
      <w:r w:rsidRPr="00EA69D6">
        <w:tab/>
      </w:r>
      <w:r w:rsidRPr="00EA69D6">
        <w:tab/>
        <w:t xml:space="preserve">           </w:t>
      </w:r>
    </w:p>
    <w:p w:rsidRDefault="0082401D" w:rsidP="0082401D" w:rsidR="0082401D" w:rsidRPr="00EA69D6">
      <w:pPr>
        <w:autoSpaceDE w:val="false"/>
        <w:autoSpaceDN w:val="false"/>
        <w:adjustRightInd w:val="false"/>
      </w:pPr>
      <w:r w:rsidRPr="00EA69D6">
        <w:t>I.</w:t>
      </w:r>
      <w:r>
        <w:t>6</w:t>
      </w:r>
      <w:r w:rsidRPr="00EA69D6">
        <w:t xml:space="preserve">. </w:t>
      </w:r>
      <w:r>
        <w:t>IGOR SUBAŠIĆ, Samobor, Gradna 53,</w:t>
      </w:r>
    </w:p>
    <w:p w:rsidRDefault="0082401D" w:rsidP="0082401D" w:rsidR="0082401D">
      <w:pPr>
        <w:jc w:val="both"/>
      </w:pPr>
      <w:r w:rsidRPr="00EA69D6">
        <w:t xml:space="preserve">       OIB </w:t>
      </w:r>
      <w:r>
        <w:t>29562571617</w:t>
      </w:r>
      <w:r w:rsidRPr="00EA69D6">
        <w:tab/>
      </w:r>
      <w:r>
        <w:t xml:space="preserve">                                             </w:t>
      </w:r>
      <w:r w:rsidRPr="00EA69D6">
        <w:t xml:space="preserve">            </w:t>
      </w:r>
      <w:r>
        <w:t xml:space="preserve">  </w:t>
      </w:r>
      <w:r w:rsidRPr="00EA69D6">
        <w:t xml:space="preserve">         </w:t>
      </w:r>
      <w:r>
        <w:t xml:space="preserve">             12.792,25</w:t>
      </w:r>
      <w:r w:rsidRPr="00EA69D6">
        <w:t xml:space="preserve"> kn</w:t>
      </w:r>
    </w:p>
    <w:p w:rsidRDefault="0082401D" w:rsidP="0082401D" w:rsidR="0082401D" w:rsidRPr="00EA69D6">
      <w:pPr>
        <w:tabs>
          <w:tab w:pos="7270" w:val="left"/>
        </w:tabs>
        <w:jc w:val="both"/>
      </w:pPr>
      <w:r>
        <w:tab/>
        <w:t xml:space="preserve"> </w:t>
      </w:r>
    </w:p>
    <w:p w:rsidRDefault="0082401D" w:rsidP="0082401D" w:rsidR="0082401D" w:rsidRPr="00EA69D6">
      <w:pPr>
        <w:jc w:val="both"/>
      </w:pPr>
      <w:r w:rsidRPr="00EA69D6">
        <w:t>I.</w:t>
      </w:r>
      <w:r>
        <w:t>7</w:t>
      </w:r>
      <w:r w:rsidRPr="00EA69D6">
        <w:t xml:space="preserve">. </w:t>
      </w:r>
      <w:r>
        <w:t>ANĐELA ŠIPIĆ, Zagreb, Aleja A. Augustinčića 3</w:t>
      </w:r>
      <w:r w:rsidRPr="00EA69D6">
        <w:t>,</w:t>
      </w:r>
    </w:p>
    <w:p w:rsidRDefault="0082401D" w:rsidP="0082401D" w:rsidR="0082401D">
      <w:pPr>
        <w:jc w:val="both"/>
      </w:pPr>
      <w:r w:rsidRPr="00EA69D6">
        <w:t xml:space="preserve">      OIB </w:t>
      </w:r>
      <w:r>
        <w:t>32151358453</w:t>
      </w:r>
      <w:r w:rsidRPr="00EA69D6">
        <w:tab/>
      </w:r>
      <w:r>
        <w:t xml:space="preserve">                                               </w:t>
      </w:r>
      <w:r w:rsidRPr="00EA69D6">
        <w:t xml:space="preserve">                    </w:t>
      </w:r>
      <w:r>
        <w:t xml:space="preserve">          27.190,10</w:t>
      </w:r>
      <w:r w:rsidRPr="00EA69D6">
        <w:t xml:space="preserve"> kn</w:t>
      </w:r>
    </w:p>
    <w:p w:rsidRDefault="0082401D" w:rsidP="0082401D" w:rsidR="0082401D" w:rsidRPr="00EA69D6">
      <w:pPr>
        <w:tabs>
          <w:tab w:pos="7220" w:val="left"/>
        </w:tabs>
        <w:jc w:val="both"/>
      </w:pPr>
      <w:r w:rsidRPr="00EA69D6">
        <w:tab/>
        <w:t xml:space="preserve">           </w:t>
      </w:r>
    </w:p>
    <w:p w:rsidRDefault="0082401D" w:rsidP="0082401D" w:rsidR="0082401D" w:rsidRPr="00EA69D6">
      <w:pPr>
        <w:jc w:val="both"/>
      </w:pPr>
      <w:r w:rsidRPr="00EA69D6">
        <w:t>I.</w:t>
      </w:r>
      <w:r>
        <w:t>8</w:t>
      </w:r>
      <w:r w:rsidRPr="00EA69D6">
        <w:t xml:space="preserve">. </w:t>
      </w:r>
      <w:r>
        <w:t>RAJMOND ŠOBAR, Zagreb, Jagićeva 21</w:t>
      </w:r>
      <w:r w:rsidRPr="00EA69D6">
        <w:t>,</w:t>
      </w:r>
    </w:p>
    <w:p w:rsidRDefault="0082401D" w:rsidP="0082401D" w:rsidR="0082401D">
      <w:pPr>
        <w:jc w:val="both"/>
      </w:pPr>
      <w:r w:rsidRPr="00EA69D6">
        <w:t xml:space="preserve">      OIB </w:t>
      </w:r>
      <w:r>
        <w:t>40614173622</w:t>
      </w:r>
      <w:r w:rsidRPr="00EA69D6">
        <w:tab/>
      </w:r>
      <w:r>
        <w:t xml:space="preserve">                                               </w:t>
      </w:r>
      <w:r w:rsidRPr="00EA69D6">
        <w:t xml:space="preserve">               </w:t>
      </w:r>
      <w:r>
        <w:t xml:space="preserve"> </w:t>
      </w:r>
      <w:r w:rsidRPr="00EA69D6">
        <w:t xml:space="preserve">     </w:t>
      </w:r>
      <w:r>
        <w:t xml:space="preserve">         39.775,87</w:t>
      </w:r>
      <w:r w:rsidRPr="00EA69D6">
        <w:t xml:space="preserve"> kn</w:t>
      </w:r>
    </w:p>
    <w:p w:rsidRDefault="0082401D" w:rsidP="0082401D" w:rsidR="0082401D" w:rsidRPr="00EA69D6">
      <w:pPr>
        <w:tabs>
          <w:tab w:pos="7220" w:val="left"/>
        </w:tabs>
        <w:jc w:val="both"/>
      </w:pPr>
      <w:r>
        <w:tab/>
      </w:r>
    </w:p>
    <w:p w:rsidRDefault="0082401D" w:rsidP="0082401D" w:rsidR="0082401D" w:rsidRPr="00EA69D6">
      <w:pPr>
        <w:jc w:val="both"/>
      </w:pPr>
      <w:r w:rsidRPr="00EA69D6">
        <w:t>I.</w:t>
      </w:r>
      <w:r>
        <w:t>9</w:t>
      </w:r>
      <w:r w:rsidRPr="00EA69D6">
        <w:t xml:space="preserve">. </w:t>
      </w:r>
      <w:r>
        <w:t>OZREN ŠPIRANEC, Zagreb, Sibeliusova 2</w:t>
      </w:r>
      <w:r w:rsidRPr="00EA69D6">
        <w:t>,</w:t>
      </w:r>
    </w:p>
    <w:p w:rsidRDefault="0082401D" w:rsidP="0082401D" w:rsidR="0082401D">
      <w:pPr>
        <w:jc w:val="both"/>
      </w:pPr>
      <w:r w:rsidRPr="00EA69D6">
        <w:t xml:space="preserve">      OIB </w:t>
      </w:r>
      <w:r>
        <w:t>99518173226</w:t>
      </w:r>
      <w:r w:rsidRPr="00EA69D6">
        <w:tab/>
      </w:r>
      <w:r>
        <w:t xml:space="preserve">                                                </w:t>
      </w:r>
      <w:r w:rsidRPr="00EA69D6">
        <w:t xml:space="preserve">                    </w:t>
      </w:r>
      <w:r>
        <w:t xml:space="preserve">          16.424,73</w:t>
      </w:r>
      <w:r w:rsidRPr="00EA69D6">
        <w:t xml:space="preserve"> kn</w:t>
      </w:r>
    </w:p>
    <w:p w:rsidRDefault="0082401D" w:rsidP="0082401D" w:rsidR="0082401D" w:rsidRPr="00EA69D6">
      <w:pPr>
        <w:tabs>
          <w:tab w:pos="7220" w:val="left"/>
        </w:tabs>
        <w:jc w:val="both"/>
      </w:pPr>
      <w:r>
        <w:tab/>
        <w:t xml:space="preserve">  </w:t>
      </w:r>
    </w:p>
    <w:p w:rsidRDefault="0082401D" w:rsidP="0082401D" w:rsidR="0082401D" w:rsidRPr="00EA69D6">
      <w:pPr>
        <w:jc w:val="both"/>
      </w:pPr>
      <w:r w:rsidRPr="00EA69D6">
        <w:lastRenderedPageBreak/>
        <w:t>I.</w:t>
      </w:r>
      <w:r>
        <w:t>10</w:t>
      </w:r>
      <w:r w:rsidRPr="00EA69D6">
        <w:t xml:space="preserve">. </w:t>
      </w:r>
      <w:r>
        <w:t>DRAŽEN ILEKOVIĆ, Zagreb, Vijenac A2/15</w:t>
      </w:r>
      <w:r w:rsidRPr="00EA69D6">
        <w:t>,</w:t>
      </w:r>
    </w:p>
    <w:p w:rsidRDefault="0082401D" w:rsidP="0082401D" w:rsidR="0082401D">
      <w:pPr>
        <w:jc w:val="both"/>
      </w:pPr>
      <w:r w:rsidRPr="00EA69D6">
        <w:t xml:space="preserve">      </w:t>
      </w:r>
      <w:r>
        <w:t xml:space="preserve"> </w:t>
      </w:r>
      <w:r w:rsidRPr="00EA69D6">
        <w:t xml:space="preserve">OIB </w:t>
      </w:r>
      <w:r>
        <w:t>84022929591</w:t>
      </w:r>
      <w:r w:rsidRPr="00EA69D6">
        <w:tab/>
      </w:r>
      <w:r>
        <w:t xml:space="preserve">                                                </w:t>
      </w:r>
      <w:r w:rsidRPr="00EA69D6">
        <w:t xml:space="preserve">                    </w:t>
      </w:r>
      <w:r>
        <w:t xml:space="preserve">         45.523,95</w:t>
      </w:r>
      <w:r w:rsidRPr="00EA69D6">
        <w:t xml:space="preserve"> kn</w:t>
      </w:r>
    </w:p>
    <w:p w:rsidRDefault="0082401D" w:rsidP="0082401D" w:rsidR="0082401D">
      <w:pPr>
        <w:tabs>
          <w:tab w:pos="7220" w:val="left"/>
        </w:tabs>
        <w:jc w:val="both"/>
      </w:pPr>
      <w:r>
        <w:tab/>
      </w:r>
    </w:p>
    <w:p w:rsidRDefault="0082401D" w:rsidP="0082401D" w:rsidR="0082401D">
      <w:pPr>
        <w:jc w:val="both"/>
      </w:pPr>
    </w:p>
    <w:p w:rsidRDefault="0082401D" w:rsidP="0082401D" w:rsidR="0082401D">
      <w:pPr>
        <w:jc w:val="both"/>
      </w:pPr>
      <w:r w:rsidRPr="00EA69D6">
        <w:t>I.</w:t>
      </w:r>
      <w:r>
        <w:t>11</w:t>
      </w:r>
      <w:r w:rsidRPr="00EA69D6">
        <w:t xml:space="preserve">. </w:t>
      </w:r>
      <w:r>
        <w:t xml:space="preserve">REPUBLIKA HRVATSKA, MINISTARSTVO FINANCIJA, </w:t>
      </w:r>
    </w:p>
    <w:p w:rsidRDefault="0082401D" w:rsidP="0082401D" w:rsidR="0082401D">
      <w:pPr>
        <w:ind w:firstLine="360"/>
        <w:jc w:val="both"/>
      </w:pPr>
      <w:r>
        <w:t xml:space="preserve">  POREZNA UPRAVA, </w:t>
      </w:r>
      <w:r w:rsidRPr="00674568">
        <w:t xml:space="preserve">OIB </w:t>
      </w:r>
      <w:r>
        <w:t xml:space="preserve">18683136487                  </w:t>
      </w:r>
      <w:r w:rsidRPr="00EA69D6">
        <w:t xml:space="preserve">                          </w:t>
      </w:r>
      <w:r>
        <w:t xml:space="preserve">   23.742,17 kn</w:t>
      </w:r>
    </w:p>
    <w:p w:rsidRDefault="0082401D" w:rsidP="0082401D" w:rsidR="0082401D">
      <w:pPr>
        <w:tabs>
          <w:tab w:pos="7220" w:val="left"/>
        </w:tabs>
        <w:jc w:val="both"/>
      </w:pPr>
      <w:r>
        <w:tab/>
      </w:r>
    </w:p>
    <w:p w:rsidRDefault="0082401D" w:rsidP="0082401D" w:rsidR="0082401D">
      <w:pPr>
        <w:jc w:val="both"/>
      </w:pPr>
    </w:p>
    <w:p w:rsidRDefault="0082401D" w:rsidP="0082401D" w:rsidR="0082401D">
      <w:pPr>
        <w:jc w:val="both"/>
      </w:pPr>
    </w:p>
    <w:p w:rsidRDefault="0082401D" w:rsidP="0082401D" w:rsidR="0082401D">
      <w:pPr>
        <w:jc w:val="both"/>
      </w:pPr>
      <w:r w:rsidRPr="00730688">
        <w:t xml:space="preserve">II. Utvrđene su slijedeće tražbine drugog višeg isplatnog reda: </w:t>
      </w:r>
    </w:p>
    <w:p w:rsidRDefault="0082401D" w:rsidP="0082401D" w:rsidR="0082401D" w:rsidRPr="00730688">
      <w:pPr>
        <w:jc w:val="both"/>
      </w:pPr>
    </w:p>
    <w:p w:rsidRDefault="0082401D" w:rsidP="0082401D" w:rsidR="0082401D" w:rsidRPr="00730688">
      <w:pPr>
        <w:jc w:val="both"/>
      </w:pPr>
      <w:r>
        <w:t>II.</w:t>
      </w:r>
      <w:r w:rsidRPr="00730688">
        <w:t xml:space="preserve">1. </w:t>
      </w:r>
      <w:r>
        <w:t>HRIBAR ART d.o.o., Zaprešić, Šibice, 9. maja 1945. br. 19</w:t>
      </w:r>
      <w:r w:rsidRPr="00730688">
        <w:t>,</w:t>
      </w:r>
    </w:p>
    <w:p w:rsidRDefault="0082401D" w:rsidP="0082401D" w:rsidR="0082401D">
      <w:pPr>
        <w:ind w:firstLine="360"/>
        <w:jc w:val="both"/>
      </w:pPr>
      <w:r w:rsidRPr="00730688">
        <w:t xml:space="preserve"> OIB </w:t>
      </w:r>
      <w:r>
        <w:t xml:space="preserve">17111202340                </w:t>
      </w:r>
      <w:r w:rsidRPr="00730688">
        <w:t xml:space="preserve"> </w:t>
      </w:r>
      <w:r>
        <w:t xml:space="preserve">                                               </w:t>
      </w:r>
      <w:r w:rsidRPr="00730688">
        <w:t xml:space="preserve">  </w:t>
      </w:r>
      <w:r>
        <w:t xml:space="preserve">                     49.601,72</w:t>
      </w:r>
      <w:r w:rsidRPr="00730688">
        <w:t xml:space="preserve"> kn</w:t>
      </w:r>
    </w:p>
    <w:p w:rsidRDefault="0082401D" w:rsidP="0082401D" w:rsidR="0082401D">
      <w:pPr>
        <w:ind w:firstLine="360"/>
        <w:jc w:val="both"/>
      </w:pPr>
    </w:p>
    <w:p w:rsidRDefault="0082401D" w:rsidP="0082401D" w:rsidR="0082401D" w:rsidRPr="00730688">
      <w:pPr>
        <w:tabs>
          <w:tab w:pos="7849" w:val="left"/>
        </w:tabs>
        <w:jc w:val="both"/>
      </w:pPr>
      <w:r>
        <w:t>II.2. VIPnet d.o.o., Zagreb, Vrtni put 1,</w:t>
      </w:r>
      <w:r w:rsidRPr="00730688">
        <w:t xml:space="preserve"> </w:t>
      </w:r>
    </w:p>
    <w:p w:rsidRDefault="0082401D" w:rsidP="0082401D" w:rsidR="0082401D">
      <w:pPr>
        <w:tabs>
          <w:tab w:pos="7849" w:val="left"/>
        </w:tabs>
        <w:ind w:left="360"/>
        <w:jc w:val="both"/>
      </w:pPr>
      <w:r w:rsidRPr="00730688">
        <w:t xml:space="preserve">  OIB </w:t>
      </w:r>
      <w:r>
        <w:t>29524210204                                                                                      10.929,60 kn</w:t>
      </w:r>
    </w:p>
    <w:p w:rsidRDefault="0082401D" w:rsidP="0082401D" w:rsidR="0082401D">
      <w:pPr>
        <w:tabs>
          <w:tab w:pos="7849" w:val="left"/>
        </w:tabs>
        <w:ind w:left="360"/>
        <w:jc w:val="both"/>
      </w:pPr>
    </w:p>
    <w:p w:rsidRDefault="0082401D" w:rsidP="0082401D" w:rsidR="0082401D">
      <w:pPr>
        <w:tabs>
          <w:tab w:pos="7849" w:val="left"/>
        </w:tabs>
        <w:jc w:val="both"/>
      </w:pPr>
      <w:r>
        <w:t xml:space="preserve">II.3. HP – Hrvatska pošta d.d., Zagreb, Jurišićeva 13, </w:t>
      </w:r>
    </w:p>
    <w:p w:rsidRDefault="0082401D" w:rsidP="0082401D" w:rsidR="0082401D">
      <w:pPr>
        <w:tabs>
          <w:tab w:pos="7849" w:val="left"/>
        </w:tabs>
        <w:ind w:left="360"/>
        <w:jc w:val="both"/>
      </w:pPr>
      <w:r>
        <w:t xml:space="preserve">  </w:t>
      </w:r>
      <w:r w:rsidRPr="00BD3595">
        <w:t xml:space="preserve">OIB 87311810356 </w:t>
      </w:r>
      <w:r>
        <w:t xml:space="preserve">                                                                                          267,81 kn</w:t>
      </w:r>
    </w:p>
    <w:p w:rsidRDefault="0082401D" w:rsidP="0082401D" w:rsidR="0082401D">
      <w:pPr>
        <w:tabs>
          <w:tab w:pos="7849" w:val="left"/>
        </w:tabs>
        <w:ind w:left="360"/>
        <w:jc w:val="both"/>
      </w:pPr>
    </w:p>
    <w:p w:rsidRDefault="0082401D" w:rsidP="0082401D" w:rsidR="0082401D">
      <w:pPr>
        <w:tabs>
          <w:tab w:pos="7849" w:val="left"/>
        </w:tabs>
        <w:jc w:val="both"/>
      </w:pPr>
      <w:r>
        <w:t xml:space="preserve">II.4. PASTOR-TVA - d.d., Rakitje, Novačka 2, </w:t>
      </w:r>
    </w:p>
    <w:p w:rsidRDefault="0082401D" w:rsidP="0082401D" w:rsidR="0082401D">
      <w:pPr>
        <w:tabs>
          <w:tab w:pos="7849" w:val="left"/>
        </w:tabs>
        <w:ind w:left="360"/>
        <w:jc w:val="both"/>
      </w:pPr>
      <w:r>
        <w:t xml:space="preserve">  OIB 17140959007                                                                                        1.968,98 kn</w:t>
      </w:r>
    </w:p>
    <w:p w:rsidRDefault="0082401D" w:rsidP="0082401D" w:rsidR="0082401D">
      <w:pPr>
        <w:pStyle w:val="Odlomakpopisa"/>
        <w:tabs>
          <w:tab w:pos="2945" w:val="left"/>
          <w:tab w:pos="7849" w:val="left"/>
        </w:tabs>
        <w:ind w:left="2977"/>
        <w:jc w:val="both"/>
        <w:rPr>
          <w:rFonts w:hAnsi="Times New Roman" w:ascii="Times New Roman"/>
        </w:rPr>
      </w:pPr>
    </w:p>
    <w:p w:rsidRDefault="0082401D" w:rsidP="0082401D" w:rsidR="0082401D">
      <w:pPr>
        <w:tabs>
          <w:tab w:pos="7849" w:val="left"/>
        </w:tabs>
        <w:jc w:val="both"/>
      </w:pPr>
      <w:r>
        <w:t>II.5. SKDD d.d., Zagreb, Heinzelova 62 a,</w:t>
      </w:r>
    </w:p>
    <w:p w:rsidRDefault="0082401D" w:rsidP="0082401D" w:rsidR="0082401D">
      <w:pPr>
        <w:tabs>
          <w:tab w:pos="7849" w:val="left"/>
        </w:tabs>
        <w:jc w:val="both"/>
      </w:pPr>
      <w:r>
        <w:t xml:space="preserve">        OIB 64406809162                                                                                      23.522,95 kn</w:t>
      </w:r>
    </w:p>
    <w:p w:rsidRDefault="0082401D" w:rsidP="0082401D" w:rsidR="0082401D">
      <w:pPr>
        <w:tabs>
          <w:tab w:pos="7849" w:val="left"/>
        </w:tabs>
        <w:jc w:val="both"/>
      </w:pPr>
      <w:r>
        <w:t xml:space="preserve">                                 </w:t>
      </w:r>
    </w:p>
    <w:p w:rsidRDefault="0082401D" w:rsidP="0082401D" w:rsidR="0082401D">
      <w:pPr>
        <w:tabs>
          <w:tab w:pos="7849" w:val="left"/>
        </w:tabs>
        <w:jc w:val="both"/>
      </w:pPr>
      <w:r>
        <w:t>II.6. EKO-FLOR PLUS d.o.o., Oroslavlje, Mokrice 180/c,</w:t>
      </w:r>
    </w:p>
    <w:p w:rsidRDefault="0082401D" w:rsidP="0082401D" w:rsidR="0082401D">
      <w:pPr>
        <w:tabs>
          <w:tab w:pos="7849" w:val="left"/>
        </w:tabs>
        <w:jc w:val="both"/>
      </w:pPr>
      <w:r>
        <w:t xml:space="preserve">        OIB 50730247993                                                                                       6.281,00 kn</w:t>
      </w:r>
    </w:p>
    <w:p w:rsidRDefault="0082401D" w:rsidP="0082401D" w:rsidR="0082401D">
      <w:pPr>
        <w:tabs>
          <w:tab w:pos="7849" w:val="left"/>
        </w:tabs>
        <w:jc w:val="both"/>
      </w:pPr>
    </w:p>
    <w:p w:rsidRDefault="0082401D" w:rsidP="0082401D" w:rsidR="0082401D">
      <w:pPr>
        <w:tabs>
          <w:tab w:pos="7849" w:val="left"/>
        </w:tabs>
        <w:jc w:val="both"/>
      </w:pPr>
      <w:r>
        <w:t xml:space="preserve">II.7. EKOTEX d.o.o., Zagreb, Remete 99, </w:t>
      </w:r>
    </w:p>
    <w:p w:rsidRDefault="0082401D" w:rsidP="0082401D" w:rsidR="0082401D">
      <w:pPr>
        <w:tabs>
          <w:tab w:pos="3291" w:val="left"/>
        </w:tabs>
        <w:ind w:firstLine="360"/>
        <w:jc w:val="both"/>
      </w:pPr>
      <w:r>
        <w:t xml:space="preserve">  </w:t>
      </w:r>
      <w:r w:rsidRPr="00674568">
        <w:t xml:space="preserve">OIB </w:t>
      </w:r>
      <w:r>
        <w:t>07941820049                                                                                           8.705,92 kn</w:t>
      </w:r>
    </w:p>
    <w:p w:rsidRDefault="0082401D" w:rsidP="0082401D" w:rsidR="0082401D">
      <w:pPr>
        <w:tabs>
          <w:tab w:pos="7849" w:val="left"/>
        </w:tabs>
        <w:jc w:val="both"/>
      </w:pPr>
    </w:p>
    <w:p w:rsidRDefault="0082401D" w:rsidP="0082401D" w:rsidR="0082401D">
      <w:pPr>
        <w:tabs>
          <w:tab w:pos="7849" w:val="left"/>
        </w:tabs>
        <w:jc w:val="both"/>
      </w:pPr>
      <w:r>
        <w:t xml:space="preserve">II.8. PODRAVSKA BANKA d.d., Koprivnica, Opatička 3, </w:t>
      </w:r>
    </w:p>
    <w:p w:rsidRDefault="0082401D" w:rsidP="0082401D" w:rsidR="0082401D">
      <w:pPr>
        <w:tabs>
          <w:tab w:pos="7849" w:val="left"/>
        </w:tabs>
        <w:jc w:val="both"/>
      </w:pPr>
      <w:r>
        <w:t xml:space="preserve">        OIB 97326283154                                                                                            234,14 kn   </w:t>
      </w:r>
    </w:p>
    <w:p w:rsidRDefault="0082401D" w:rsidP="0082401D" w:rsidR="0082401D">
      <w:pPr>
        <w:tabs>
          <w:tab w:pos="7849" w:val="left"/>
        </w:tabs>
        <w:jc w:val="both"/>
      </w:pPr>
    </w:p>
    <w:p w:rsidRDefault="0082401D" w:rsidP="0082401D" w:rsidR="0082401D">
      <w:pPr>
        <w:jc w:val="both"/>
      </w:pPr>
      <w:r>
        <w:t xml:space="preserve">II.9. REPUBLIKA HRVATSKA, MINISTARSTVO FINANCIJA, </w:t>
      </w:r>
    </w:p>
    <w:p w:rsidRDefault="0082401D" w:rsidP="0082401D" w:rsidR="0082401D">
      <w:pPr>
        <w:ind w:firstLine="360"/>
        <w:jc w:val="both"/>
      </w:pPr>
      <w:r>
        <w:t xml:space="preserve">  POREZNA UPRAVA, </w:t>
      </w:r>
      <w:r w:rsidRPr="00674568">
        <w:t xml:space="preserve">OIB </w:t>
      </w:r>
      <w:r>
        <w:t>18683136487                                                704.378,84 kn</w:t>
      </w:r>
    </w:p>
    <w:p w:rsidRDefault="0082401D" w:rsidP="0082401D" w:rsidR="0082401D">
      <w:pPr>
        <w:jc w:val="both"/>
      </w:pPr>
    </w:p>
    <w:p w:rsidRDefault="0082401D" w:rsidP="0082401D" w:rsidR="0082401D">
      <w:pPr>
        <w:tabs>
          <w:tab w:pos="7849" w:val="left"/>
        </w:tabs>
        <w:jc w:val="both"/>
      </w:pPr>
      <w:r>
        <w:t xml:space="preserve">II.10. ZAGREBAČKA BANKA d.d., Zagreb, Trg bana J. Jelačića 10, </w:t>
      </w:r>
    </w:p>
    <w:p w:rsidRDefault="0082401D" w:rsidP="0082401D" w:rsidR="0082401D">
      <w:pPr>
        <w:jc w:val="both"/>
      </w:pPr>
      <w:r>
        <w:t xml:space="preserve">         OIB 92963223473                                                                                    21.347,33 kn</w:t>
      </w:r>
    </w:p>
    <w:p w:rsidRDefault="0082401D" w:rsidP="0082401D" w:rsidR="0082401D">
      <w:pPr>
        <w:jc w:val="both"/>
      </w:pPr>
    </w:p>
    <w:p w:rsidRDefault="0082401D" w:rsidP="0082401D" w:rsidR="0082401D">
      <w:pPr>
        <w:tabs>
          <w:tab w:pos="7849" w:val="left"/>
        </w:tabs>
        <w:jc w:val="both"/>
      </w:pPr>
      <w:r>
        <w:t xml:space="preserve">II.11. ZAGREBAČKI HOLDING d.o.o. Zagreb, Ulica grada Vukovara 41, </w:t>
      </w:r>
    </w:p>
    <w:p w:rsidRDefault="0082401D" w:rsidP="0082401D" w:rsidR="0082401D">
      <w:pPr>
        <w:jc w:val="both"/>
      </w:pPr>
      <w:r>
        <w:t xml:space="preserve">         OIB 85584865987                                                                                          119,21 kn</w:t>
      </w:r>
    </w:p>
    <w:p w:rsidRDefault="0082401D" w:rsidP="0082401D" w:rsidR="0082401D">
      <w:pPr>
        <w:jc w:val="both"/>
      </w:pPr>
    </w:p>
    <w:p w:rsidRDefault="0082401D" w:rsidP="0082401D" w:rsidR="0082401D">
      <w:pPr>
        <w:tabs>
          <w:tab w:pos="7849" w:val="left"/>
        </w:tabs>
        <w:jc w:val="both"/>
      </w:pPr>
      <w:r>
        <w:t xml:space="preserve">II.12. RADIN-GRAFIKA d.o.o., Sveta Nedjelja, Gospodarska 9, </w:t>
      </w:r>
    </w:p>
    <w:p w:rsidRDefault="0082401D" w:rsidP="0082401D" w:rsidR="0082401D">
      <w:pPr>
        <w:jc w:val="both"/>
      </w:pPr>
      <w:r>
        <w:t xml:space="preserve">         OIB 51934286030                                                                                        32.956,78 kn</w:t>
      </w:r>
    </w:p>
    <w:p w:rsidRDefault="0082401D" w:rsidP="0082401D" w:rsidR="0082401D">
      <w:pPr>
        <w:jc w:val="both"/>
      </w:pPr>
    </w:p>
    <w:p w:rsidRDefault="0082401D" w:rsidP="0082401D" w:rsidR="0082401D">
      <w:pPr>
        <w:tabs>
          <w:tab w:pos="7849" w:val="left"/>
        </w:tabs>
        <w:jc w:val="both"/>
      </w:pPr>
      <w:r>
        <w:t xml:space="preserve">II.13. RESSO d.o.o., Samobor, Josipa Jelačića 87, </w:t>
      </w:r>
    </w:p>
    <w:p w:rsidRDefault="0082401D" w:rsidP="0082401D" w:rsidR="0082401D">
      <w:pPr>
        <w:tabs>
          <w:tab w:pos="7849" w:val="left"/>
        </w:tabs>
        <w:ind w:left="360"/>
        <w:jc w:val="both"/>
      </w:pPr>
      <w:r>
        <w:t xml:space="preserve">   OIB 28355487455                                                                                       44.824,27 kn</w:t>
      </w:r>
    </w:p>
    <w:p w:rsidRDefault="0082401D" w:rsidP="0082401D" w:rsidR="0082401D">
      <w:pPr>
        <w:pStyle w:val="Odlomakpopisa"/>
        <w:tabs>
          <w:tab w:pos="2945" w:val="left"/>
          <w:tab w:pos="7849" w:val="left"/>
        </w:tabs>
        <w:ind w:left="2977"/>
        <w:jc w:val="both"/>
        <w:rPr>
          <w:rFonts w:hAnsi="Times New Roman" w:ascii="Times New Roman"/>
        </w:rPr>
      </w:pPr>
      <w:r>
        <w:rPr>
          <w:rFonts w:hAnsi="Times New Roman" w:ascii="Times New Roman"/>
        </w:rPr>
        <w:lastRenderedPageBreak/>
        <w:t xml:space="preserve"> </w:t>
      </w:r>
    </w:p>
    <w:p w:rsidRDefault="0082401D" w:rsidP="0082401D" w:rsidR="0082401D">
      <w:pPr>
        <w:tabs>
          <w:tab w:pos="7849" w:val="left"/>
        </w:tabs>
        <w:jc w:val="both"/>
      </w:pPr>
      <w:r>
        <w:t xml:space="preserve">II.14. CROATIA osiguranje d.d., Zagreb, Vatroslava Jagića 33, </w:t>
      </w:r>
    </w:p>
    <w:p w:rsidRDefault="0082401D" w:rsidP="0082401D" w:rsidR="0082401D">
      <w:pPr>
        <w:jc w:val="both"/>
      </w:pPr>
      <w:r>
        <w:t xml:space="preserve">         OIB 26187994862                                                                                      3.622,78 kn</w:t>
      </w:r>
    </w:p>
    <w:p w:rsidRDefault="0082401D" w:rsidP="0082401D" w:rsidR="0082401D">
      <w:pPr>
        <w:jc w:val="both"/>
      </w:pPr>
    </w:p>
    <w:p w:rsidRDefault="0082401D" w:rsidP="0082401D" w:rsidR="0082401D">
      <w:pPr>
        <w:tabs>
          <w:tab w:pos="7849" w:val="left"/>
        </w:tabs>
        <w:jc w:val="both"/>
      </w:pPr>
    </w:p>
    <w:p w:rsidRDefault="0082401D" w:rsidP="0082401D" w:rsidR="0082401D">
      <w:pPr>
        <w:tabs>
          <w:tab w:pos="7849" w:val="left"/>
        </w:tabs>
        <w:jc w:val="both"/>
      </w:pPr>
      <w:r>
        <w:t xml:space="preserve">II.15. OWENS I HOUŠKA, odvjetničko društvo d.o.o. Zagreb, Praška 10, </w:t>
      </w:r>
    </w:p>
    <w:p w:rsidRDefault="0082401D" w:rsidP="0082401D" w:rsidR="0082401D">
      <w:pPr>
        <w:jc w:val="both"/>
      </w:pPr>
      <w:r>
        <w:t xml:space="preserve">         OIB 04123051557                                                                                      237.500,00 kn</w:t>
      </w:r>
    </w:p>
    <w:p w:rsidRDefault="0082401D" w:rsidP="0082401D" w:rsidR="0082401D">
      <w:pPr>
        <w:jc w:val="both"/>
      </w:pPr>
    </w:p>
    <w:p w:rsidRDefault="0082401D" w:rsidP="0082401D" w:rsidR="0082401D">
      <w:pPr>
        <w:jc w:val="both"/>
      </w:pPr>
    </w:p>
    <w:p w:rsidRDefault="0082401D" w:rsidP="0082401D" w:rsidR="0082401D">
      <w:pPr>
        <w:jc w:val="both"/>
      </w:pPr>
    </w:p>
    <w:p w:rsidRDefault="0082401D" w:rsidP="0082401D" w:rsidR="0082401D" w:rsidRPr="00730688">
      <w:pPr>
        <w:jc w:val="both"/>
      </w:pPr>
      <w:r w:rsidRPr="00730688">
        <w:t xml:space="preserve">III. Osporene su slijedeće tražbine </w:t>
      </w:r>
      <w:r>
        <w:t>prvog</w:t>
      </w:r>
      <w:r w:rsidRPr="00730688">
        <w:t xml:space="preserve"> višeg isplatnog reda:</w:t>
      </w:r>
    </w:p>
    <w:p w:rsidRDefault="0082401D" w:rsidP="0082401D" w:rsidR="0082401D">
      <w:pPr>
        <w:jc w:val="both"/>
      </w:pPr>
    </w:p>
    <w:p w:rsidRDefault="0082401D" w:rsidP="0082401D" w:rsidR="0082401D">
      <w:pPr>
        <w:jc w:val="both"/>
      </w:pPr>
      <w:r>
        <w:t>II</w:t>
      </w:r>
      <w:r w:rsidRPr="00EA69D6">
        <w:t>I.</w:t>
      </w:r>
      <w:r>
        <w:t>1</w:t>
      </w:r>
      <w:r w:rsidRPr="00EA69D6">
        <w:t xml:space="preserve">. </w:t>
      </w:r>
      <w:r>
        <w:t xml:space="preserve">REPUBLIKA HRVATSKA, MINISTARSTVO FINANCIJA, </w:t>
      </w:r>
    </w:p>
    <w:p w:rsidRDefault="0082401D" w:rsidP="0082401D" w:rsidR="0082401D">
      <w:pPr>
        <w:ind w:firstLine="360"/>
        <w:jc w:val="both"/>
      </w:pPr>
      <w:r>
        <w:t xml:space="preserve">  POREZNA UPRAVA, </w:t>
      </w:r>
      <w:r w:rsidRPr="00674568">
        <w:t xml:space="preserve">OIB </w:t>
      </w:r>
      <w:r>
        <w:t>18683136487                                                 38.601,64 kn</w:t>
      </w:r>
    </w:p>
    <w:p w:rsidRDefault="0082401D" w:rsidP="0082401D" w:rsidR="0082401D" w:rsidRPr="00C302AE">
      <w:pPr>
        <w:pStyle w:val="Odlomakpopisa"/>
        <w:numPr>
          <w:ilvl w:val="0"/>
          <w:numId w:val="12"/>
        </w:numPr>
        <w:tabs>
          <w:tab w:pos="7849" w:val="left"/>
        </w:tabs>
        <w:jc w:val="both"/>
        <w:rPr>
          <w:rFonts w:hAnsi="Times New Roman" w:ascii="Times New Roman"/>
        </w:rPr>
      </w:pPr>
      <w:r>
        <w:rPr>
          <w:rFonts w:hAnsi="Times New Roman" w:ascii="Times New Roman"/>
        </w:rPr>
        <w:t>osporio stečajni upravitelj</w:t>
      </w:r>
    </w:p>
    <w:p w:rsidRDefault="006F3DDB" w:rsidP="006F3DDB" w:rsidR="006F3DDB">
      <w:pPr>
        <w:jc w:val="both"/>
      </w:pPr>
    </w:p>
    <w:p w:rsidRDefault="0082401D" w:rsidP="006F3DDB" w:rsidR="0082401D">
      <w:pPr>
        <w:jc w:val="both"/>
      </w:pPr>
    </w:p>
    <w:p w:rsidRDefault="008B74E3" w:rsidP="0082401D" w:rsidR="008B74E3">
      <w:pPr>
        <w:jc w:val="both"/>
      </w:pPr>
      <w:r>
        <w:t xml:space="preserve">IV. </w:t>
      </w:r>
      <w:r w:rsidR="00BF457A">
        <w:t xml:space="preserve">U odnosu na osporenu tražbinu </w:t>
      </w:r>
      <w:r w:rsidR="0082401D">
        <w:t>prvog</w:t>
      </w:r>
      <w:r w:rsidR="00BF457A">
        <w:t xml:space="preserve"> višeg isplatnog reda pod rednim brojem III.1. vjerovnika </w:t>
      </w:r>
      <w:r w:rsidR="0082401D">
        <w:t xml:space="preserve">REPUBLIKA HRVATSKA, MINISTARSTVO FINANCIJA, POREZNA UPRAVA, </w:t>
      </w:r>
      <w:r w:rsidR="0082401D" w:rsidRPr="00674568">
        <w:t xml:space="preserve">OIB </w:t>
      </w:r>
      <w:r w:rsidR="0082401D">
        <w:t>18683136487</w:t>
      </w:r>
      <w:r w:rsidR="00BF457A">
        <w:t xml:space="preserve">, u iznosu od </w:t>
      </w:r>
      <w:r w:rsidR="0082401D">
        <w:t xml:space="preserve">38.601,64 </w:t>
      </w:r>
      <w:r w:rsidR="00BF457A">
        <w:t xml:space="preserve">kn, upućuje se osporavatelj da pokrene parnicu radi dokazivanja osnovanosti svog osporavanja u roku od 8 dana. </w:t>
      </w:r>
      <w:r>
        <w:t xml:space="preserve">Ako </w:t>
      </w:r>
      <w:r w:rsidR="00BF457A">
        <w:t xml:space="preserve">osporavatelj tražbine za koju postoji ovršna isprava </w:t>
      </w:r>
      <w:r w:rsidR="00BF52EC">
        <w:t xml:space="preserve">ne pokrene parnicu </w:t>
      </w:r>
      <w:r>
        <w:t xml:space="preserve">u roku od </w:t>
      </w:r>
      <w:r w:rsidR="00BF52EC">
        <w:t>osam</w:t>
      </w:r>
      <w:r>
        <w:t xml:space="preserve"> dana od dana pravomoćnosti rješenja o upućivanja na parnicu odnosno primitka drugostupanjske odluke, smatrat će se da</w:t>
      </w:r>
      <w:r w:rsidR="00BF457A">
        <w:t xml:space="preserve"> je osporavanje otklonjeno</w:t>
      </w:r>
      <w:r>
        <w:t>.</w:t>
      </w:r>
    </w:p>
    <w:p w:rsidRDefault="00C5467A" w:rsidP="00E6357E" w:rsidR="00C5467A">
      <w:pPr>
        <w:ind w:left="360"/>
        <w:jc w:val="both"/>
      </w:pPr>
    </w:p>
    <w:p w:rsidRDefault="00652C88" w:rsidP="00E6357E" w:rsidR="00652C88">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652C88">
        <w:t>28. svibnja 2018.</w:t>
      </w:r>
      <w:r w:rsidR="00B50EEB" w:rsidRPr="00267DA6">
        <w:t xml:space="preserve"> ispitane su sve prijavljene tražbine prema svojim iznosima i redu. </w:t>
      </w:r>
      <w:r w:rsidR="00D26C39" w:rsidRPr="00267DA6">
        <w:t>Stečajn</w:t>
      </w:r>
      <w:r w:rsidR="00CA3DF0">
        <w:t>a</w:t>
      </w:r>
      <w:r w:rsidR="00D26C39" w:rsidRPr="00267DA6">
        <w:t xml:space="preserve"> upravitelj</w:t>
      </w:r>
      <w:r w:rsidR="00CA3DF0">
        <w:t>ica</w:t>
      </w:r>
      <w:r w:rsidR="00D26C39" w:rsidRPr="00267DA6">
        <w:t xml:space="preserve"> prizna</w:t>
      </w:r>
      <w:r w:rsidR="00CA3DF0">
        <w:t>la</w:t>
      </w:r>
      <w:r w:rsidR="00D26C39" w:rsidRPr="00267DA6">
        <w:t xml:space="preserve"> je </w:t>
      </w:r>
      <w:r w:rsidR="00B50EEB" w:rsidRPr="00267DA6">
        <w:t>tražbin</w:t>
      </w:r>
      <w:r w:rsidR="00652C88">
        <w:t>e</w:t>
      </w:r>
      <w:r w:rsidR="00B50EEB" w:rsidRPr="00267DA6">
        <w:t xml:space="preserve"> </w:t>
      </w:r>
      <w:r w:rsidR="008B74E3">
        <w:t>prvog višeg isplatnog reda, nave</w:t>
      </w:r>
      <w:r w:rsidR="00BF52EC">
        <w:t>den</w:t>
      </w:r>
      <w:r w:rsidR="00652C88">
        <w:t>e</w:t>
      </w:r>
      <w:r w:rsidR="00BF52EC">
        <w:t xml:space="preserve"> u točki I. izreke rješenja, </w:t>
      </w:r>
      <w:r w:rsidR="008B74E3">
        <w:t xml:space="preserve">u ukupnom iznosu od </w:t>
      </w:r>
      <w:r w:rsidR="00652C88">
        <w:t>255.203,08</w:t>
      </w:r>
      <w:r w:rsidR="00652C88" w:rsidRPr="00937C5C">
        <w:t xml:space="preserve"> </w:t>
      </w:r>
      <w:r w:rsidR="008B74E3">
        <w:t>kn</w:t>
      </w:r>
      <w:r w:rsidR="00BF52EC">
        <w:t xml:space="preserve">, </w:t>
      </w:r>
      <w:r w:rsidR="008B74E3">
        <w:t>a tako p</w:t>
      </w:r>
      <w:r w:rsidR="00447244">
        <w:t>riznat</w:t>
      </w:r>
      <w:r w:rsidR="00652C88">
        <w:t>e</w:t>
      </w:r>
      <w:r w:rsidR="00447244">
        <w:t xml:space="preserve"> tražbin</w:t>
      </w:r>
      <w:r w:rsidR="00652C88">
        <w:t>e</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652C88">
        <w:t>e</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w:t>
      </w:r>
      <w:r w:rsidR="00652C88">
        <w:t>ju</w:t>
      </w:r>
      <w:r w:rsidR="00B50EEB" w:rsidRPr="00267DA6">
        <w:t xml:space="preserve"> utvrđen</w:t>
      </w:r>
      <w:r w:rsidR="00652C88">
        <w:t>ima</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287A3A" w:rsidR="008B74E3">
      <w:pPr>
        <w:jc w:val="both"/>
      </w:pPr>
      <w:r>
        <w:tab/>
        <w:t>Nadalje stečajn</w:t>
      </w:r>
      <w:r w:rsidR="00CA3DF0">
        <w:t>a</w:t>
      </w:r>
      <w:r>
        <w:t xml:space="preserve"> upravitelj</w:t>
      </w:r>
      <w:r w:rsidR="00CA3DF0">
        <w:t>ica priznala</w:t>
      </w:r>
      <w:r>
        <w:t xml:space="preserve"> je tražbine drugog višeg isplatnog reda, navedene</w:t>
      </w:r>
      <w:r w:rsidR="00652C88">
        <w:t xml:space="preserve"> </w:t>
      </w:r>
      <w:r>
        <w:t xml:space="preserve">u točki II. izreke ovog rješenja u ukupnom iznosu od </w:t>
      </w:r>
      <w:r w:rsidR="00DC234D">
        <w:t xml:space="preserve">1.146.261,33 </w:t>
      </w:r>
      <w:r>
        <w:t xml:space="preserve">kn, i tako priznate tražbine nije osporio nitko od vjerovnika, te se iste u smislu čl.263. SZ-a smatraju utvrđenima, pa je riješeno kao pod točkom II. izreke ovog rješenja. </w:t>
      </w:r>
      <w:r w:rsidR="000E4599">
        <w:t xml:space="preserve"> </w:t>
      </w:r>
    </w:p>
    <w:p w:rsidRDefault="00DC234D" w:rsidP="00287A3A" w:rsidR="008B74E3">
      <w:pPr>
        <w:jc w:val="both"/>
      </w:pPr>
      <w:r>
        <w:t xml:space="preserve"> </w:t>
      </w:r>
    </w:p>
    <w:p w:rsidRDefault="008B74E3" w:rsidP="00DC234D" w:rsidR="00DC234D">
      <w:pPr>
        <w:jc w:val="both"/>
      </w:pPr>
      <w:r>
        <w:tab/>
        <w:t>Stečajn</w:t>
      </w:r>
      <w:r w:rsidR="00DC234D">
        <w:t>a</w:t>
      </w:r>
      <w:r>
        <w:t xml:space="preserve"> upravitelj</w:t>
      </w:r>
      <w:r w:rsidR="00DC234D">
        <w:t>ica</w:t>
      </w:r>
      <w:r>
        <w:t xml:space="preserve"> je na ispitnom ročištu od </w:t>
      </w:r>
      <w:r w:rsidR="00DC234D">
        <w:t>28. svibnja 2018.</w:t>
      </w:r>
      <w:r>
        <w:t xml:space="preserve"> ospori</w:t>
      </w:r>
      <w:r w:rsidR="00DC234D">
        <w:t>la</w:t>
      </w:r>
      <w:r>
        <w:t xml:space="preserve"> prijavljenu tražbinu vjerovnika </w:t>
      </w:r>
      <w:r w:rsidR="00DC234D">
        <w:t>prvog</w:t>
      </w:r>
      <w:r>
        <w:t xml:space="preserve"> višeg isplatnog reda </w:t>
      </w:r>
      <w:r w:rsidR="00DC234D">
        <w:t xml:space="preserve">Republike Hrvatske, Ministarstva financija, Porezne uprave, OIB </w:t>
      </w:r>
      <w:r w:rsidR="00DC234D" w:rsidRPr="00674568">
        <w:t xml:space="preserve">OIB </w:t>
      </w:r>
      <w:r w:rsidR="00DC234D">
        <w:t>18683136487</w:t>
      </w:r>
      <w:r>
        <w:t xml:space="preserve">, u iznosu od </w:t>
      </w:r>
      <w:r w:rsidR="00DC234D">
        <w:t>38.601,64</w:t>
      </w:r>
      <w:r w:rsidR="000E4599" w:rsidRPr="009B1849">
        <w:t xml:space="preserve"> </w:t>
      </w:r>
      <w:r>
        <w:t>kn. Naime, stečajn</w:t>
      </w:r>
      <w:r w:rsidR="00DC234D">
        <w:t>a</w:t>
      </w:r>
      <w:r>
        <w:t xml:space="preserve"> upravitelj</w:t>
      </w:r>
      <w:r w:rsidR="00DC234D">
        <w:t>ica</w:t>
      </w:r>
      <w:r>
        <w:t xml:space="preserve"> je vezano uz osporavanje te tražbine istaknu</w:t>
      </w:r>
      <w:r w:rsidR="00DC234D">
        <w:t>la</w:t>
      </w:r>
      <w:r>
        <w:t xml:space="preserve"> </w:t>
      </w:r>
      <w:r w:rsidR="00DC234D">
        <w:t xml:space="preserve">da je vjerovnik Republika Hrvatska, Ministarstvo financija, Porezna uprava prijavio tražbinu prvog višeg isplatnog reda u iznosu od 62.343,81 kn te je ista priznata djelomično u iznosu od 23.742,17 kn, dok je istu osporila djelomično u iznosu od 38.601,64 kn, iz razloga što taj iznos predstavlja poreze i doprinose koji su priznati u okviru bruto iznosa deset ranijih radnika dužnika, dakle, </w:t>
      </w:r>
      <w:r w:rsidR="00DC234D">
        <w:lastRenderedPageBreak/>
        <w:t xml:space="preserve">pojašnjava da je riječ o tome da nije sporno da postoji obveza na ime poreza i doprinosa, međutim, ista je priznata u okviru priznatih </w:t>
      </w:r>
      <w:r w:rsidR="00CA3DF0">
        <w:t xml:space="preserve">bruto </w:t>
      </w:r>
      <w:r w:rsidR="00DC234D">
        <w:t>tražbina pod rednim brojem I.1. do I.10. tražbina prvog višeg isplatnog reda. Stečajna upraviteljica ističe da u slučaju da je taj iznos od 38.601,64 kn priznala i vjerovniku Republika Hrvatska, Ministarstvo financija, Porezna uprava radilo bi se o tome da je istovjetna tražbina priznata dva puta, jednom u okviru priznatih bruto iznosa ranijim radnicima dužnika, tj. stečajnim vjerovnicima prvog višeg isplatnog reda pobrojanima u tablici prijavljenih tražbina pod rednim brojevima</w:t>
      </w:r>
      <w:r w:rsidR="008D09C0">
        <w:t xml:space="preserve"> </w:t>
      </w:r>
      <w:r w:rsidR="00DC234D">
        <w:t xml:space="preserve">1. do </w:t>
      </w:r>
      <w:r w:rsidR="008D09C0">
        <w:t>1</w:t>
      </w:r>
      <w:r w:rsidR="00DC234D">
        <w:t xml:space="preserve">0., i potom drugi puta kao tražbina pod rednim brojem 11. tablice prijavljenih tražbina prvog višeg isplatnog reda. Dakle, navodi da je iz tog razloga osporila iznos od 38.601,64 kn kao tražbinu prvog višeg isplatnog reda vjerovniku Republika Hrvatska, Ministarstvo financija, Porezna uprava. Nadalje navodi da za osporenu tražbinu postoji ovršna isprava.  </w:t>
      </w:r>
    </w:p>
    <w:p w:rsidRDefault="00DC234D" w:rsidP="007537E0" w:rsidR="00DC234D">
      <w:pPr>
        <w:jc w:val="both"/>
      </w:pPr>
    </w:p>
    <w:p w:rsidRDefault="007537E0" w:rsidP="007537E0" w:rsidR="007537E0" w:rsidRPr="007537E0">
      <w:pPr>
        <w:jc w:val="both"/>
      </w:pPr>
      <w:r>
        <w:tab/>
      </w:r>
      <w:r w:rsidR="00CA3DF0">
        <w:t>Dakle, za osporenu tražbinu prvog</w:t>
      </w:r>
      <w:r>
        <w:t xml:space="preserve"> višeg isplatnog reda vjerovnika </w:t>
      </w:r>
      <w:r w:rsidR="00CA3DF0">
        <w:t>Republika Hrvatska, Ministarstvo financija, Porezna uprava</w:t>
      </w:r>
      <w:r>
        <w:t xml:space="preserve">, u iznosu od </w:t>
      </w:r>
      <w:r w:rsidR="00CA3DF0">
        <w:t xml:space="preserve">38.601,64 </w:t>
      </w:r>
      <w:r>
        <w:t>kn postoji ovršna isprava</w:t>
      </w:r>
      <w:r w:rsidR="00CA3DF0">
        <w:t xml:space="preserve"> (JOPPD obrasci za 7., 8., 9. i 10. mjesec 2016.; rješenje Stpn-75/13 od 28. veljače 2014.)</w:t>
      </w:r>
      <w:r>
        <w:t>, pa je valjalo na parnicu uputiti osporavatelja</w:t>
      </w:r>
      <w:r w:rsidR="00CA3DF0">
        <w:t xml:space="preserve"> – stečajnu upraviteljicu</w:t>
      </w:r>
      <w:r>
        <w:t xml:space="preserve"> da dokaže osnovanost svoga osporavanja te je temeljem odredbe čl. 266. st. 4. i čl. 267. SZ-a riješeno kao pod točkama III.1. i IV. izreke ovog rješenja.</w:t>
      </w:r>
    </w:p>
    <w:p w:rsidRDefault="007537E0" w:rsidP="008B74E3" w:rsidR="007537E0">
      <w:pPr>
        <w:tabs>
          <w:tab w:pos="862" w:val="left"/>
          <w:tab w:pos="7859" w:val="left"/>
        </w:tabs>
        <w:jc w:val="both"/>
      </w:pPr>
    </w:p>
    <w:p w:rsidRDefault="009468B0" w:rsidP="009468B0" w:rsidR="002032E7">
      <w:pPr>
        <w:jc w:val="center"/>
      </w:pPr>
      <w:r w:rsidRPr="002032E7">
        <w:t>U Karlovcu</w:t>
      </w:r>
      <w:r w:rsidR="004A201D" w:rsidRPr="002032E7">
        <w:t xml:space="preserve"> </w:t>
      </w:r>
      <w:r w:rsidR="00CA3DF0">
        <w:t>28. svibnja 2018.</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B01">
      <w:rPr>
        <w:rStyle w:val="Brojstranice"/>
        <w:noProof/>
      </w:rPr>
      <w:t>4</w:t>
    </w:r>
    <w:r>
      <w:rPr>
        <w:rStyle w:val="Brojstranice"/>
      </w:rPr>
      <w:fldChar w:fldCharType="end"/>
    </w:r>
  </w:p>
  <w:p w:rsidRDefault="00871FD3" w:rsidP="00AE0E25" w:rsidR="00871FD3">
    <w:pPr>
      <w:pStyle w:val="Zaglavlje"/>
      <w:jc w:val="center"/>
    </w:pPr>
    <w:r>
      <w:t xml:space="preserve">                                                                                                                               4 St-</w:t>
    </w:r>
    <w:r w:rsidR="0085211F">
      <w:t>6797/16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6">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2"/>
  </w:num>
  <w:num w:numId="3">
    <w:abstractNumId w:val="4"/>
  </w:num>
  <w:num w:numId="4">
    <w:abstractNumId w:val="8"/>
  </w:num>
  <w:num w:numId="5">
    <w:abstractNumId w:val="3"/>
  </w:num>
  <w:num w:numId="6">
    <w:abstractNumId w:val="1"/>
  </w:num>
  <w:num w:numId="7">
    <w:abstractNumId w:val="7"/>
  </w:num>
  <w:num w:numId="8">
    <w:abstractNumId w:val="9"/>
  </w:num>
  <w:num w:numId="9">
    <w:abstractNumId w:val="10"/>
  </w:num>
  <w:num w:numId="10">
    <w:abstractNumId w:val="6"/>
  </w:num>
  <w:num w:numId="11">
    <w:abstractNumId w:val="11"/>
  </w:num>
  <w:num w:numId="12">
    <w:abstractNumId w:val="5"/>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65B3"/>
    <w:rsid w:val="00374A53"/>
    <w:rsid w:val="00392297"/>
    <w:rsid w:val="003B20DB"/>
    <w:rsid w:val="003D0B7D"/>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62398"/>
    <w:rsid w:val="005646C8"/>
    <w:rsid w:val="005941CA"/>
    <w:rsid w:val="005C24C0"/>
    <w:rsid w:val="005E3015"/>
    <w:rsid w:val="005F0277"/>
    <w:rsid w:val="005F4321"/>
    <w:rsid w:val="006007B5"/>
    <w:rsid w:val="00617778"/>
    <w:rsid w:val="00643621"/>
    <w:rsid w:val="00650897"/>
    <w:rsid w:val="00652C88"/>
    <w:rsid w:val="00657EC4"/>
    <w:rsid w:val="00660B8E"/>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C1F4C"/>
    <w:rsid w:val="007D34E0"/>
    <w:rsid w:val="0080578E"/>
    <w:rsid w:val="0082401D"/>
    <w:rsid w:val="00834391"/>
    <w:rsid w:val="00844E28"/>
    <w:rsid w:val="00845C3F"/>
    <w:rsid w:val="0085211F"/>
    <w:rsid w:val="00871FD3"/>
    <w:rsid w:val="008748E1"/>
    <w:rsid w:val="0088799E"/>
    <w:rsid w:val="00893CE9"/>
    <w:rsid w:val="008A3BF4"/>
    <w:rsid w:val="008B74E3"/>
    <w:rsid w:val="008C51C3"/>
    <w:rsid w:val="008D09C0"/>
    <w:rsid w:val="008E1CB9"/>
    <w:rsid w:val="008F1555"/>
    <w:rsid w:val="009065F4"/>
    <w:rsid w:val="0091049A"/>
    <w:rsid w:val="009237A9"/>
    <w:rsid w:val="00923BEE"/>
    <w:rsid w:val="00937F31"/>
    <w:rsid w:val="009468B0"/>
    <w:rsid w:val="009553E7"/>
    <w:rsid w:val="00985DE2"/>
    <w:rsid w:val="00996926"/>
    <w:rsid w:val="0099750F"/>
    <w:rsid w:val="009D3D71"/>
    <w:rsid w:val="009F0937"/>
    <w:rsid w:val="00A13175"/>
    <w:rsid w:val="00A14DAD"/>
    <w:rsid w:val="00A24BC2"/>
    <w:rsid w:val="00A330A9"/>
    <w:rsid w:val="00A4312C"/>
    <w:rsid w:val="00A44134"/>
    <w:rsid w:val="00A45370"/>
    <w:rsid w:val="00A618B3"/>
    <w:rsid w:val="00A66CC2"/>
    <w:rsid w:val="00A77BB3"/>
    <w:rsid w:val="00A94AF3"/>
    <w:rsid w:val="00AB5C0D"/>
    <w:rsid w:val="00AD0B01"/>
    <w:rsid w:val="00AE0E25"/>
    <w:rsid w:val="00AE2504"/>
    <w:rsid w:val="00AF58ED"/>
    <w:rsid w:val="00B103D9"/>
    <w:rsid w:val="00B20D76"/>
    <w:rsid w:val="00B50EEB"/>
    <w:rsid w:val="00B81753"/>
    <w:rsid w:val="00B93ADE"/>
    <w:rsid w:val="00BA6ECF"/>
    <w:rsid w:val="00BD2065"/>
    <w:rsid w:val="00BD3394"/>
    <w:rsid w:val="00BE6956"/>
    <w:rsid w:val="00BF457A"/>
    <w:rsid w:val="00BF52EC"/>
    <w:rsid w:val="00C07070"/>
    <w:rsid w:val="00C120CE"/>
    <w:rsid w:val="00C14D9F"/>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3DF0"/>
    <w:rsid w:val="00CA6C99"/>
    <w:rsid w:val="00CC4222"/>
    <w:rsid w:val="00CD08C4"/>
    <w:rsid w:val="00CD6CDA"/>
    <w:rsid w:val="00D26C39"/>
    <w:rsid w:val="00D42104"/>
    <w:rsid w:val="00D4607D"/>
    <w:rsid w:val="00D66539"/>
    <w:rsid w:val="00D71AC9"/>
    <w:rsid w:val="00DA7321"/>
    <w:rsid w:val="00DC234D"/>
    <w:rsid w:val="00DC4E31"/>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AD0B01"/>
    <w:rPr>
      <w:color w:val="808080"/>
      <w:bdr w:space="0" w:sz="0" w:color="auto" w:val="none"/>
      <w:shd w:fill="auto" w:color="auto" w:val="clear"/>
    </w:rPr>
  </w:style>
  <w:style w:customStyle="true" w:styleId="eSPISCCParagraphDefaultFont" w:type="character">
    <w:name w:val="eSPIS_CC_Paragraph Default Font"/>
    <w:basedOn w:val="Zadanifontodlomka"/>
    <w:rsid w:val="00AD0B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B01"/>
    <w:rPr>
      <w:bdr w:space="0" w:sz="0" w:color="auto" w:val="none"/>
      <w:shd w:fill="FFFFCC" w:color="auto" w:val="clear"/>
      <w:lang w:val="hr-HR"/>
    </w:rPr>
  </w:style>
  <w:style w:customStyle="true" w:styleId="PozadinaSvijetloCrvena" w:type="character">
    <w:name w:val="Pozadina_SvijetloCrvena"/>
    <w:basedOn w:val="eSPISCCParagraphDefaultFont"/>
    <w:rsid w:val="00AD0B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B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AD0B01"/>
    <w:rPr>
      <w:color w:val="808080"/>
      <w:bdr w:color="auto" w:space="0" w:sz="0" w:val="none"/>
      <w:shd w:color="auto" w:fill="auto" w:val="clear"/>
    </w:rPr>
  </w:style>
  <w:style w:customStyle="1" w:styleId="eSPISCCParagraphDefaultFont" w:type="character">
    <w:name w:val="eSPIS_CC_Paragraph Default Font"/>
    <w:basedOn w:val="Zadanifontodlomka"/>
    <w:rsid w:val="00AD0B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B01"/>
    <w:rPr>
      <w:bdr w:color="auto" w:space="0" w:sz="0" w:val="none"/>
      <w:shd w:color="auto" w:fill="FFFFCC" w:val="clear"/>
      <w:lang w:val="hr-HR"/>
    </w:rPr>
  </w:style>
  <w:style w:customStyle="1" w:styleId="PozadinaSvijetloCrvena" w:type="character">
    <w:name w:val="Pozadina_SvijetloCrvena"/>
    <w:basedOn w:val="eSPISCCParagraphDefaultFont"/>
    <w:rsid w:val="00AD0B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B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6797</izvorni_sadrzaj>
    <derivirana_varijabla naziv="DomainObject.Predmet.Broj_1">6797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St-6797/2016</izvorni_sadrzaj>
    <derivirana_varijabla naziv="DomainObject.Predmet.OznakaBroj_1">St-6797/2016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MABA-PRINT dioničko društvo za grafičko-izdavačku djelatnost u stečaju zastupanog po punomoćniku Arsen Dobrota; Anđela Šipić</izvorni_sadrzaj>
    <derivirana_varijabla naziv="DomainObject.Predmet.ProtustrankaFormated_1">  MABA-PRINT dioničko društvo za grafičko-izdavačku djelatnost u stečaju zastupanog po punomoćniku Arsen Dobrota; Anđela Šipić</derivirana_varijabla>
  </DomainObject.Predmet.ProtustrankaFormated>
  <DomainObject.Predmet.ProtustrankaFormatedOIB>
    <izvorni_sadrzaj>  MABA-PRINT dioničko društvo za grafičko-izdavačku djelatnost u stečaju, OIB 12687282181 zastupanog po punomoćniku Arsen Dobrota; Anđela Šipić</izvorni_sadrzaj>
    <derivirana_varijabla naziv="DomainObject.Predmet.ProtustrankaFormatedOIB_1">  MABA-PRINT dioničko društvo za grafičko-izdavačku djelatnost u stečaju, OIB 12687282181 zastupanog po punomoćniku Arsen Dobrota; Anđela Šipić</derivirana_varijabla>
  </DomainObject.Predmet.ProtustrankaFormatedOIB>
  <DomainObject.Predmet.ProtustrankaFormatedWithAdress>
    <izvorni_sadrzaj> MABA-PRINT dioničko društvo za grafičko-izdavačku djelatnost u stečaju, Brezjanski put 33, 10431 Brezje zastupanog po punomoćniku Arsen Dobrota; Anđela Šipić</izvorni_sadrzaj>
    <derivirana_varijabla naziv="DomainObject.Predmet.ProtustrankaFormatedWithAdress_1"> MABA-PRINT dioničko društvo za grafičko-izdavačku djelatnost u stečaju, Brezjanski put 33, 10431 Brezje zastupanog po punomoćniku Arsen Dobrota; Anđela Šipić</derivirana_varijabla>
  </DomainObject.Predmet.ProtustrankaFormatedWithAdress>
  <DomainObject.Predmet.ProtustrankaFormatedWithAdressOIB>
    <izvorni_sadrzaj> MABA-PRINT dioničko društvo za grafičko-izdavačku djelatnost u stečaju, OIB 12687282181, Brezjanski put 33, 10431 Brezje zastupanog po punomoćniku Arsen Dobrota; Anđela Šipić</izvorni_sadrzaj>
    <derivirana_varijabla naziv="DomainObject.Predmet.ProtustrankaFormatedWithAdressOIB_1"> MABA-PRINT dioničko društvo za grafičko-izdavačku djelatnost u stečaju, OIB 12687282181, Brezjanski put 33, 10431 Brezje zastupanog po punomoćniku Arsen Dobrota; Anđela Šipić</derivirana_varijabla>
  </DomainObject.Predmet.ProtustrankaFormatedWithAdressOIB>
  <DomainObject.Predmet.ProtustrankaWithAdress>
    <izvorni_sadrzaj>MABA-PRINT dioničko društvo za grafičko-izdavačku djelatnost u stečaju Brezjanski put 33, 10431 Brezje</izvorni_sadrzaj>
    <derivirana_varijabla naziv="DomainObject.Predmet.ProtustrankaWithAdress_1">MABA-PRINT dioničko društvo za grafičko-izdavačku djelatnost u stečaju Brezjanski put 33, 10431 Brezje</derivirana_varijabla>
  </DomainObject.Predmet.ProtustrankaWithAdress>
  <DomainObject.Predmet.ProtustrankaWithAdressOIB>
    <izvorni_sadrzaj>MABA-PRINT dioničko društvo za grafičko-izdavačku djelatnost u stečaju, OIB 12687282181, Brezjanski put 33, 10431 Brezje</izvorni_sadrzaj>
    <derivirana_varijabla naziv="DomainObject.Predmet.ProtustrankaWithAdressOIB_1">MABA-PRINT dioničko društvo za grafičko-izdavačku djelatnost u stečaju, OIB 12687282181, Brezjanski put 33, 10431 Brezje</derivirana_varijabla>
  </DomainObject.Predmet.ProtustrankaWithAdressOIB>
  <DomainObject.Predmet.ProtustrankaNazivFormated>
    <izvorni_sadrzaj>MABA-PRINT dioničko društvo za grafičko-izdavačku djelatnost u stečaju</izvorni_sadrzaj>
    <derivirana_varijabla naziv="DomainObject.Predmet.ProtustrankaNazivFormated_1">MABA-PRINT dioničko društvo za grafičko-izdavačku djelatnost u stečaju</derivirana_varijabla>
  </DomainObject.Predmet.ProtustrankaNazivFormated>
  <DomainObject.Predmet.ProtustrankaNazivFormatedOIB>
    <izvorni_sadrzaj>MABA-PRINT dioničko društvo za grafičko-izdavačku djelatnost u stečaju, OIB 12687282181</izvorni_sadrzaj>
    <derivirana_varijabla naziv="DomainObject.Predmet.ProtustrankaNazivFormatedOIB_1">MABA-PRINT dioničko društvo za grafičko-izdavačku djelatnost u stečaju, OIB 12687282181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MABA-PRINT dioničko društvo za grafičko-izdavačku djelatnost u stečaju zastupanog po punomoćniku Arsen Dobrota; Anđela Šipić</item>
    </izvorni_sadrzaj>
    <derivirana_varijabla naziv="DomainObject.Predmet.ProtuStrankaListFormated_1">
      <item>MABA-PRINT dioničko društvo za grafičko-izdavačku djelatnost u stečaju zastupanog po punomoćniku Arsen Dobrota; Anđela Šipić</item>
    </derivirana_varijabla>
  </DomainObject.Predmet.ProtuStrankaListFormated>
  <DomainObject.Predmet.ProtuStrankaListFormatedOIB>
    <izvorni_sadrzaj>
      <item>MABA-PRINT dioničko društvo za grafičko-izdavačku djelatnost u stečaju, OIB 12687282181 zastupanog po punomoćniku Arsen Dobrota; Anđela Šipić</item>
    </izvorni_sadrzaj>
    <derivirana_varijabla naziv="DomainObject.Predmet.ProtuStrankaListFormatedOIB_1">
      <item>MABA-PRINT dioničko društvo za grafičko-izdavačku djelatnost u stečaju, OIB 12687282181 zastupanog po punomoćniku Arsen Dobrota; Anđela Šipić</item>
    </derivirana_varijabla>
  </DomainObject.Predmet.ProtuStrankaListFormatedOIB>
  <DomainObject.Predmet.ProtuStrankaListFormatedWithAdress>
    <izvorni_sadrzaj>
      <item>MABA-PRINT dioničko društvo za grafičko-izdavačku djelatnost u stečaju, Brezjanski put 33, 10431 Brezje zastupanog po punomoćniku Arsen Dobrota; Anđela Šipić</item>
    </izvorni_sadrzaj>
    <derivirana_varijabla naziv="DomainObject.Predmet.ProtuStrankaListFormatedWithAdress_1">
      <item>MABA-PRINT dioničko društvo za grafičko-izdavačku djelatnost u stečaju, Brezjanski put 33, 10431 Brezje zastupanog po punomoćniku Arsen Dobrota; Anđela Šipić</item>
    </derivirana_varijabla>
  </DomainObject.Predmet.ProtuStrankaListFormatedWithAdress>
  <DomainObject.Predmet.ProtuStrankaListFormatedWithAdressOIB>
    <izvorni_sadrzaj>
      <item>MABA-PRINT dioničko društvo za grafičko-izdavačku djelatnost u stečaju, OIB 12687282181, Brezjanski put 33, 10431 Brezje zastupanog po punomoćniku Arsen Dobrota; Anđela Šipić</item>
    </izvorni_sadrzaj>
    <derivirana_varijabla naziv="DomainObject.Predmet.ProtuStrankaListFormatedWithAdressOIB_1">
      <item>MABA-PRINT dioničko društvo za grafičko-izdavačku djelatnost u stečaju, OIB 12687282181, Brezjanski put 33, 10431 Brezje zastupanog po punomoćniku Arsen Dobrota; Anđela Šipić</item>
    </derivirana_varijabla>
  </DomainObject.Predmet.ProtuStrankaListFormatedWithAdressOIB>
  <DomainObject.Predmet.ProtuStrankaListNazivFormated>
    <izvorni_sadrzaj>
      <item>MABA-PRINT dioničko društvo za grafičko-izdavačku djelatnost u stečaju</item>
    </izvorni_sadrzaj>
    <derivirana_varijabla naziv="DomainObject.Predmet.ProtuStrankaListNazivFormated_1">
      <item>MABA-PRINT dioničko društvo za grafičko-izdavačku djelatnost u stečaju</item>
    </derivirana_varijabla>
  </DomainObject.Predmet.ProtuStrankaListNazivFormated>
  <DomainObject.Predmet.ProtuStrankaListNazivFormatedOIB>
    <izvorni_sadrzaj>
      <item>MABA-PRINT dioničko društvo za grafičko-izdavačku djelatnost u stečaju, OIB 12687282181</item>
    </izvorni_sadrzaj>
    <derivirana_varijabla naziv="DomainObject.Predmet.ProtuStrankaListNazivFormatedOIB_1">
      <item>MABA-PRINT dioničko društvo za grafičko-izdavačku djelatnost u stečaju, OIB 12687282181</item>
    </derivirana_varijabla>
  </DomainObject.Predmet.ProtuStrankaListNazivFormatedOIB>
  <DomainObject.Predmet.OstaliListFormated>
    <izvorni_sadrzaj>
      <item>Arsen Dobrota punomoćnik sudionika u postupku MABA-PRINT dioničko društvo za grafičko-izdavačku djelatnost u stečaju</item>
      <item>Anđela Šipić punomoćnik sudionika u postupku MABA-PRINT dioničko društvo za grafičko-izdavačku djelatnost u stečaju</item>
    </izvorni_sadrzaj>
    <derivirana_varijabla naziv="DomainObject.Predmet.OstaliListFormated_1">
      <item>Arsen Dobrota punomoćnik sudionika u postupku MABA-PRINT dioničko društvo za grafičko-izdavačku djelatnost u stečaju</item>
      <item>Anđela Šipić punomoćnik sudionika u postupku MABA-PRINT dioničko društvo za grafičko-izdavačku djelatnost u stečaju</item>
    </derivirana_varijabla>
  </DomainObject.Predmet.OstaliListFormated>
  <DomainObject.Predmet.OstaliListFormatedOIB>
    <izvorni_sadrzaj>
      <item>Arsen Dobrota, OIB 88345360470 punomoćnik sudionika u postupku MABA-PRINT dioničko društvo za grafičko-izdavačku djelatnost u stečaju</item>
      <item>Anđela Šipić, OIB 32151358453 punomoćnik sudionika u postupku MABA-PRINT dioničko društvo za grafičko-izdavačku djelatnost u stečaju</item>
    </izvorni_sadrzaj>
    <derivirana_varijabla naziv="DomainObject.Predmet.OstaliListFormatedOIB_1">
      <item>Arsen Dobrota, OIB 88345360470 punomoćnik sudionika u postupku MABA-PRINT dioničko društvo za grafičko-izdavačku djelatnost u stečaju</item>
      <item>Anđela Šipić, OIB 32151358453 punomoćnik sudionika u postupku MABA-PRINT dioničko društvo za grafičko-izdavačku djelatnost u stečaju</item>
    </derivirana_varijabla>
  </DomainObject.Predmet.OstaliListFormatedOIB>
  <DomainObject.Predmet.OstaliListFormatedWithAdress>
    <izvorni_sadrzaj>
      <item>Arsen Dobrota, Donji Zbilj 2, 49216 Donji Zbilj punomoćnik sudionika u postupku MABA-PRINT dioničko društvo za grafičko-izdavačku djelatnost u stečaju</item>
      <item>Anđela Šipić, Aleja Antuna Augustinčića 3, 10000 Zagreb punomoćnik sudionika u postupku MABA-PRINT dioničko društvo za grafičko-izdavačku djelatnost u stečaju</item>
    </izvorni_sadrzaj>
    <derivirana_varijabla naziv="DomainObject.Predmet.OstaliListFormatedWithAdress_1">
      <item>Arsen Dobrota, Donji Zbilj 2, 49216 Donji Zbilj punomoćnik sudionika u postupku MABA-PRINT dioničko društvo za grafičko-izdavačku djelatnost u stečaju</item>
      <item>Anđela Šipić, Aleja Antuna Augustinčića 3, 10000 Zagreb punomoćnik sudionika u postupku MABA-PRINT dioničko društvo za grafičko-izdavačku djelatnost u stečaju</item>
    </derivirana_varijabla>
  </DomainObject.Predmet.OstaliListFormatedWithAdress>
  <DomainObject.Predmet.OstaliListFormatedWithAdressOIB>
    <izvorni_sadrzaj>
      <item>Arsen Dobrota, OIB 88345360470, Donji Zbilj 2, 49216 Donji Zbilj punomoćnik sudionika u postupku MABA-PRINT dioničko društvo za grafičko-izdavačku djelatnost u stečaju</item>
      <item>Anđela Šipić, OIB 32151358453, Aleja Antuna Augustinčića 3, 10000 Zagreb punomoćnik sudionika u postupku MABA-PRINT dioničko društvo za grafičko-izdavačku djelatnost u stečaju</item>
    </izvorni_sadrzaj>
    <derivirana_varijabla naziv="DomainObject.Predmet.OstaliListFormatedWithAdressOIB_1">
      <item>Arsen Dobrota, OIB 88345360470, Donji Zbilj 2, 49216 Donji Zbilj punomoćnik sudionika u postupku MABA-PRINT dioničko društvo za grafičko-izdavačku djelatnost u stečaju</item>
      <item>Anđela Šipić, OIB 32151358453, Aleja Antuna Augustinčića 3, 10000 Zagreb punomoćnik sudionika u postupku MABA-PRINT dioničko društvo za grafičko-izdavačku djelatnost u stečaju</item>
    </derivirana_varijabla>
  </DomainObject.Predmet.OstaliListFormatedWithAdressOIB>
  <DomainObject.Predmet.OstaliListNazivFormated>
    <izvorni_sadrzaj>
      <item>Arsen Dobrota</item>
      <item>Anđela Šipić</item>
    </izvorni_sadrzaj>
    <derivirana_varijabla naziv="DomainObject.Predmet.OstaliListNazivFormated_1">
      <item>Arsen Dobrota</item>
      <item>Anđela Šipić</item>
    </derivirana_varijabla>
  </DomainObject.Predmet.OstaliListNazivFormated>
  <DomainObject.Predmet.OstaliListNazivFormatedOIB>
    <izvorni_sadrzaj>
      <item>Arsen Dobrota, OIB 88345360470</item>
      <item>Anđela Šipić, OIB 32151358453</item>
    </izvorni_sadrzaj>
    <derivirana_varijabla naziv="DomainObject.Predmet.OstaliListNazivFormatedOIB_1">
      <item>Arsen Dobrota, OIB 88345360470</item>
      <item>Anđela Šipić, OIB 32151358453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MABA-PRINT dioničko društvo za grafičko-izdavačku djelatnost u stečaju</izvorni_sadrzaj>
    <derivirana_varijabla naziv="DomainObject.Predmet.ProtustrankaIDrugi_1">MABA-PRINT dioničko društvo za grafičko-izdavačku djelatnost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MABA-PRINT dioničko društvo za grafičko-izdavačku djelatnost u stečaju, OIB 12687282181, Brezjanski put 33, 10431 Brezje</izvorni_sadrzaj>
    <derivirana_varijabla naziv="DomainObject.Predmet.ProtustrankaIDrugiAdressOIB_1">MABA-PRINT dioničko društvo za grafičko-izdavačku djelatnost u stečaju, OIB 12687282181,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MABA-PRINT dioničko društvo za grafičko-izdavačku djelatnost u stečaju</item>
      <item>Arsen Dobrota</item>
      <item>Anđela Šipić</item>
    </izvorni_sadrzaj>
    <derivirana_varijabla naziv="DomainObject.Predmet.SudioniciListNaziv_1">
      <item>FINA Regionalni centar Zagreb</item>
      <item>MABA-PRINT dioničko društvo za grafičko-izdavačku djelatnost u stečaju</item>
      <item>Arsen Dobrota</item>
      <item>Anđela Šipić</item>
    </derivirana_varijabla>
  </DomainObject.Predmet.SudioniciListNaziv>
  <DomainObject.Predmet.SudioniciListAdressOIB>
    <izvorni_sadrzaj>
      <item>FINA Regionalni centar Zagreb, OIB 85821130368, Trg svibanjskih žrtava 1995. 1,10000 Zagreb</item>
      <item>MABA-PRINT dioničko društvo za grafičko-izdavačku djelatnost u stečaju, OIB 12687282181, Brezjanski put 33,10431 Brezje</item>
      <item>Arsen Dobrota, OIB 88345360470, Donji Zbilj 2,49216 Donji Zbilj</item>
      <item>Anđela Šipić, OIB 32151358453, Aleja Antuna Augustinčića 3,10000 Zagreb</item>
    </izvorni_sadrzaj>
    <derivirana_varijabla naziv="DomainObject.Predmet.SudioniciListAdressOIB_1">
      <item>FINA Regionalni centar Zagreb, OIB 85821130368, Trg svibanjskih žrtava 1995. 1,10000 Zagreb</item>
      <item>MABA-PRINT dioničko društvo za grafičko-izdavačku djelatnost u stečaju, OIB 12687282181, Brezjanski put 33,10431 Brezje</item>
      <item>Arsen Dobrota, OIB 88345360470, Donji Zbilj 2,49216 Donji Zbilj</item>
      <item>Anđela Šipić, OIB 32151358453, Aleja Antuna Augustinčića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12687282181</item>
      <item>, OIB 88345360470</item>
      <item>, OIB 32151358453</item>
    </izvorni_sadrzaj>
    <derivirana_varijabla naziv="DomainObject.Predmet.SudioniciListNazivOIB_1">
      <item>, OIB 85821130368</item>
      <item>, OIB 12687282181</item>
      <item>, OIB 88345360470</item>
      <item>, OIB 32151358453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A192AF-D9A6-427C-ABDE-475E12B39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1051</properties:Words>
  <properties:Characters>6063</properties:Characters>
  <properties:Lines>181</properties:Lines>
  <properties:Paragraphs>81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9830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2018-05-28T11:32:00Z</dcterms:created>
  <dc:creator>Korisnik</dc:creator>
  <cp:lastModifiedBy>Renata Klokočki</cp:lastModifiedBy>
  <cp:lastPrinted>2018-05-28T11:49:00Z</cp:lastPrinted>
  <dcterms:modified xmlns:xsi="http://www.w3.org/2001/XMLSchema-instance" xsi:type="dcterms:W3CDTF">2018-05-29T11:33:00Z</dcterms:modified>
  <cp:revision>8</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TRAŽBINAMA-MABA-PRINT-osporeno-upućivanje na parnicu st.upravitelja.docx)</vt:lpwstr>
  </prop:property>
  <prop:property name="CC_coloring" pid="4" fmtid="{D5CDD505-2E9C-101B-9397-08002B2CF9AE}">
    <vt:bool>false</vt:bool>
  </prop:property>
  <prop:property name="BrojStranica" pid="5" fmtid="{D5CDD505-2E9C-101B-9397-08002B2CF9AE}">
    <vt:i4>4</vt:i4>
  </prop:property>
</prop:Properties>
</file>