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5382" w14:paraId="4a25382" w:rsidRDefault="00AE649C" w:rsidP="00FA5B5E" w:rsidR="00AE649C">
      <w:pPr>
        <w:pStyle w:val="Naslov3"/>
        <w15:collapsed w:val="false"/>
      </w:pPr>
    </w:p>
    <w:p w:rsidRDefault="0037499B" w:rsidP="0037499B" w:rsidR="0037499B">
      <w:pPr>
        <w:spacing w:after="0"/>
      </w:pPr>
      <w:r>
        <w:t>REPUBLIKA HRVATSKA</w:t>
      </w:r>
    </w:p>
    <w:p w:rsidRDefault="0037499B" w:rsidP="0037499B" w:rsidR="0037499B">
      <w:pPr>
        <w:spacing w:after="0"/>
      </w:pPr>
      <w:r>
        <w:t>Trgovački sud u Varaždinu</w:t>
      </w:r>
    </w:p>
    <w:p w:rsidRDefault="0037499B" w:rsidP="0037499B" w:rsidR="0037499B" w:rsidRPr="0037499B">
      <w:pPr>
        <w:spacing w:after="0"/>
      </w:pPr>
      <w:r>
        <w:t>Varaždin, Braće Radić br. 2.</w:t>
      </w:r>
    </w:p>
    <w:p w:rsidRDefault="00CF6A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7499B" w:rsidP="0037499B" w:rsidR="0037499B">
      <w:pPr>
        <w:spacing w:after="0"/>
        <w:jc w:val="center"/>
      </w:pPr>
      <w:r>
        <w:t>O B  A  V  I  J  E  S  T</w:t>
      </w:r>
    </w:p>
    <w:p w:rsidRDefault="0037499B" w:rsidP="0037499B" w:rsidR="0037499B">
      <w:pPr>
        <w:spacing w:after="0"/>
      </w:pPr>
    </w:p>
    <w:p w:rsidRDefault="0037499B" w:rsidP="0037499B" w:rsidR="0037499B">
      <w:pPr>
        <w:spacing w:after="0"/>
        <w:jc w:val="center"/>
      </w:pPr>
      <w:r>
        <w:t>o  određivanju  nagrade za rad  stečajnom upravitelju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  <w:r>
        <w:t xml:space="preserve">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4. Stečajnog zakona (Narodne novine br. 44/96., 29/99., 129/00., 123/03., 197/03., 187/04., 82/06., 116/10., 125/12. i 133/12., dalje : SZ-a) ovime se obavještavaju stečajni vjerovnici stečajnog dužnika AUTO KUĆA ŠPOLJARIĆ d.o.o. za trgovinu, „u stečaju“, MBS: 070007174, OIB: 21760299736, iz Varaždina, </w:t>
      </w:r>
      <w:proofErr w:type="spellStart"/>
      <w:r>
        <w:t>Kučanska</w:t>
      </w:r>
      <w:proofErr w:type="spellEnd"/>
      <w:r>
        <w:t xml:space="preserve"> 20, zastupanog po stečajnom upravitelju Velimiru </w:t>
      </w:r>
      <w:proofErr w:type="spellStart"/>
      <w:r>
        <w:t>Slamaru</w:t>
      </w:r>
      <w:proofErr w:type="spellEnd"/>
      <w:r>
        <w:t>, dipl. oec., iz Varaždina, Miroslava Krleže br. 1/I, određena nagrada za rad.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  <w:r>
        <w:t xml:space="preserve">     </w:t>
      </w:r>
      <w:r>
        <w:tab/>
        <w:t>Napominje se, da stečajni vjerovnici mogu u stečajnoj pisarnici ovoga suda izvršiti uvid u potpuni tekst navedenog rješenja o nagradi za rad i naknadi troškova.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center"/>
      </w:pPr>
      <w:r>
        <w:t>U Varaždinu, 16. lipnja 2016. godine.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 :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Hugo </w:t>
      </w:r>
      <w:proofErr w:type="spellStart"/>
      <w:r>
        <w:t>Wedemeyer</w:t>
      </w:r>
      <w:proofErr w:type="spellEnd"/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  <w:r>
        <w:t>DNA :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both"/>
      </w:pPr>
      <w:r>
        <w:t>Pisarnica – kal. 30 dana.</w:t>
      </w:r>
    </w:p>
    <w:p w:rsidRDefault="0037499B" w:rsidP="0037499B" w:rsidR="0037499B">
      <w:pPr>
        <w:spacing w:after="0"/>
        <w:jc w:val="both"/>
      </w:pPr>
    </w:p>
    <w:p w:rsidRDefault="0037499B" w:rsidP="0037499B" w:rsidR="0037499B">
      <w:pPr>
        <w:spacing w:after="0"/>
        <w:jc w:val="center"/>
      </w:pPr>
      <w:r>
        <w:t>U Varaždinu, 16. lipnja 2016. godine.</w:t>
      </w:r>
    </w:p>
    <w:p w:rsidRDefault="0037499B" w:rsidP="0037499B" w:rsidR="0037499B">
      <w:pPr>
        <w:spacing w:after="0"/>
        <w:jc w:val="both"/>
      </w:pPr>
      <w:bookmarkStart w:name="_GoBack" w:id="0"/>
      <w:bookmarkEnd w:id="0"/>
    </w:p>
    <w:p w:rsidRDefault="0037499B" w:rsidP="0037499B" w:rsidR="0037499B">
      <w:pPr>
        <w:spacing w:after="0"/>
        <w:jc w:val="both"/>
      </w:pPr>
    </w:p>
    <w:p w:rsidRDefault="0037499B" w:rsidP="0037499B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A15" w:rsidP="00537B78" w:rsidR="00CF6A15">
      <w:r>
        <w:separator/>
      </w:r>
    </w:p>
  </w:endnote>
  <w:endnote w:id="0" w:type="continuationSeparator">
    <w:p w:rsidRDefault="00CF6A15" w:rsidP="00537B78" w:rsidR="00CF6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5447699"/>
      <w:docPartObj>
        <w:docPartGallery w:val="Page Numbers (Bottom of Page)"/>
        <w:docPartUnique/>
      </w:docPartObj>
    </w:sdtPr>
    <w:sdtEndPr/>
    <w:sdtContent>
      <w:p w:rsidRDefault="0037499B" w:rsidR="0037499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EFC">
          <w:t>1</w:t>
        </w:r>
        <w:r>
          <w:fldChar w:fldCharType="end"/>
        </w:r>
      </w:p>
    </w:sdtContent>
  </w:sdt>
  <w:p w:rsidRDefault="0037499B" w:rsidR="003749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A15" w:rsidP="00537B78" w:rsidR="00CF6A15">
      <w:r>
        <w:separator/>
      </w:r>
    </w:p>
  </w:footnote>
  <w:footnote w:id="0" w:type="continuationSeparator">
    <w:p w:rsidRDefault="00CF6A15" w:rsidP="00537B78" w:rsidR="00CF6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99B" w:rsidR="008333A9">
    <w:pPr>
      <w:pStyle w:val="Zaglavlje"/>
    </w:pPr>
    <w:r>
      <w:rPr>
        <w:rStyle w:val="PozadinaSvijetloCrvena"/>
        <w:shd w:fill="auto" w:color="auto" w:val="clear"/>
      </w:rPr>
      <w:t>POSL. BROJ : 6 St-262/12-75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EFC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6D7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9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A15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088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St-262/2012-75</izvorni_sadrzaj>
    <derivirana_varijabla naziv="DomainObject.Oznaka_1">St-262/2012-75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2012.</izvorni_sadrzaj>
    <derivirana_varijabla naziv="DomainObject.Predmet.DatumOsnivanja_1">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St-262/2012</izvorni_sadrzaj>
    <derivirana_varijabla naziv="DomainObject.Predmet.OznakaBroj_1">St-262/2012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ŠPOLJARIĆ d.o.o. za trgovinu</izvorni_sadrzaj>
    <derivirana_varijabla naziv="DomainObject.Predmet.ProtustrankaFormated_1">  AUTO KUĆA ŠPOLJARIĆ d.o.o. za trgovinu</derivirana_varijabla>
  </DomainObject.Predmet.ProtustrankaFormated>
  <DomainObject.Predmet.ProtustrankaFormatedOIB>
    <izvorni_sadrzaj>  AUTO KUĆA ŠPOLJARIĆ d.o.o. za trgovinu, OIB 21760299736</izvorni_sadrzaj>
    <derivirana_varijabla naziv="DomainObject.Predmet.ProtustrankaFormatedOIB_1">  AUTO KUĆA ŠPOLJARIĆ d.o.o. za trgovinu, OIB 21760299736</derivirana_varijabla>
  </DomainObject.Predmet.ProtustrankaFormatedOIB>
  <DomainObject.Predmet.ProtustrankaFormatedWithAdress>
    <izvorni_sadrzaj> AUTO KUĆA ŠPOLJARIĆ d.o.o. za trgovinu, Kučanska 20, 42000 Varaždin</izvorni_sadrzaj>
    <derivirana_varijabla naziv="DomainObject.Predmet.ProtustrankaFormatedWithAdress_1"> AUTO KUĆA ŠPOLJARIĆ d.o.o. za trgovinu, Kučanska 20, 42000 Varaždin</derivirana_varijabla>
  </DomainObject.Predmet.ProtustrankaFormatedWithAdress>
  <DomainObject.Predmet.ProtustrankaFormatedWithAdressOIB>
    <izvorni_sadrzaj> AUTO KUĆA ŠPOLJARIĆ d.o.o. za trgovinu, OIB 21760299736, Kučanska 20, 42000 Varaždin</izvorni_sadrzaj>
    <derivirana_varijabla naziv="DomainObject.Predmet.ProtustrankaFormatedWithAdressOIB_1"> AUTO KUĆA ŠPOLJARIĆ d.o.o. za trgovinu, OIB 21760299736, Kučanska 20, 42000 Varaždin</derivirana_varijabla>
  </DomainObject.Predmet.ProtustrankaFormatedWithAdressOIB>
  <DomainObject.Predmet.ProtustrankaWithAdress>
    <izvorni_sadrzaj>AUTO KUĆA ŠPOLJARIĆ d.o.o. za trgovinu Kučanska 20, 42000 Varaždin</izvorni_sadrzaj>
    <derivirana_varijabla naziv="DomainObject.Predmet.ProtustrankaWithAdress_1">AUTO KUĆA ŠPOLJARIĆ d.o.o. za trgovinu Kučanska 20, 42000 Varaždin</derivirana_varijabla>
  </DomainObject.Predmet.ProtustrankaWithAdress>
  <DomainObject.Predmet.ProtustrankaWithAdressOIB>
    <izvorni_sadrzaj>AUTO KUĆA ŠPOLJARIĆ d.o.o. za trgovinu, OIB 21760299736, Kučanska 20, 42000 Varaždin</izvorni_sadrzaj>
    <derivirana_varijabla naziv="DomainObject.Predmet.ProtustrankaWithAdressOIB_1">AUTO KUĆA ŠPOLJARIĆ d.o.o. za trgovinu, OIB 21760299736, Kučanska 20, 42000 Varaždin</derivirana_varijabla>
  </DomainObject.Predmet.ProtustrankaWithAdressOIB>
  <DomainObject.Predmet.ProtustrankaNazivFormated>
    <izvorni_sadrzaj>AUTO KUĆA ŠPOLJARIĆ d.o.o. za trgovinu</izvorni_sadrzaj>
    <derivirana_varijabla naziv="DomainObject.Predmet.ProtustrankaNazivFormated_1">AUTO KUĆA ŠPOLJARIĆ d.o.o. za trgovinu</derivirana_varijabla>
  </DomainObject.Predmet.ProtustrankaNazivFormated>
  <DomainObject.Predmet.ProtustrankaNazivFormatedOIB>
    <izvorni_sadrzaj>AUTO KUĆA ŠPOLJARIĆ d.o.o. za trgovinu, OIB 21760299736</izvorni_sadrzaj>
    <derivirana_varijabla naziv="DomainObject.Predmet.ProtustrankaNazivFormatedOIB_1">AUTO KUĆA ŠPOLJARIĆ d.o.o. za trgovinu, OIB 21760299736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ŠANTEK; DANIJEL PETKOVIĆ; NEVENKA PISKAČ</izvorni_sadrzaj>
    <derivirana_varijabla naziv="DomainObject.Predmet.StrankaFormated_1">  DAMIR ŠANTEK; DANIJEL PETKOVIĆ; NEVENKA PISKAČ</derivirana_varijabla>
  </DomainObject.Predmet.StrankaFormated>
  <DomainObject.Predmet.StrankaFormatedOIB>
    <izvorni_sadrzaj>  DAMIR ŠANTEK, OIB 47800480875; DANIJEL PETKOVIĆ, OIB 37731342005; NEVENKA PISKAČ, OIB 97490647660</izvorni_sadrzaj>
    <derivirana_varijabla naziv="DomainObject.Predmet.StrankaFormatedOIB_1">  DAMIR ŠANTEK, OIB 47800480875; DANIJEL PETKOVIĆ, OIB 37731342005; NEVENKA PISKAČ, OIB 97490647660</derivirana_varijabla>
  </DomainObject.Predmet.StrankaFormatedOIB>
  <DomainObject.Predmet.StrankaFormatedWithAdress>
    <izvorni_sadrzaj> DAMIR ŠANTEK, Mačkovec 279, 40000 Čakovec; DANIJEL PETKOVIĆ, Ludbreška ulica 106, 42230 Globočec, Ludbreg; NEVENKA PISKAČ, Završje 141C, 42242 Radovan</izvorni_sadrzaj>
    <derivirana_varijabla naziv="DomainObject.Predmet.StrankaFormatedWithAdress_1"> DAMIR ŠANTEK, Mačkovec 279, 40000 Čakovec; DANIJEL PETKOVIĆ, Ludbreška ulica 106, 42230 Globočec, Ludbreg; NEVENKA PISKAČ, Završje 141C, 42242 Radovan</derivirana_varijabla>
  </DomainObject.Predmet.StrankaFormatedWithAdress>
  <DomainObject.Predmet.StrankaFormatedWithAdressOIB>
    <izvorni_sadrzaj> DAMIR ŠANTEK, OIB 47800480875, Mačkovec 279, 40000 Čakovec; DANIJEL PETKOVIĆ, OIB 37731342005, Ludbreška ulica 106, 42230 Globočec, Ludbreg; NEVENKA PISKAČ, OIB 97490647660, Završje 141C, 42242 Radovan</izvorni_sadrzaj>
    <derivirana_varijabla naziv="DomainObject.Predmet.StrankaFormatedWithAdressOIB_1"> DAMIR ŠANTEK, OIB 47800480875, Mačkovec 279, 40000 Čakovec; DANIJEL PETKOVIĆ, OIB 37731342005, Ludbreška ulica 106, 42230 Globočec, Ludbreg; NEVENKA PISKAČ, OIB 97490647660, Završje 141C, 42242 Radovan</derivirana_varijabla>
  </DomainObject.Predmet.StrankaFormatedWithAdressOIB>
  <DomainObject.Predmet.StrankaWithAdress>
    <izvorni_sadrzaj>DAMIR ŠANTEK Mačkovec 279,40000 Čakovec,DANIJEL PETKOVIĆ Ludbreška ulica 106,42230 Globočec, Ludbreg,NEVENKA PISKAČ Završje 141C,42242 Radovan</izvorni_sadrzaj>
    <derivirana_varijabla naziv="DomainObject.Predmet.StrankaWithAdress_1">DAMIR ŠANTEK Mačkovec 279,40000 Čakovec,DANIJEL PETKOVIĆ Ludbreška ulica 106,42230 Globočec, Ludbreg,NEVENKA PISKAČ Završje 141C,42242 Radovan</derivirana_varijabla>
  </DomainObject.Predmet.StrankaWithAdress>
  <DomainObject.Predmet.StrankaWithAdressOIB>
    <izvorni_sadrzaj>DAMIR ŠANTEK, OIB 47800480875, Mačkovec 279,40000 Čakovec,DANIJEL PETKOVIĆ, OIB 37731342005, Ludbreška ulica 106,42230 Globočec, Ludbreg,NEVENKA PISKAČ, OIB 97490647660, Završje 141C,42242 Radovan</izvorni_sadrzaj>
    <derivirana_varijabla naziv="DomainObject.Predmet.StrankaWithAdressOIB_1">DAMIR ŠANTEK, OIB 47800480875, Mačkovec 279,40000 Čakovec,DANIJEL PETKOVIĆ, OIB 37731342005, Ludbreška ulica 106,42230 Globočec, Ludbreg,NEVENKA PISKAČ, OIB 97490647660, Završje 141C,42242 Radovan</derivirana_varijabla>
  </DomainObject.Predmet.StrankaWithAdressOIB>
  <DomainObject.Predmet.StrankaNazivFormated>
    <izvorni_sadrzaj>DAMIR ŠANTEK,DANIJEL PETKOVIĆ,NEVENKA PISKAČ</izvorni_sadrzaj>
    <derivirana_varijabla naziv="DomainObject.Predmet.StrankaNazivFormated_1">DAMIR ŠANTEK,DANIJEL PETKOVIĆ,NEVENKA PISKAČ</derivirana_varijabla>
  </DomainObject.Predmet.StrankaNazivFormated>
  <DomainObject.Predmet.StrankaNazivFormatedOIB>
    <izvorni_sadrzaj>DAMIR ŠANTEK, OIB 47800480875,DANIJEL PETKOVIĆ, OIB 37731342005,NEVENKA PISKAČ, OIB 97490647660</izvorni_sadrzaj>
    <derivirana_varijabla naziv="DomainObject.Predmet.StrankaNazivFormatedOIB_1">DAMIR ŠANTEK, OIB 47800480875,DANIJEL PETKOVIĆ, OIB 37731342005,NEVENKA PISKAČ, OIB 97490647660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DAMIR ŠANTEK</item>
      <item>DANIJEL PETKOVIĆ</item>
      <item>NEVENKA PISKAČ</item>
    </izvorni_sadrzaj>
    <derivirana_varijabla naziv="DomainObject.Predmet.StrankaListFormated_1">
      <item>DAMIR ŠANTEK</item>
      <item>DANIJEL PETKOVIĆ</item>
      <item>NEVENKA PISKAČ</item>
    </derivirana_varijabla>
  </DomainObject.Predmet.StrankaListFormated>
  <DomainObject.Predmet.StrankaListFormatedOIB>
    <izvorni_sadrzaj>
      <item>DAMIR ŠANTEK, OIB 47800480875</item>
      <item>DANIJEL PETKOVIĆ, OIB 37731342005</item>
      <item>NEVENKA PISKAČ, OIB 97490647660</item>
    </izvorni_sadrzaj>
    <derivirana_varijabla naziv="DomainObject.Predmet.StrankaListFormatedOIB_1">
      <item>DAMIR ŠANTEK, OIB 47800480875</item>
      <item>DANIJEL PETKOVIĆ, OIB 37731342005</item>
      <item>NEVENKA PISKAČ, OIB 97490647660</item>
    </derivirana_varijabla>
  </DomainObject.Predmet.StrankaListFormatedOIB>
  <DomainObject.Predmet.StrankaListFormatedWithAdress>
    <izvorni_sadrzaj>
      <item>DAMIR ŠANTEK, Mačkovec 279, 40000 Čakovec</item>
      <item>DANIJEL PETKOVIĆ, Ludbreška ulica 106, 42230 Globočec, Ludbreg</item>
      <item>NEVENKA PISKAČ, Završje 141C, 42242 Radovan</item>
    </izvorni_sadrzaj>
    <derivirana_varijabla naziv="DomainObject.Predmet.StrankaListFormatedWithAdress_1">
      <item>DAMIR ŠANTEK, Mačkovec 279, 40000 Čakovec</item>
      <item>DANIJEL PETKOVIĆ, Ludbreška ulica 106, 42230 Globočec, Ludbreg</item>
      <item>NEVENKA PISKAČ, Završje 141C, 42242 Radovan</item>
    </derivirana_varijabla>
  </DomainObject.Predmet.StrankaListFormatedWithAdress>
  <DomainObject.Predmet.StrankaListFormatedWithAdressOIB>
    <izvorni_sadrzaj>
      <item>DAMIR ŠANTEK, OIB 47800480875, Mačkovec 279, 40000 Čakovec</item>
      <item>DANIJEL PETKOVIĆ, OIB 37731342005, Ludbreška ulica 106, 42230 Globočec, Ludbreg</item>
      <item>NEVENKA PISKAČ, OIB 97490647660, Završje 141C, 42242 Radovan</item>
    </izvorni_sadrzaj>
    <derivirana_varijabla naziv="DomainObject.Predmet.StrankaListFormatedWithAdressOIB_1">
      <item>DAMIR ŠANTEK, OIB 47800480875, Mačkovec 279, 40000 Čakovec</item>
      <item>DANIJEL PETKOVIĆ, OIB 37731342005, Ludbreška ulica 106, 42230 Globočec, Ludbreg</item>
      <item>NEVENKA PISKAČ, OIB 97490647660, Završje 141C, 42242 Radovan</item>
    </derivirana_varijabla>
  </DomainObject.Predmet.StrankaListFormatedWithAdressOIB>
  <DomainObject.Predmet.StrankaListNazivFormated>
    <izvorni_sadrzaj>
      <item>DAMIR ŠANTEK</item>
      <item>DANIJEL PETKOVIĆ</item>
      <item>NEVENKA PISKAČ</item>
    </izvorni_sadrzaj>
    <derivirana_varijabla naziv="DomainObject.Predmet.StrankaListNazivFormated_1">
      <item>DAMIR ŠANTEK</item>
      <item>DANIJEL PETKOVIĆ</item>
      <item>NEVENKA PISKAČ</item>
    </derivirana_varijabla>
  </DomainObject.Predmet.StrankaListNazivFormated>
  <DomainObject.Predmet.StrankaListNazivFormatedOIB>
    <izvorni_sadrzaj>
      <item>DAMIR ŠANTEK, OIB 47800480875</item>
      <item>DANIJEL PETKOVIĆ, OIB 37731342005</item>
      <item>NEVENKA PISKAČ, OIB 97490647660</item>
    </izvorni_sadrzaj>
    <derivirana_varijabla naziv="DomainObject.Predmet.StrankaListNazivFormatedOIB_1">
      <item>DAMIR ŠANTEK, OIB 47800480875</item>
      <item>DANIJEL PETKOVIĆ, OIB 37731342005</item>
      <item>NEVENKA PISKAČ, OIB 97490647660</item>
    </derivirana_varijabla>
  </DomainObject.Predmet.StrankaListNazivFormatedOIB>
  <DomainObject.Predmet.ProtuStrankaListFormated>
    <izvorni_sadrzaj>
      <item>AUTO KUĆA ŠPOLJARIĆ d.o.o. za trgovinu</item>
    </izvorni_sadrzaj>
    <derivirana_varijabla naziv="DomainObject.Predmet.ProtuStrankaListFormated_1">
      <item>AUTO KUĆA ŠPOLJARIĆ d.o.o. za trgovinu</item>
    </derivirana_varijabla>
  </DomainObject.Predmet.ProtuStrankaListFormated>
  <DomainObject.Predmet.ProtuStrankaListFormatedOIB>
    <izvorni_sadrzaj>
      <item>AUTO KUĆA ŠPOLJARIĆ d.o.o. za trgovinu, OIB 21760299736</item>
    </izvorni_sadrzaj>
    <derivirana_varijabla naziv="DomainObject.Predmet.ProtuStrankaListFormatedOIB_1">
      <item>AUTO KUĆA ŠPOLJARIĆ d.o.o. za trgovinu, OIB 21760299736</item>
    </derivirana_varijabla>
  </DomainObject.Predmet.ProtuStrankaListFormatedOIB>
  <DomainObject.Predmet.ProtuStrankaListFormatedWithAdress>
    <izvorni_sadrzaj>
      <item>AUTO KUĆA ŠPOLJARIĆ d.o.o. za trgovinu, Kučanska 20, 42000 Varaždin</item>
    </izvorni_sadrzaj>
    <derivirana_varijabla naziv="DomainObject.Predmet.ProtuStrankaListFormatedWithAdress_1">
      <item>AUTO KUĆA ŠPOLJARIĆ d.o.o. za trgovinu, Kučanska 20, 42000 Varaždin</item>
    </derivirana_varijabla>
  </DomainObject.Predmet.ProtuStrankaListFormatedWithAdress>
  <DomainObject.Predmet.ProtuStrankaListFormatedWithAdressOIB>
    <izvorni_sadrzaj>
      <item>AUTO KUĆA ŠPOLJARIĆ d.o.o. za trgovinu, OIB 21760299736, Kučanska 20, 42000 Varaždin</item>
    </izvorni_sadrzaj>
    <derivirana_varijabla naziv="DomainObject.Predmet.ProtuStrankaListFormatedWithAdressOIB_1">
      <item>AUTO KUĆA ŠPOLJARIĆ d.o.o. za trgovinu, OIB 21760299736, Kučanska 20, 42000 Varaždin</item>
    </derivirana_varijabla>
  </DomainObject.Predmet.ProtuStrankaListFormatedWithAdressOIB>
  <DomainObject.Predmet.ProtuStrankaListNazivFormated>
    <izvorni_sadrzaj>
      <item>AUTO KUĆA ŠPOLJARIĆ d.o.o. za trgovinu</item>
    </izvorni_sadrzaj>
    <derivirana_varijabla naziv="DomainObject.Predmet.ProtuStrankaListNazivFormated_1">
      <item>AUTO KUĆA ŠPOLJARIĆ d.o.o. za trgovinu</item>
    </derivirana_varijabla>
  </DomainObject.Predmet.ProtuStrankaListNazivFormated>
  <DomainObject.Predmet.ProtuStrankaListNazivFormatedOIB>
    <izvorni_sadrzaj>
      <item>AUTO KUĆA ŠPOLJARIĆ d.o.o. za trgovinu, OIB 21760299736</item>
    </izvorni_sadrzaj>
    <derivirana_varijabla naziv="DomainObject.Predmet.ProtuStrankaListNazivFormatedOIB_1">
      <item>AUTO KUĆA ŠPOLJARIĆ d.o.o. za trgovinu, OIB 21760299736</item>
    </derivirana_varijabla>
  </DomainObject.Predmet.ProtuStrankaListNazivFormatedOIB>
  <DomainObject.Predmet.OstaliListFormated>
    <izvorni_sadrzaj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_1"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>
  <DomainObject.Predmet.OstaliListFormatedOIB>
    <izvorni_sadrzaj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OIB_1"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OIB>
  <DomainObject.Predmet.OstaliListFormatedWithAdress>
    <izvorni_sadrzaj>
      <item>Velimir Slamar, Ul. M. Krleže 1/1, 42000 Varaždin</item>
      <item>NARODNE NOVINE, dioničko društvo za izdavanje i tiskanje Službenog lista Republike Hrvatske, službenih i drugih obrazaca te 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Jadranski Trg 3/a, 51000 Rijeka</item>
      <item>Financijska agencija,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WithAdress_1">
      <item>Velimir Slamar, Ul. M. Krleže 1/1, 42000 Varaždin</item>
      <item>NARODNE NOVINE, dioničko društvo za izdavanje i tiskanje Službenog lista Republike Hrvatske, službenih i drugih obrazaca te 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Jadranski Trg 3/a, 51000 Rijeka</item>
      <item>Financijska agencija,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WithAdress>
  <DomainObject.Predmet.OstaliListFormatedWithAdressOIB>
    <izvorni_sadrzaj>
      <item>Velimir Slamar, OIB 69715502514, Ul. M. Krleže 1/1, 42000 Varaždin</item>
      <item>NARODNE NOVINE, dioničko društvo za izdavanje i tiskanje Službenog lista Republike Hrvatske, službenih i drugih obrazaca te , OIB 64546066176,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OIB 23057039320, Jadranski Trg 3/a, 51000 Rijeka</item>
      <item>Financijska agencija, OIB 85821130368,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FormatedWithAdressOIB_1">
      <item>Velimir Slamar, OIB 69715502514, Ul. M. Krleže 1/1, 42000 Varaždin</item>
      <item>NARODNE NOVINE, dioničko društvo za izdavanje i tiskanje Službenog lista Republike Hrvatske, službenih i drugih obrazaca te , OIB 64546066176,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OIB 23057039320, Jadranski Trg 3/a, 51000 Rijeka</item>
      <item>Financijska agencija, OIB 85821130368,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OstaliListFormatedWithAdressOIB>
  <DomainObject.Predmet.OstaliListNazivFormated>
    <izvorni_sadrzaj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NazivFormated_1"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OstaliListNazivFormated>
  <DomainObject.Predmet.OstaliListNazivFormatedOIB>
    <izvorni_sadrzaj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OstaliListNazivFormatedOIB_1"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St-262/2012-75</izvorni_sadrzaj>
    <derivirana_varijabla naziv="DomainObject.PoslovniBrojDokumenta_1">St-262/2012-75</derivirana_varijabla>
  </DomainObject.PoslovniBrojDokumenta>
  <DomainObject.Predmet.StrankaIDrugi>
    <izvorni_sadrzaj>DANIJEL PETKOVIĆ i dr.</izvorni_sadrzaj>
    <derivirana_varijabla naziv="DomainObject.Predmet.StrankaIDrugi_1">DANIJEL PETKOVIĆ i dr.</derivirana_varijabla>
  </DomainObject.Predmet.StrankaIDrugi>
  <DomainObject.Predmet.ProtustrankaIDrugi>
    <izvorni_sadrzaj>AUTO KUĆA ŠPOLJARIĆ d.o.o. za trgovinu</izvorni_sadrzaj>
    <derivirana_varijabla naziv="DomainObject.Predmet.ProtustrankaIDrugi_1">AUTO KUĆA ŠPOLJARIĆ d.o.o. za trgovinu</derivirana_varijabla>
  </DomainObject.Predmet.ProtustrankaIDrugi>
  <DomainObject.Predmet.StrankaIDrugiAdressOIB>
    <izvorni_sadrzaj>DANIJEL PETKOVIĆ, OIB 37731342005, Ludbreška ulica 106, 42230 Globočec, Ludbreg i dr.</izvorni_sadrzaj>
    <derivirana_varijabla naziv="DomainObject.Predmet.StrankaIDrugiAdressOIB_1">DANIJEL PETKOVIĆ, OIB 37731342005, Ludbreška ulica 106, 42230 Globočec, Ludbreg i dr.</derivirana_varijabla>
  </DomainObject.Predmet.StrankaIDrugiAdressOIB>
  <DomainObject.Predmet.ProtustrankaIDrugiAdressOIB>
    <izvorni_sadrzaj>AUTO KUĆA ŠPOLJARIĆ d.o.o. za trgovinu, OIB 21760299736, Kučanska 20, 42000 Varaždin</izvorni_sadrzaj>
    <derivirana_varijabla naziv="DomainObject.Predmet.ProtustrankaIDrugiAdressOIB_1">AUTO KUĆA ŠPOLJARIĆ d.o.o. za trgovinu, OIB 21760299736,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ŠANTEK</item>
      <item>AUTO KUĆA ŠPOLJARIĆ d.o.o. za trgovinu</item>
      <item>DANIJEL PETKOVIĆ</item>
      <item>NEVENKA PISKAČ</item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SudioniciListNaziv_1">
      <item>DAMIR ŠANTEK</item>
      <item>AUTO KUĆA ŠPOLJARIĆ d.o.o. za trgovinu</item>
      <item>DANIJEL PETKOVIĆ</item>
      <item>NEVENKA PISKAČ</item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</item>
      <item>Odvjetnik Marko Đuričić, za VB Leasing</item>
      <item>Berislav Maksimović, stečajni upravitelj s liste B</item>
      <item>Anđelko Stankus, stečajni upravitelj s liste B</item>
    </derivirana_varijabla>
  </DomainObject.Predmet.SudioniciListNaziv>
  <DomainObject.Predmet.SudioniciListAdressOIB>
    <izvorni_sadrzaj>
      <item>DAMIR ŠANTEK, OIB 47800480875, Mačkovec 279,40000 Čakovec</item>
      <item>AUTO KUĆA ŠPOLJARIĆ d.o.o. za trgovinu, OIB 21760299736, Kučanska 20,42000 Varaždin</item>
      <item>DANIJEL PETKOVIĆ, OIB 37731342005, Ludbreška ulica 106,42230 Globočec, Ludbreg</item>
      <item>NEVENKA PISKAČ, OIB 97490647660, Završje 141C,42242 Radovan</item>
      <item>Velimir Slamar, OIB 69715502514, Ul. M. Krleže 1/1,42000 Varaždin</item>
      <item>NARODNE NOVINE, dioničko društvo za izdavanje i tiskanje Službenog lista Republike Hrvatske, službenih i drugih obrazaca te , OIB 64546066176, Savski Gaj XIII. put 6,10000 Zagreb</item>
      <item>Županijsko državno odvjetništvo u Varaždinu, Braće Radić 2,42000 Varaždin</item>
      <item>Porezna uprava - Područni ured Varaždin, Graberje 1,42000 Varaždin</item>
      <item>ERSTE&amp;STEIERMÄRKISCHE BANKA dioničko društvo, OIB 23057039320, Jadranski Trg 3/a,51000 Rijeka</item>
      <item>Financijska agencija, OIB 85821130368, Vrtni put 3,10000 Zagreb</item>
      <item>Općinski sud u Varaždinu (Z.k. odjel.), Ul. braće Radić 2,42000 Varaždin</item>
      <item>Krunoslav Špoljarić, S. Vukovića 8/a,Varaždin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izvorni_sadrzaj>
    <derivirana_varijabla naziv="DomainObject.Predmet.SudioniciListAdressOIB_1">
      <item>DAMIR ŠANTEK, OIB 47800480875, Mačkovec 279,40000 Čakovec</item>
      <item>AUTO KUĆA ŠPOLJARIĆ d.o.o. za trgovinu, OIB 21760299736, Kučanska 20,42000 Varaždin</item>
      <item>DANIJEL PETKOVIĆ, OIB 37731342005, Ludbreška ulica 106,42230 Globočec, Ludbreg</item>
      <item>NEVENKA PISKAČ, OIB 97490647660, Završje 141C,42242 Radovan</item>
      <item>Velimir Slamar, OIB 69715502514, Ul. M. Krleže 1/1,42000 Varaždin</item>
      <item>NARODNE NOVINE, dioničko društvo za izdavanje i tiskanje Službenog lista Republike Hrvatske, službenih i drugih obrazaca te , OIB 64546066176, Savski Gaj XIII. put 6,10000 Zagreb</item>
      <item>Županijsko državno odvjetništvo u Varaždinu, Braće Radić 2,42000 Varaždin</item>
      <item>Porezna uprava - Područni ured Varaždin, Graberje 1,42000 Varaždin</item>
      <item>ERSTE&amp;STEIERMÄRKISCHE BANKA dioničko društvo, OIB 23057039320, Jadranski Trg 3/a,51000 Rijeka</item>
      <item>Financijska agencija, OIB 85821130368, Vrtni put 3,10000 Zagreb</item>
      <item>Općinski sud u Varaždinu (Z.k. odjel.), Ul. braće Radić 2,42000 Varaždin</item>
      <item>Krunoslav Špoljarić, S. Vukovića 8/a,Varaždin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  <item>Odvjetničko društvo KNEZOVIĆ &amp; Partneri j.t.d., OIB 53392825913</item>
      <item>Odvjetnik Marko Đuričić, za VB Leasing</item>
      <item>Berislav Maksimović, stečajni upravitelj s liste B</item>
      <item>Anđelko Stankus, stečajni upravitelj s liste 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C2E90-E10B-4F5B-8F67-26FD7DE32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777</properties:Characters>
  <properties:Lines>45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2016-06-16T12:46:00Z</cp:lastPrinted>
  <dcterms:modified xmlns:xsi="http://www.w3.org/2001/XMLSchema-instance" xsi:type="dcterms:W3CDTF">2016-06-16T12:46:00Z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St-262/2012-75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