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c377" w14:paraId="917c37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BF12E1">
        <w:t>905</w:t>
      </w:r>
      <w:r>
        <w:t>/</w:t>
      </w:r>
      <w:r w:rsidR="00E8650F">
        <w:t>1</w:t>
      </w:r>
      <w:r w:rsidR="00611430">
        <w:t>6</w:t>
      </w:r>
      <w:r>
        <w:t>-</w:t>
      </w:r>
      <w:r w:rsidR="00BF12E1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="00955EAC">
        <w:t xml:space="preserve">RH, MF, </w:t>
      </w:r>
      <w:r w:rsidR="00295578">
        <w:t>zastupana po ŽDO u Osijeku</w:t>
      </w:r>
      <w:r w:rsidR="00855D61">
        <w:t>, OIB 52634238587</w:t>
      </w:r>
      <w:r w:rsidR="00295578">
        <w:t xml:space="preserve"> i FOND ZA ZAŠTITU OKOLIŠA I ENERGETSKU UČINKOVITOST, Zagreb, Radnička cesta 80, OIB 85828625994</w:t>
      </w:r>
      <w:r w:rsidR="0023483C">
        <w:t xml:space="preserve"> </w:t>
      </w:r>
      <w:r w:rsidRPr="00611430">
        <w:t xml:space="preserve">za otvaranje stečajnog postupka nad dužnikom </w:t>
      </w:r>
      <w:r w:rsidR="005C162A">
        <w:t>Vio-CAR jednostavno društvo s ograničenom odgovornošću za trgovinu i usluge, Osijek, Martina Divalta 181</w:t>
      </w:r>
      <w:r w:rsidR="00E45DFD" w:rsidRPr="00E45DFD">
        <w:t>, MBS 0301</w:t>
      </w:r>
      <w:r w:rsidR="005C162A">
        <w:t>5</w:t>
      </w:r>
      <w:r w:rsidR="00E45DFD" w:rsidRPr="00E45DFD">
        <w:t>49</w:t>
      </w:r>
      <w:r w:rsidR="005C162A">
        <w:t>06</w:t>
      </w:r>
      <w:r w:rsidR="00E45DFD" w:rsidRPr="00E45DFD">
        <w:t xml:space="preserve">, OIB </w:t>
      </w:r>
      <w:r w:rsidR="005C162A">
        <w:t>57070250723</w:t>
      </w:r>
      <w:r w:rsidR="00450C50" w:rsidRPr="00450C50">
        <w:t xml:space="preserve">, dana </w:t>
      </w:r>
      <w:r w:rsidR="005C162A">
        <w:t>1</w:t>
      </w:r>
      <w:r w:rsidR="00B04405">
        <w:t>2</w:t>
      </w:r>
      <w:r w:rsidR="0023483C">
        <w:t xml:space="preserve">. </w:t>
      </w:r>
      <w:r w:rsidR="00F54FA1">
        <w:t>prosinca</w:t>
      </w:r>
      <w:r w:rsidRPr="00611430">
        <w:t xml:space="preserve"> 2016.</w:t>
      </w:r>
    </w:p>
    <w:p w:rsidRDefault="00A3136C" w:rsidP="002C4C28" w:rsidR="00A3136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7B7EDC" w:rsidP="00F54FA1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F54FA1" w:rsidRPr="00F54FA1">
        <w:t>Vio-CAR jednostavno društvo s ograničenom odgovornošću za trgovinu i usluge, Osijek, Martina Divalta 181, MBS 030154906, OIB 57070250723</w:t>
      </w:r>
      <w:r>
        <w:t>.</w:t>
      </w:r>
    </w:p>
    <w:p w:rsidRDefault="007B7EDC" w:rsidP="004E475E" w:rsidR="007B7EDC">
      <w:pPr>
        <w:jc w:val="both"/>
      </w:pPr>
    </w:p>
    <w:p w:rsidRDefault="007B7EDC" w:rsidP="00F54FA1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54FA1" w:rsidRPr="00F54FA1">
        <w:t>Zlatko Markasović, Osijek, Vijenac I. Meštrovića 50, OIB 82230536462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F54FA1">
        <w:t>9</w:t>
      </w:r>
      <w:r w:rsidR="00406F6D">
        <w:t xml:space="preserve">. </w:t>
      </w:r>
      <w:r w:rsidR="000109DE">
        <w:t>siječnj</w:t>
      </w:r>
      <w:r w:rsidR="00406F6D">
        <w:t>a 201</w:t>
      </w:r>
      <w:r w:rsidR="000109DE">
        <w:t>7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265620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65620" w:rsidRPr="00265620">
        <w:t>Vio-CAR jednostavno društvo s ograničenom odgovornošću za trgovinu i usluge, Osijek, Martina Divalta 181, MBS 030154906, OIB 57070250723</w:t>
      </w:r>
    </w:p>
    <w:p w:rsidRDefault="003C7EC1" w:rsidP="009365DD" w:rsidR="003C7EC1">
      <w:pPr>
        <w:jc w:val="both"/>
      </w:pPr>
    </w:p>
    <w:p w:rsidRDefault="00406F6D" w:rsidP="00A320F5" w:rsidR="00F12013">
      <w:pPr>
        <w:ind w:firstLine="720" w:left="2160"/>
      </w:pPr>
      <w:r>
        <w:t>1</w:t>
      </w:r>
      <w:r w:rsidR="00265620">
        <w:t>7</w:t>
      </w:r>
      <w:r w:rsidR="00F12013">
        <w:t xml:space="preserve">. </w:t>
      </w:r>
      <w:r w:rsidR="00F9032E">
        <w:t>siječnj</w:t>
      </w:r>
      <w:r w:rsidR="00C354FB">
        <w:t>a</w:t>
      </w:r>
      <w:r w:rsidR="00F12013">
        <w:t xml:space="preserve"> 201</w:t>
      </w:r>
      <w:r w:rsidR="00F9032E">
        <w:t>7</w:t>
      </w:r>
      <w:r w:rsidR="00F12013">
        <w:t xml:space="preserve">. u </w:t>
      </w:r>
      <w:r w:rsidR="004C3544">
        <w:t>9</w:t>
      </w:r>
      <w:r w:rsidR="00650092">
        <w:t>,</w:t>
      </w:r>
      <w:r w:rsidR="00265620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A3136C" w:rsidP="004E475E" w:rsidR="00A3136C">
      <w:pPr>
        <w:jc w:val="both"/>
      </w:pPr>
    </w:p>
    <w:p w:rsidRDefault="00855D61" w:rsidP="004E475E" w:rsidR="00855D61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A3136C" w:rsidP="004E475E" w:rsidR="00A3136C">
      <w:pPr>
        <w:jc w:val="both"/>
      </w:pPr>
    </w:p>
    <w:p w:rsidRDefault="00855D61" w:rsidP="004E475E" w:rsidR="00855D61">
      <w:pPr>
        <w:jc w:val="both"/>
      </w:pPr>
      <w:r>
        <w:tab/>
        <w:t xml:space="preserve">Dana 11.08.2016. godine na ovom sudu zaprimljen je Zahtjev Financijske agencije RC Osijek, Podružnica Osijek za pokretanje skraćenog stečajnog postupka nad dužnikom </w:t>
      </w:r>
      <w:r w:rsidR="00317D94" w:rsidRPr="009607EC">
        <w:t>Vio-CAR</w:t>
      </w:r>
      <w:r w:rsidR="00317D94">
        <w:t xml:space="preserve"> j.d.o.o. Osijek, </w:t>
      </w:r>
      <w:r w:rsidR="00317D94" w:rsidRPr="009607EC">
        <w:t>Martina Divalta 181, MBS 030154906, OIB 57070250723</w:t>
      </w:r>
      <w:r w:rsidR="00317D94">
        <w:t>.</w:t>
      </w:r>
    </w:p>
    <w:p w:rsidRDefault="00317D94" w:rsidP="004E475E" w:rsidR="00317D94">
      <w:pPr>
        <w:jc w:val="both"/>
      </w:pPr>
    </w:p>
    <w:p w:rsidRDefault="00317D94" w:rsidP="004E475E" w:rsidR="00317D94">
      <w:pPr>
        <w:jc w:val="both"/>
      </w:pPr>
      <w:r>
        <w:tab/>
        <w:t>Ovaj sud je pod brojem St-2135/16-3 dana 24.08.2016. objavio oglas sukladno odredbi članka 430. Stečajnog zakona (NN 71/15, dalje: SZ) kojim je pozvao direktora dužnika da u roku od 15 dana od dana objave ovog oglasa na e-oglasnoj ploči suda podnese javnobilježnički ovjerovljeni popis imovine i obveza dužnika na propisanom obrascu.</w:t>
      </w:r>
      <w:r w:rsidR="000F1333">
        <w:t xml:space="preserve"> Oglasom su pozvani i vjerovnici dužnika u roku od 45 dana od dana objave oglasa na e-oglasnoj ploči suda predložiti otvaranje stečajnog postupka nad dužnikom, te uplatiti predujam u iznosu od 10.000,00 kn za pokriće troškova postupka.</w:t>
      </w:r>
    </w:p>
    <w:p w:rsidRDefault="00663D74" w:rsidP="004E475E" w:rsidR="00663D74">
      <w:pPr>
        <w:jc w:val="both"/>
      </w:pPr>
    </w:p>
    <w:p w:rsidRDefault="00955680" w:rsidP="00955680" w:rsidR="00955680">
      <w:pPr>
        <w:ind w:firstLine="720"/>
        <w:jc w:val="both"/>
      </w:pPr>
      <w:r>
        <w:t xml:space="preserve">Dana </w:t>
      </w:r>
      <w:r w:rsidR="003908AE">
        <w:t>29</w:t>
      </w:r>
      <w:r>
        <w:t>.</w:t>
      </w:r>
      <w:r w:rsidR="003908AE">
        <w:t>08</w:t>
      </w:r>
      <w:r>
        <w:t xml:space="preserve">.2016. zaprimljen je na ovome sudu prijedlog </w:t>
      </w:r>
      <w:r w:rsidR="003908AE">
        <w:t xml:space="preserve">RH, MF, zastupana po ŽDO u Osijeku </w:t>
      </w:r>
      <w:r>
        <w:t xml:space="preserve">od </w:t>
      </w:r>
      <w:r w:rsidR="003908AE">
        <w:t>29</w:t>
      </w:r>
      <w:r>
        <w:t>.</w:t>
      </w:r>
      <w:r w:rsidR="003908AE">
        <w:t>08</w:t>
      </w:r>
      <w:r>
        <w:t xml:space="preserve">.2016. godine, za otvaranje stečajnog postupka nad dužnikom </w:t>
      </w:r>
      <w:r w:rsidR="009607EC" w:rsidRPr="009607EC">
        <w:t>Vio-CAR jednostavno društvo s ograničenom odgovornošću za trgovinu i usluge, Osijek, Martina Divalta 181, MBS 030154906, OIB 57070250723</w:t>
      </w:r>
      <w:r>
        <w:t>, temeljem odredbe čl. 1</w:t>
      </w:r>
      <w:r w:rsidR="009607EC">
        <w:t>6</w:t>
      </w:r>
      <w:r>
        <w:t xml:space="preserve">. </w:t>
      </w:r>
      <w:r w:rsidR="009607EC">
        <w:t>i</w:t>
      </w:r>
      <w:r>
        <w:t xml:space="preserve"> 1</w:t>
      </w:r>
      <w:r w:rsidR="009607EC">
        <w:t>09</w:t>
      </w:r>
      <w:r>
        <w:t>. Stečajnog zakona (NN 71/15, dalje: SZ).</w:t>
      </w:r>
    </w:p>
    <w:p w:rsidRDefault="00955680" w:rsidP="00955680" w:rsidR="00955680">
      <w:pPr>
        <w:ind w:firstLine="720"/>
        <w:jc w:val="both"/>
      </w:pPr>
    </w:p>
    <w:p w:rsidRDefault="00955680" w:rsidP="00955680" w:rsidR="00955680">
      <w:pPr>
        <w:ind w:firstLine="720"/>
        <w:jc w:val="both"/>
      </w:pPr>
      <w:r>
        <w:t xml:space="preserve">U prijedlogu je navela da </w:t>
      </w:r>
      <w:r w:rsidR="003778B9">
        <w:t>vjerovnik ima tražbinu prema dužniku u iznosu od 27.242,73 kn koja se temelji na ovršnim i vjerodostojnim ispravama. Dužnik tražbinu nije namirio od 2015.</w:t>
      </w:r>
    </w:p>
    <w:p w:rsidRDefault="000F786E" w:rsidP="00955680" w:rsidR="000F786E">
      <w:pPr>
        <w:ind w:firstLine="720"/>
        <w:jc w:val="both"/>
      </w:pPr>
    </w:p>
    <w:p w:rsidRDefault="000F786E" w:rsidP="00955680" w:rsidR="000F786E">
      <w:pPr>
        <w:ind w:firstLine="720"/>
        <w:jc w:val="both"/>
      </w:pPr>
      <w:r>
        <w:t xml:space="preserve">Dostavlja </w:t>
      </w:r>
      <w:r w:rsidR="00A271D0">
        <w:t>Dopis od 25.08.2016. – upit o imovini – vozilo, upit o imovini – zrakoplov, upit o imovini – posjed nekretnina, upit o imovini – plovilo,</w:t>
      </w:r>
      <w:r w:rsidR="008C4203">
        <w:t xml:space="preserve"> upit o imovini – vrijednosni papir, upit o imovini – dividenda,</w:t>
      </w:r>
      <w:r w:rsidR="00C43408">
        <w:t xml:space="preserve"> upit o imovini – udjel, upit o imovini – založno pravo, Očevidnik o redoslijedu plaćanja, Jedinstveni registar računa,</w:t>
      </w:r>
      <w:r w:rsidR="005B525F">
        <w:t xml:space="preserve"> upit o imovini – iznos i Izračun 154409.</w:t>
      </w:r>
    </w:p>
    <w:p w:rsidRDefault="003778B9" w:rsidP="00955680" w:rsidR="003778B9">
      <w:pPr>
        <w:ind w:firstLine="720"/>
        <w:jc w:val="both"/>
      </w:pPr>
    </w:p>
    <w:p w:rsidRDefault="00663D74" w:rsidP="00955680" w:rsidR="003778B9">
      <w:pPr>
        <w:ind w:firstLine="720"/>
        <w:jc w:val="both"/>
      </w:pPr>
      <w:r>
        <w:lastRenderedPageBreak/>
        <w:t>Dalje navodi da k</w:t>
      </w:r>
      <w:r w:rsidR="003778B9">
        <w:t>od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</w:t>
      </w:r>
    </w:p>
    <w:p w:rsidRDefault="003778B9" w:rsidP="00955680" w:rsidR="003778B9">
      <w:pPr>
        <w:ind w:firstLine="720"/>
        <w:jc w:val="both"/>
      </w:pPr>
    </w:p>
    <w:p w:rsidRDefault="003778B9" w:rsidP="009A75B1" w:rsidR="009A75B1">
      <w:pPr>
        <w:ind w:firstLine="720"/>
        <w:jc w:val="both"/>
      </w:pPr>
      <w:r>
        <w:t xml:space="preserve">Nadalje </w:t>
      </w:r>
      <w:r w:rsidR="00F41F5A">
        <w:t>dana 3.10.2016. zaprimljen je prijedlog FOND</w:t>
      </w:r>
      <w:r w:rsidR="009A75B1">
        <w:t>A</w:t>
      </w:r>
      <w:r w:rsidR="00F41F5A">
        <w:t xml:space="preserve"> ZA ZAŠTITU OKOLIŠA I ENERGETSKU UČINKOVITOST, Zagreb, Radnička cesta 80</w:t>
      </w:r>
      <w:r w:rsidR="009A75B1">
        <w:t xml:space="preserve">, za otvaranje stečajnog postupka nad dužnikom </w:t>
      </w:r>
      <w:r w:rsidR="009A75B1" w:rsidRPr="009607EC">
        <w:t>Vio-CAR jednostavno društvo s ograničenom odgovornošću za trgovinu i usluge, Osijek, Martina Divalta 181, MBS 030154906, OIB 57070250723</w:t>
      </w:r>
      <w:r w:rsidR="009A75B1">
        <w:t>, temeljem odredbe čl. 16. i 109. SZ.</w:t>
      </w:r>
    </w:p>
    <w:p w:rsidRDefault="003778B9" w:rsidP="00955680" w:rsidR="003778B9">
      <w:pPr>
        <w:ind w:firstLine="720"/>
        <w:jc w:val="both"/>
      </w:pPr>
    </w:p>
    <w:p w:rsidRDefault="009A75B1" w:rsidP="00955680" w:rsidR="00955680">
      <w:pPr>
        <w:ind w:firstLine="720"/>
        <w:jc w:val="both"/>
      </w:pPr>
      <w:r>
        <w:t>U prijedlogu je navela da vjerovnik ima tražbinu prema dužniku u iznosu od</w:t>
      </w:r>
      <w:r w:rsidR="003533BA">
        <w:t xml:space="preserve"> </w:t>
      </w:r>
      <w:r>
        <w:t>8.932,80 kn uve</w:t>
      </w:r>
      <w:r w:rsidR="006B4F26">
        <w:t>ć</w:t>
      </w:r>
      <w:r>
        <w:t>anu za zakonske zatezne kamate od dospijeća pa do dana otvaranja st</w:t>
      </w:r>
      <w:r w:rsidR="006B4F26">
        <w:t xml:space="preserve">ečajnog postupka koja se temelji </w:t>
      </w:r>
      <w:r w:rsidR="002E42D0">
        <w:t>na Rješenjima o plaćanju naknade za gospodarenje otpadnim gumama i Rješenjima o ovrsi</w:t>
      </w:r>
      <w:r w:rsidR="003533BA">
        <w:t>.</w:t>
      </w:r>
    </w:p>
    <w:p w:rsidRDefault="002E42D0" w:rsidP="00955680" w:rsidR="002E42D0">
      <w:pPr>
        <w:ind w:firstLine="720"/>
        <w:jc w:val="both"/>
      </w:pPr>
    </w:p>
    <w:p w:rsidRDefault="00955680" w:rsidP="00955680" w:rsidR="00955680">
      <w:pPr>
        <w:ind w:firstLine="720"/>
        <w:jc w:val="both"/>
      </w:pPr>
      <w:r>
        <w:t xml:space="preserve">Dostavlja </w:t>
      </w:r>
      <w:r w:rsidR="00930989">
        <w:t xml:space="preserve">Karticu partnera, Rješenje o plaćanju naknade za gospodarenje otpadnim gumama </w:t>
      </w:r>
      <w:r w:rsidR="00C3394B">
        <w:t>Klasa: UP/I 351-02/16-24/</w:t>
      </w:r>
      <w:r w:rsidR="00D96576">
        <w:t>1</w:t>
      </w:r>
      <w:r w:rsidR="00C3394B">
        <w:t xml:space="preserve">678, Ur.broj: 563-06-3-1/250-16-2 od 11.03.2016., Rješenje o ovrsi broj </w:t>
      </w:r>
      <w:r w:rsidR="00D96576">
        <w:t>Klasa: UP/I 351-02/16-24/1678, Ur.broj: 563-02-1/234-16-3</w:t>
      </w:r>
      <w:r w:rsidR="004C3364">
        <w:t xml:space="preserve"> od 16.06.2016.</w:t>
      </w:r>
      <w:r w:rsidR="00D96576">
        <w:t>,</w:t>
      </w:r>
      <w:r w:rsidR="00B33FFE">
        <w:t xml:space="preserve"> Rješenje o plaćanju naknade za gospodarenje otpadnim gumama Klasa: UP/I 351-02/16-24/1679, Ur.broj: 563-06-3-1/250-16-2 od 11.03.2016., Rješenje o ovrsi broj Klasa: UP/I 351-02/16-24/167</w:t>
      </w:r>
      <w:r w:rsidR="004C3364">
        <w:t>9</w:t>
      </w:r>
      <w:r w:rsidR="00B33FFE">
        <w:t>, Ur.broj:</w:t>
      </w:r>
      <w:r w:rsidR="004C3364">
        <w:t xml:space="preserve"> 563-02-1/234-16-3 od 16.06.2016.,</w:t>
      </w:r>
      <w:r w:rsidR="00AD2E40">
        <w:t xml:space="preserve"> Rješenje o plaćanju naknade za gospodarenje otpadnim gumama Klasa: UP/I 351-02/16-24/1680, Ur.broj: 563-06-3-1/250-16-2 od 11.03.2016., Rješenje o ovrsi broj Klasa: UP/I 351-02/16-24/16</w:t>
      </w:r>
      <w:r w:rsidR="00E517AD">
        <w:t>80</w:t>
      </w:r>
      <w:r w:rsidR="00AD2E40">
        <w:t>, Ur.broj: 563-02-1/234-16-3 od 16.06.2016.,</w:t>
      </w:r>
      <w:r w:rsidR="00E517AD">
        <w:t xml:space="preserve"> Rješenje o plaćanju naknade za gospodarenje otpadnim gumama Klasa: UP/I 351-02/16-24/168</w:t>
      </w:r>
      <w:r w:rsidR="0034197E">
        <w:t>2</w:t>
      </w:r>
      <w:r w:rsidR="00E517AD">
        <w:t>, Ur.broj: 563-06-3-1/250-16-2 od 11.03.2016., Rješenje o ovrsi broj Klasa: UP/I 351-02/16-24/168</w:t>
      </w:r>
      <w:r w:rsidR="0034197E">
        <w:t>2</w:t>
      </w:r>
      <w:r w:rsidR="00E517AD">
        <w:t>, Ur.broj: 563-02-1/234-16-3 od 16.06.2016.,</w:t>
      </w:r>
      <w:r w:rsidR="0034197E">
        <w:t xml:space="preserve"> Rješenje o plaćanju naknade za gospodarenje otpadnim gumama Klasa: UP/I 351-02/16-29/797, Ur.broj: 563-06-3-1/250-16-2 od 1</w:t>
      </w:r>
      <w:r w:rsidR="00357DD6">
        <w:t>5</w:t>
      </w:r>
      <w:r w:rsidR="0034197E">
        <w:t>.03.2016., Rješenje o ovrsi broj Klasa: UP/I 351-02/16-2</w:t>
      </w:r>
      <w:r w:rsidR="00357DD6">
        <w:t>9</w:t>
      </w:r>
      <w:r w:rsidR="0034197E">
        <w:t>/</w:t>
      </w:r>
      <w:r w:rsidR="00357DD6">
        <w:t>797</w:t>
      </w:r>
      <w:r w:rsidR="0034197E">
        <w:t>, Ur.broj: 563-02-1/234-16-3 od 1</w:t>
      </w:r>
      <w:r w:rsidR="00357DD6">
        <w:t>4</w:t>
      </w:r>
      <w:r w:rsidR="0034197E">
        <w:t>.06.2016.,</w:t>
      </w:r>
      <w:r w:rsidR="00357DD6">
        <w:t xml:space="preserve"> Rješenje o plaćanju naknade za gospodarenje otpadnim gumama Klasa: UP/I 351-02/16-29/798, Ur.broj: 563-06-3-1/250-16-2 od 15.03.2016., Rješenje o ovrsi broj Klasa: UP/I 351-02/16-29/79</w:t>
      </w:r>
      <w:r w:rsidR="00E80FD3">
        <w:t>8</w:t>
      </w:r>
      <w:r w:rsidR="00357DD6">
        <w:t>, Ur.broj: 563-02-1/234-16-3 od 14.06.2016.,</w:t>
      </w:r>
      <w:r w:rsidR="00E80FD3">
        <w:t xml:space="preserve"> Rješenje o plaćanju naknade za gospodarenje otpadnim gumama Klasa: UP/I 351-02/16-29/1048, Ur.broj: 563-06-3-1/250-16-2 od 21</w:t>
      </w:r>
      <w:r w:rsidR="00BD7DE1">
        <w:t xml:space="preserve">.03.2016. i </w:t>
      </w:r>
      <w:r w:rsidR="00E80FD3">
        <w:t>Rješenje o ovrsi broj Klasa: UP/I 351-02/16-29/</w:t>
      </w:r>
      <w:r w:rsidR="00630694">
        <w:t>1033</w:t>
      </w:r>
      <w:r w:rsidR="00E80FD3">
        <w:t>, Ur.broj: 563-0</w:t>
      </w:r>
      <w:r w:rsidR="00630694">
        <w:t>6-3</w:t>
      </w:r>
      <w:r w:rsidR="00E80FD3">
        <w:t>-1/2</w:t>
      </w:r>
      <w:r w:rsidR="00630694">
        <w:t>50</w:t>
      </w:r>
      <w:r w:rsidR="00E80FD3">
        <w:t xml:space="preserve">-16-3 od </w:t>
      </w:r>
      <w:r w:rsidR="00630694">
        <w:t>21</w:t>
      </w:r>
      <w:r w:rsidR="00E80FD3">
        <w:t>.0</w:t>
      </w:r>
      <w:r w:rsidR="00630694">
        <w:t>3</w:t>
      </w:r>
      <w:r w:rsidR="00E80FD3">
        <w:t>.2016.,</w:t>
      </w:r>
      <w:r w:rsidR="00C3740E">
        <w:t xml:space="preserve"> Ovlast broj Klasa: 080-08/14-01/2 URBROJ: 563-09-1/16-16-35 od 20.09.2016.</w:t>
      </w:r>
    </w:p>
    <w:p w:rsidRDefault="00663D74" w:rsidP="00955680" w:rsidR="00663D74">
      <w:pPr>
        <w:ind w:firstLine="720"/>
        <w:jc w:val="both"/>
      </w:pPr>
    </w:p>
    <w:p w:rsidRDefault="00663D74" w:rsidP="00663D74" w:rsidR="00663D74">
      <w:pPr>
        <w:jc w:val="both"/>
      </w:pPr>
      <w:r>
        <w:tab/>
        <w:t>Budući su vjerovnici podnijeli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 i postupak nastavio prema općim odredbama Stečajnog zakona.</w:t>
      </w:r>
    </w:p>
    <w:p w:rsidRDefault="00663D74" w:rsidP="00955680" w:rsidR="00663D74">
      <w:pPr>
        <w:ind w:firstLine="720"/>
        <w:jc w:val="both"/>
      </w:pPr>
    </w:p>
    <w:p w:rsidRDefault="00406F6D" w:rsidP="00406F6D" w:rsidR="00406F6D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A3136C" w:rsidP="0051072F" w:rsidR="00A3136C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</w:t>
      </w:r>
      <w:r w:rsidR="00BD7DE1">
        <w:t>su</w:t>
      </w:r>
      <w:r w:rsidRPr="00176811">
        <w:t xml:space="preserve"> predlagatelj</w:t>
      </w:r>
      <w:r w:rsidR="00BD7DE1">
        <w:t>i</w:t>
      </w:r>
      <w:r w:rsidRPr="00176811">
        <w:t xml:space="preserve"> ovlašten</w:t>
      </w:r>
      <w:r w:rsidR="00BD7DE1">
        <w:t>i</w:t>
      </w:r>
      <w:r w:rsidRPr="00176811">
        <w:t xml:space="preserve"> za podnošenje predmetnoga prijedloga temeljem odredbe </w:t>
      </w:r>
      <w:r w:rsidR="00BD7DE1">
        <w:t xml:space="preserve">16. i 109. </w:t>
      </w:r>
      <w:r>
        <w:t>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A3136C" w:rsidP="006F7B5B" w:rsidR="00A3136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9C75A5">
        <w:t>1</w:t>
      </w:r>
      <w:r w:rsidR="00915CE2">
        <w:t>2</w:t>
      </w:r>
      <w:r>
        <w:t xml:space="preserve">. </w:t>
      </w:r>
      <w:r w:rsidR="009C75A5">
        <w:t>prosinca</w:t>
      </w:r>
      <w:r>
        <w:t xml:space="preserve"> 2016.</w:t>
      </w:r>
    </w:p>
    <w:p w:rsidRDefault="00A3136C" w:rsidP="005137EC" w:rsidR="00A3136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9C75A5" w:rsidP="00B246D8" w:rsidR="009C75A5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9C75A5">
        <w:t>RH po ŽDO GUO Osijek</w:t>
      </w:r>
    </w:p>
    <w:p w:rsidRDefault="009C75A5" w:rsidP="00B246D8" w:rsidR="009C75A5">
      <w:pPr>
        <w:numPr>
          <w:ilvl w:val="0"/>
          <w:numId w:val="6"/>
        </w:numPr>
        <w:jc w:val="both"/>
      </w:pPr>
      <w:r>
        <w:t>Predlagatelj FOND ZA ZAŠTITU OKOLIŠA I ENERGETSKU UČINKOVITOST, Zagreb, Radnička cesta 80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ED0B78" w:rsidP="00EF47C9" w:rsidR="00ED0B78">
      <w:pPr>
        <w:numPr>
          <w:ilvl w:val="0"/>
          <w:numId w:val="6"/>
        </w:numPr>
        <w:jc w:val="both"/>
      </w:pPr>
      <w:r>
        <w:t>FINI pozivom na njihov poslovni broj</w:t>
      </w:r>
    </w:p>
    <w:p w:rsidRDefault="00ED0B78" w:rsidP="00EF47C9" w:rsidR="00ED0B78">
      <w:pPr>
        <w:numPr>
          <w:ilvl w:val="0"/>
          <w:numId w:val="6"/>
        </w:numPr>
        <w:jc w:val="both"/>
      </w:pPr>
      <w:r>
        <w:t>Zakonski zastupnik dužnika Franz Viola, Osijek, J. Gojkovića 6/B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05765B">
        <w:t xml:space="preserve"> i </w:t>
      </w:r>
      <w:r w:rsidR="00C912D7">
        <w:t>1</w:t>
      </w:r>
      <w:r w:rsidR="00A3136C">
        <w:t>1</w:t>
      </w:r>
      <w:r w:rsidR="0005765B">
        <w:t>-66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700D9">
        <w:t>1</w:t>
      </w:r>
      <w:r w:rsidR="0005765B">
        <w:t>7</w:t>
      </w:r>
      <w:r>
        <w:t>/</w:t>
      </w:r>
      <w:r w:rsidR="00AA55D3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0B8C">
      <w:rPr>
        <w:noProof/>
      </w:rPr>
      <w:t>4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BF12E1" w:rsidRPr="00BF12E1">
      <w:t>14 St-2905/16-2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65620"/>
    <w:rsid w:val="00295578"/>
    <w:rsid w:val="00295F3E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7DD6"/>
    <w:rsid w:val="003778B9"/>
    <w:rsid w:val="00383A81"/>
    <w:rsid w:val="003908AE"/>
    <w:rsid w:val="003927F2"/>
    <w:rsid w:val="00394CAB"/>
    <w:rsid w:val="00394D49"/>
    <w:rsid w:val="003A6151"/>
    <w:rsid w:val="003A61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B8C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7AD"/>
    <w:rsid w:val="00E51EF4"/>
    <w:rsid w:val="00E73FC0"/>
    <w:rsid w:val="00E80FD3"/>
    <w:rsid w:val="00E82BC0"/>
    <w:rsid w:val="00E8650F"/>
    <w:rsid w:val="00E905B8"/>
    <w:rsid w:val="00E920FD"/>
    <w:rsid w:val="00EA7C38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52634238587</izvorni_sadrzaj>
    <derivirana_varijabla naziv="DomainObject.Predmet.StrankaFormatedOIB_1">  MINISTARSTVO FINANCIJA, OIB 52634238587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52634238587</izvorni_sadrzaj>
    <derivirana_varijabla naziv="DomainObject.Predmet.StrankaFormatedWithAdressOIB_1"> MINISTARSTVO FINANCIJA, OIB 52634238587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52634238587</izvorni_sadrzaj>
    <derivirana_varijabla naziv="DomainObject.Predmet.StrankaWithAdressOIB_1">MINISTARSTVO FINANCIJA, OIB 52634238587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52634238587</izvorni_sadrzaj>
    <derivirana_varijabla naziv="DomainObject.Predmet.StrankaNazivFormatedOIB_1">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52634238587</item>
    </izvorni_sadrzaj>
    <derivirana_varijabla naziv="DomainObject.Predmet.StrankaListFormatedOIB_1">
      <item>MINISTARSTVO FINANCIJA, OIB 52634238587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52634238587</item>
    </izvorni_sadrzaj>
    <derivirana_varijabla naziv="DomainObject.Predmet.StrankaListFormatedWithAdressOIB_1">
      <item>MINISTARSTVO FINANCIJA, OIB 52634238587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52634238587</item>
    </izvorni_sadrzaj>
    <derivirana_varijabla naziv="DomainObject.Predmet.StrankaListNazivFormatedOIB_1">
      <item>MINISTARSTVO FINANCIJA, OIB 52634238587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</izvorni_sadrzaj>
    <derivirana_varijabla naziv="DomainObject.Predmet.StrankaIDrugiAdressOIB_1">MINISTARSTVO FINANCIJA, OIB 52634238587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</izvorni_sadrzaj>
    <derivirana_varijabla naziv="DomainObject.Predmet.SudioniciListNazivOIB_1">
      <item>, OIB 57070250723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349DD-EE42-457B-B03A-D34448A18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1234</properties:Words>
  <properties:Characters>7352</properties:Characters>
  <properties:Lines>166</properties:Lines>
  <properties:Paragraphs>46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8607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2016-12-12T10:28:00Z</cp:lastPrinted>
  <dcterms:modified xmlns:xsi="http://www.w3.org/2001/XMLSchema-instance" xsi:type="dcterms:W3CDTF">2016-12-12T12:26:00Z</dcterms:modified>
  <cp:revision>18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