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952935">
                    <w:rPr>
                      <w:sz w:val="22"/>
                      <w:szCs w:val="22"/>
                    </w:rPr>
                    <w:t>t-1036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6dc0af" w14:paraId="e6dc0a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952935">
        <w:t>S.I. TRANS jednostavno društvo s ograničenom odgovornošću z</w:t>
      </w:r>
      <w:r w:rsidR="00A51417">
        <w:t>a proizvodnju, trgovinu i prijevoz</w:t>
      </w:r>
      <w:r w:rsidR="00952935">
        <w:t>, Čepin, Ivana Gundulića 65, MBS: 030159017, OIB: 49757938788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A129F2">
        <w:t>7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52935">
        <w:t>S.I. TRANS jednostavno društvo s ograničenom odgovornošću z</w:t>
      </w:r>
      <w:r w:rsidR="00A51417">
        <w:t>a proizvodnju, trgovinu i prijevoz</w:t>
      </w:r>
      <w:r w:rsidR="00952935">
        <w:t>, Čepin, Ivana Gundulića 65, MBS: 030159017, OIB: 49757938788</w:t>
      </w:r>
      <w:r w:rsidR="009C76C5">
        <w:t>,</w:t>
      </w:r>
      <w:r>
        <w:t xml:space="preserve"> na temelju neizvršenih osnova za plaćanje iznosi </w:t>
      </w:r>
      <w:r w:rsidR="00952935">
        <w:t>7.497,45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52935">
        <w:t>Igor Smolčić, OIB: 66132297063, Čepin, Psunjska 38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52935">
        <w:t>1036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A129F2">
        <w:t>7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922327">
        <w:t>5</w:t>
      </w:r>
      <w:r>
        <w:t>.</w:t>
      </w:r>
      <w:r w:rsidR="00A129F2">
        <w:t>11</w:t>
      </w:r>
      <w:r>
        <w:t>.2018.</w:t>
      </w:r>
    </w:p>
    <w:p w:rsidRDefault="0068105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05A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St-1036/2018</izvorni_sadrzaj>
    <derivirana_varijabla naziv="DomainObject.Predmet.OznakaBroj_1">St-1036/2018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S.I. TRANS jednostavno društvo s ograničenom odgovornošću za proizvodnju, trgovinu i prijevoz</izvorni_sadrzaj>
    <derivirana_varijabla naziv="DomainObject.Predmet.ProtustrankaFormated_1">  S.I. TRANS jednostavno društvo s ograničenom odgovornošću za proizvodnju, trgovinu i prijevoz</derivirana_varijabla>
  </DomainObject.Predmet.ProtustrankaFormated>
  <DomainObject.Predmet.ProtustrankaFormatedOIB>
    <izvorni_sadrzaj>  S.I. TRANS jednostavno društvo s ograničenom odgovornošću za proizvodnju, trgovinu i prijevoz, OIB 49757938788</izvorni_sadrzaj>
    <derivirana_varijabla naziv="DomainObject.Predmet.ProtustrankaFormatedOIB_1">  S.I. TRANS jednostavno društvo s ograničenom odgovornošću za proizvodnju, trgovinu i prijevoz, OIB 49757938788</derivirana_varijabla>
  </DomainObject.Predmet.ProtustrankaFormatedOIB>
  <DomainObject.Predmet.ProtustrankaFormatedWithAdress>
    <izvorni_sadrzaj> S.I. TRANS jednostavno društvo s ograničenom odgovornošću za proizvodnju, trgovinu i prijevoz, Ivana Gundulića 65, 31431 Čepin</izvorni_sadrzaj>
    <derivirana_varijabla naziv="DomainObject.Predmet.ProtustrankaFormatedWithAdress_1"> S.I. TRANS jednostavno društvo s ograničenom odgovornošću za proizvodnju, trgovinu i prijevoz, Ivana Gundulića 65, 31431 Čepin</derivirana_varijabla>
  </DomainObject.Predmet.ProtustrankaFormatedWithAdress>
  <DomainObject.Predmet.ProtustrankaFormatedWithAdressOIB>
    <izvorni_sadrzaj> S.I. TRANS jednostavno društvo s ograničenom odgovornošću za proizvodnju, trgovinu i prijevoz, OIB 49757938788, Ivana Gundulića 65, 31431 Čepin</izvorni_sadrzaj>
    <derivirana_varijabla naziv="DomainObject.Predmet.ProtustrankaFormatedWithAdressOIB_1"> S.I. TRANS jednostavno društvo s ograničenom odgovornošću za proizvodnju, trgovinu i prijevoz, OIB 49757938788, Ivana Gundulića 65, 31431 Čepin</derivirana_varijabla>
  </DomainObject.Predmet.ProtustrankaFormatedWithAdressOIB>
  <DomainObject.Predmet.ProtustrankaWithAdress>
    <izvorni_sadrzaj>S.I. TRANS jednostavno društvo s ograničenom odgovornošću za proizvodnju, trgovinu i prijevoz Ivana Gundulića 65, 31431 Čepin</izvorni_sadrzaj>
    <derivirana_varijabla naziv="DomainObject.Predmet.ProtustrankaWithAdress_1">S.I. TRANS jednostavno društvo s ograničenom odgovornošću za proizvodnju, trgovinu i prijevoz Ivana Gundulića 65, 31431 Čepin</derivirana_varijabla>
  </DomainObject.Predmet.ProtustrankaWithAdress>
  <DomainObject.Predmet.ProtustrankaWithAdressOIB>
    <izvorni_sadrzaj>S.I. TRANS jednostavno društvo s ograničenom odgovornošću za proizvodnju, trgovinu i prijevoz, OIB 49757938788, Ivana Gundulića 65, 31431 Čepin</izvorni_sadrzaj>
    <derivirana_varijabla naziv="DomainObject.Predmet.ProtustrankaWithAdressOIB_1">S.I. TRANS jednostavno društvo s ograničenom odgovornošću za proizvodnju, trgovinu i prijevoz, OIB 49757938788, Ivana Gundulića 65, 31431 Čepin</derivirana_varijabla>
  </DomainObject.Predmet.ProtustrankaWithAdressOIB>
  <DomainObject.Predmet.ProtustrankaNazivFormated>
    <izvorni_sadrzaj>S.I. TRANS jednostavno društvo s ograničenom odgovornošću za proizvodnju, trgovinu i prijevoz</izvorni_sadrzaj>
    <derivirana_varijabla naziv="DomainObject.Predmet.ProtustrankaNazivFormated_1">S.I. TRANS jednostavno društvo s ograničenom odgovornošću za proizvodnju, trgovinu i prijevoz</derivirana_varijabla>
  </DomainObject.Predmet.ProtustrankaNazivFormated>
  <DomainObject.Predmet.ProtustrankaNazivFormatedOIB>
    <izvorni_sadrzaj>S.I. TRANS jednostavno društvo s ograničenom odgovornošću za proizvodnju, trgovinu i prijevoz, OIB 49757938788</izvorni_sadrzaj>
    <derivirana_varijabla naziv="DomainObject.Predmet.ProtustrankaNazivFormatedOIB_1">S.I. TRANS jednostavno društvo s ograničenom odgovornošću za proizvodnju, trgovinu i prijevoz, OIB 49757938788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S.I. TRANS jednostavno društvo s ograničenom odgovornošću za proizvodnju, trgovinu i prijevoz</item>
    </izvorni_sadrzaj>
    <derivirana_varijabla naziv="DomainObject.Predmet.ProtuStrankaListFormated_1">
      <item>S.I. TRANS jednostavno društvo s ograničenom odgovornošću za proizvodnju, trgovinu i prijevoz</item>
    </derivirana_varijabla>
  </DomainObject.Predmet.ProtuStrankaListFormated>
  <DomainObject.Predmet.ProtuStrankaListFormatedOIB>
    <izvorni_sadrzaj>
      <item>S.I. TRANS jednostavno društvo s ograničenom odgovornošću za proizvodnju, trgovinu i prijevoz, OIB 49757938788</item>
    </izvorni_sadrzaj>
    <derivirana_varijabla naziv="DomainObject.Predmet.ProtuStrankaListFormatedOIB_1">
      <item>S.I. TRANS jednostavno društvo s ograničenom odgovornošću za proizvodnju, trgovinu i prijevoz, OIB 49757938788</item>
    </derivirana_varijabla>
  </DomainObject.Predmet.ProtuStrankaListFormatedOIB>
  <DomainObject.Predmet.ProtuStrankaListFormatedWithAdress>
    <izvorni_sadrzaj>
      <item>S.I. TRANS jednostavno društvo s ograničenom odgovornošću za proizvodnju, trgovinu i prijevoz, Ivana Gundulića 65, 31431 Čepin</item>
    </izvorni_sadrzaj>
    <derivirana_varijabla naziv="DomainObject.Predmet.ProtuStrankaListFormatedWithAdress_1">
      <item>S.I. TRANS jednostavno društvo s ograničenom odgovornošću za proizvodnju, trgovinu i prijevoz, Ivana Gundulića 65, 31431 Čepin</item>
    </derivirana_varijabla>
  </DomainObject.Predmet.ProtuStrankaListFormatedWithAdress>
  <DomainObject.Predmet.ProtuStrankaListFormatedWithAdressOIB>
    <izvorni_sadrzaj>
      <item>S.I. TRANS jednostavno društvo s ograničenom odgovornošću za proizvodnju, trgovinu i prijevoz, OIB 49757938788, Ivana Gundulića 65, 31431 Čepin</item>
    </izvorni_sadrzaj>
    <derivirana_varijabla naziv="DomainObject.Predmet.ProtuStrankaListFormatedWithAdressOIB_1">
      <item>S.I. TRANS jednostavno društvo s ograničenom odgovornošću za proizvodnju, trgovinu i prijevoz, OIB 49757938788, Ivana Gundulića 65, 31431 Čepin</item>
    </derivirana_varijabla>
  </DomainObject.Predmet.ProtuStrankaListFormatedWithAdressOIB>
  <DomainObject.Predmet.ProtuStrankaListNazivFormated>
    <izvorni_sadrzaj>
      <item>S.I. TRANS jednostavno društvo s ograničenom odgovornošću za proizvodnju, trgovinu i prijevoz</item>
    </izvorni_sadrzaj>
    <derivirana_varijabla naziv="DomainObject.Predmet.ProtuStrankaListNazivFormated_1">
      <item>S.I. TRANS jednostavno društvo s ograničenom odgovornošću za proizvodnju, trgovinu i prijevoz</item>
    </derivirana_varijabla>
  </DomainObject.Predmet.ProtuStrankaListNazivFormated>
  <DomainObject.Predmet.ProtuStrankaListNazivFormatedOIB>
    <izvorni_sadrzaj>
      <item>S.I. TRANS jednostavno društvo s ograničenom odgovornošću za proizvodnju, trgovinu i prijevoz, OIB 49757938788</item>
    </izvorni_sadrzaj>
    <derivirana_varijabla naziv="DomainObject.Predmet.ProtuStrankaListNazivFormatedOIB_1">
      <item>S.I. TRANS jednostavno društvo s ograničenom odgovornošću za proizvodnju, trgovinu i prijevoz, OIB 49757938788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S.I. TRANS jednostavno društvo s ograničenom odgovornošću za proizvodnju, trgovinu i prijevoz</izvorni_sadrzaj>
    <derivirana_varijabla naziv="DomainObject.Predmet.ProtustrankaIDrugi_1">S.I. TRANS jednostavno društvo s ograničenom odgovornošću za proizvodnju, trgovinu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S.I. TRANS jednostavno društvo s ograničenom odgovornošću za proizvodnju, trgovinu i prijevoz, OIB 49757938788, Ivana Gundulića 65, 31431 Čepin</izvorni_sadrzaj>
    <derivirana_varijabla naziv="DomainObject.Predmet.ProtustrankaIDrugiAdressOIB_1">S.I. TRANS jednostavno društvo s ograničenom odgovornošću za proizvodnju, trgovinu i prijevoz, OIB 49757938788, Ivana Gundulića 65,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S.I. TRANS jednostavno društvo s ograničenom odgovornošću za proizvodnju, trgovinu i prijevoz</item>
    </izvorni_sadrzaj>
    <derivirana_varijabla naziv="DomainObject.Predmet.SudioniciListNaziv_1">
      <item>FINA RC OSIJEK</item>
      <item>S.I. TRANS jednostavno društvo s ograničenom odgovornošću za proizvodnju, trgovinu i prijevoz</item>
    </derivirana_varijabla>
  </DomainObject.Predmet.SudioniciListNaziv>
  <DomainObject.Predmet.SudioniciListAdressOIB>
    <izvorni_sadrzaj>
      <item>FINA RC OSIJEK, OIB 85821130368</item>
      <item>S.I. TRANS jednostavno društvo s ograničenom odgovornošću za proizvodnju, trgovinu i prijevoz, OIB 49757938788, Ivana Gundulića 65,31431 Čepin</item>
    </izvorni_sadrzaj>
    <derivirana_varijabla naziv="DomainObject.Predmet.SudioniciListAdressOIB_1">
      <item>FINA RC OSIJEK, OIB 85821130368</item>
      <item>S.I. TRANS jednostavno društvo s ograničenom odgovornošću za proizvodnju, trgovinu i prijevoz, OIB 49757938788, Ivana Gundulića 65,31431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49757938788</item>
    </izvorni_sadrzaj>
    <derivirana_varijabla naziv="DomainObject.Predmet.SudioniciListNazivOIB_1">
      <item>, OIB 85821130368</item>
      <item>, OIB 49757938788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4D8B0-6DA9-42B9-B588-1342DBD89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2225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2018-07-27T08:20:00Z</dcterms:created>
  <dc:creator>Snježana Andrijanić</dc:creator>
  <cp:lastModifiedBy>Gordana Harc</cp:lastModifiedBy>
  <cp:lastPrinted>2018-07-27T08:20:00Z</cp:lastPrinted>
  <dcterms:modified xmlns:xsi="http://www.w3.org/2001/XMLSchema-instance" xsi:type="dcterms:W3CDTF">2018-07-27T08:23:00Z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- 1036-18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