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4bdd" w14:paraId="62a4bdd" w:rsidRDefault="009D08D7" w:rsidP="00B25EAD" w:rsidR="00403F01" w:rsidRPr="00751A49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063C3A" w:rsidP="009D08D7" w:rsidR="00403F01" w:rsidRPr="009D08D7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46897">
        <w:t>M.A.S.-</w:t>
      </w:r>
      <w:r w:rsidR="006A7107">
        <w:t xml:space="preserve"> </w:t>
      </w:r>
      <w:r w:rsidR="00646897">
        <w:t>SPLIT d.o.o., Sinokoše 6, Kaštel Lukšić, OIB: 31892896957</w:t>
      </w:r>
      <w:r w:rsidR="00634348">
        <w:rPr>
          <w:lang w:val="hr-HR"/>
        </w:rPr>
        <w:t xml:space="preserve">, dana </w:t>
      </w:r>
      <w:r w:rsidR="009D08D7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9D08D7" w:rsidP="009D08D7" w:rsidR="00634348" w:rsidRPr="009D08D7">
      <w:pPr>
        <w:jc w:val="both"/>
        <w:rPr>
          <w:szCs w:val="20"/>
          <w:lang w:eastAsia="hr-HR" w:val="en-AU"/>
        </w:rPr>
      </w:pPr>
      <w:r w:rsidRPr="009D08D7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9D08D7">
        <w:rPr>
          <w:lang w:val="hr-HR"/>
        </w:rPr>
        <w:t xml:space="preserve">Otvara se </w:t>
      </w:r>
      <w:r w:rsidR="00634348" w:rsidRPr="009D08D7">
        <w:rPr>
          <w:szCs w:val="20"/>
          <w:lang w:eastAsia="hr-HR" w:val="en-AU"/>
        </w:rPr>
        <w:t>skraćeni stečajni postupak nad dužnikom</w:t>
      </w:r>
      <w:r w:rsidR="006A1A9F" w:rsidRPr="009D08D7">
        <w:rPr>
          <w:szCs w:val="20"/>
          <w:lang w:eastAsia="hr-HR" w:val="en-AU"/>
        </w:rPr>
        <w:t xml:space="preserve"> </w:t>
      </w:r>
      <w:r w:rsidR="00646897">
        <w:t>M.A.S.-</w:t>
      </w:r>
      <w:r w:rsidR="006A7107">
        <w:t xml:space="preserve"> </w:t>
      </w:r>
      <w:r w:rsidR="00646897">
        <w:t>SPLIT d.o.o., Sinokoše 6, Kaštel Lukšić, OIB: 31892896957</w:t>
      </w:r>
      <w:r w:rsidR="00EA12B2" w:rsidRPr="009D08D7">
        <w:rPr>
          <w:szCs w:val="20"/>
          <w:lang w:eastAsia="hr-HR" w:val="en-AU"/>
        </w:rPr>
        <w:t>.</w:t>
      </w:r>
      <w:r w:rsidR="00634348" w:rsidRPr="009D08D7">
        <w:rPr>
          <w:szCs w:val="20"/>
          <w:lang w:eastAsia="hr-HR" w:val="en-AU"/>
        </w:rPr>
        <w:t xml:space="preserve"> Skraćeni stečajni postupak je otvoren da</w:t>
      </w:r>
      <w:r w:rsidR="002D3D3D" w:rsidRPr="009D08D7">
        <w:rPr>
          <w:szCs w:val="20"/>
          <w:lang w:eastAsia="hr-HR" w:val="en-AU"/>
        </w:rPr>
        <w:t xml:space="preserve">na </w:t>
      </w:r>
      <w:r w:rsidRPr="009D08D7">
        <w:rPr>
          <w:szCs w:val="20"/>
          <w:lang w:eastAsia="hr-HR" w:val="en-AU"/>
        </w:rPr>
        <w:t>23. veljače</w:t>
      </w:r>
      <w:r w:rsidR="002D3D3D" w:rsidRPr="009D08D7">
        <w:rPr>
          <w:szCs w:val="20"/>
          <w:lang w:eastAsia="hr-HR" w:val="en-AU"/>
        </w:rPr>
        <w:t xml:space="preserve"> </w:t>
      </w:r>
      <w:r w:rsidRPr="009D08D7">
        <w:rPr>
          <w:szCs w:val="20"/>
          <w:lang w:eastAsia="hr-HR" w:val="en-AU"/>
        </w:rPr>
        <w:t>2017</w:t>
      </w:r>
      <w:r w:rsidR="002D3D3D" w:rsidRPr="009D08D7">
        <w:rPr>
          <w:szCs w:val="20"/>
          <w:lang w:eastAsia="hr-HR" w:val="en-AU"/>
        </w:rPr>
        <w:t xml:space="preserve">. godine u </w:t>
      </w:r>
      <w:r w:rsidRPr="009D08D7">
        <w:rPr>
          <w:szCs w:val="20"/>
          <w:lang w:eastAsia="hr-HR" w:val="en-AU"/>
        </w:rPr>
        <w:t>12.30</w:t>
      </w:r>
      <w:r w:rsidR="00634348" w:rsidRPr="009D08D7">
        <w:rPr>
          <w:szCs w:val="20"/>
          <w:lang w:eastAsia="hr-HR" w:val="en-AU"/>
        </w:rPr>
        <w:t xml:space="preserve"> sati</w:t>
      </w:r>
      <w:r w:rsidR="00664952" w:rsidRPr="009D08D7">
        <w:rPr>
          <w:szCs w:val="20"/>
          <w:lang w:eastAsia="hr-HR" w:val="en-AU"/>
        </w:rPr>
        <w:t>,</w:t>
      </w:r>
      <w:r w:rsidR="00634348" w:rsidRPr="009D08D7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9D08D7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D08D7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D08D7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D08D7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46897">
        <w:t>M.A.S.-</w:t>
      </w:r>
      <w:r w:rsidR="006A7107">
        <w:t xml:space="preserve"> </w:t>
      </w:r>
      <w:r w:rsidR="00646897">
        <w:t>SPLIT d.o.o., Sinokoše 6, Kaštel Lukšić, OIB: 31892896957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D08D7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46897">
        <w:rPr>
          <w:lang w:val="hr-HR"/>
        </w:rPr>
        <w:t>29</w:t>
      </w:r>
      <w:r w:rsidR="00754BAF">
        <w:rPr>
          <w:lang w:val="hr-HR"/>
        </w:rPr>
        <w:t>. listopada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646897">
        <w:t>M.A.S.-</w:t>
      </w:r>
      <w:r w:rsidR="006A7107">
        <w:t xml:space="preserve"> </w:t>
      </w:r>
      <w:r w:rsidR="00646897">
        <w:t>SPLIT d.o.o., Sinokoše 6, Kaštel Lukšić, OIB: 31892896957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46897">
        <w:rPr>
          <w:lang w:val="hr-HR"/>
        </w:rPr>
        <w:t>1437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46897">
        <w:rPr>
          <w:lang w:val="hr-HR"/>
        </w:rPr>
        <w:t>72.186,50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6A7107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D08D7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9D08D7" w:rsidR="002C3EEF" w:rsidRPr="00641FD6">
      <w:pPr>
        <w:rPr>
          <w:sz w:val="28"/>
          <w:szCs w:val="28"/>
        </w:rPr>
      </w:pPr>
    </w:p>
    <w:p w:rsidRDefault="002C3EEF" w:rsidP="009D08D7" w:rsidR="002D3D3D" w:rsidRPr="009D08D7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751A49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090" w:rsidRPr="00F1109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646897">
      <w:t>775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646897">
      <w:t>775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E761D6"/>
    <w:multiLevelType w:val="hybridMultilevel"/>
    <w:tmpl w:val="7410ED32"/>
    <w:lvl w:tplc="E2FED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6897"/>
    <w:rsid w:val="00664952"/>
    <w:rsid w:val="0066735D"/>
    <w:rsid w:val="006767AE"/>
    <w:rsid w:val="006A1A9F"/>
    <w:rsid w:val="006A7107"/>
    <w:rsid w:val="006C0489"/>
    <w:rsid w:val="006E3551"/>
    <w:rsid w:val="00721116"/>
    <w:rsid w:val="00736EF6"/>
    <w:rsid w:val="00743750"/>
    <w:rsid w:val="007457E4"/>
    <w:rsid w:val="00751A49"/>
    <w:rsid w:val="00753802"/>
    <w:rsid w:val="00754BAF"/>
    <w:rsid w:val="007725FF"/>
    <w:rsid w:val="007961B8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08D7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11090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D08D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D08D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A. S. - SPLIT društvo s ograničenom odgovornošću za transport</izvorni_sadrzaj>
    <derivirana_varijabla naziv="DomainObject.Predmet.ProtustrankaFormated_1">  M. A. S. - SPLIT društvo s ograničenom odgovornošću za transport</derivirana_varijabla>
  </DomainObject.Predmet.ProtustrankaFormated>
  <DomainObject.Predmet.ProtustrankaFormatedOIB>
    <izvorni_sadrzaj>  M. A. S. - SPLIT društvo s ograničenom odgovornošću za transport, OIB 31892896957</izvorni_sadrzaj>
    <derivirana_varijabla naziv="DomainObject.Predmet.ProtustrankaFormatedOIB_1">  M. A. S. - SPLIT društvo s ograničenom odgovornošću za transport, OIB 31892896957</derivirana_varijabla>
  </DomainObject.Predmet.ProtustrankaFormatedOIB>
  <DomainObject.Predmet.ProtustrankaFormatedWithAdress>
    <izvorni_sadrzaj> M. A. S. - SPLIT društvo s ograničenom odgovornošću za transport, Sinokoše 6, 21214 Kaštel Lukšić</izvorni_sadrzaj>
    <derivirana_varijabla naziv="DomainObject.Predmet.ProtustrankaFormatedWithAdress_1"> M. A. S. - SPLIT društvo s ograničenom odgovornošću za transport, Sinokoše 6, 21214 Kaštel Lukšić</derivirana_varijabla>
  </DomainObject.Predmet.ProtustrankaFormatedWithAdress>
  <DomainObject.Predmet.ProtustrankaFormatedWithAdressOIB>
    <izvorni_sadrzaj> M. A. S. - SPLIT društvo s ograničenom odgovornošću za transport, OIB 31892896957, Sinokoše 6, 21214 Kaštel Lukšić</izvorni_sadrzaj>
    <derivirana_varijabla naziv="DomainObject.Predmet.ProtustrankaFormatedWithAdressOIB_1"> M. A. S. - SPLIT društvo s ograničenom odgovornošću za transport, OIB 31892896957, Sinokoše 6, 21214 Kaštel Lukšić</derivirana_varijabla>
  </DomainObject.Predmet.ProtustrankaFormatedWithAdressOIB>
  <DomainObject.Predmet.ProtustrankaWithAdress>
    <izvorni_sadrzaj>M. A. S. - SPLIT društvo s ograničenom odgovornošću za transport Sinokoše 6, 21214 Kaštel Lukšić</izvorni_sadrzaj>
    <derivirana_varijabla naziv="DomainObject.Predmet.ProtustrankaWithAdress_1">M. A. S. - SPLIT društvo s ograničenom odgovornošću za transport Sinokoše 6, 21214 Kaštel Lukšić</derivirana_varijabla>
  </DomainObject.Predmet.ProtustrankaWithAdress>
  <DomainObject.Predmet.ProtustrankaWithAdressOIB>
    <izvorni_sadrzaj>M. A. S. - SPLIT društvo s ograničenom odgovornošću za transport, OIB 31892896957, Sinokoše 6, 21214 Kaštel Lukšić</izvorni_sadrzaj>
    <derivirana_varijabla naziv="DomainObject.Predmet.ProtustrankaWithAdressOIB_1">M. A. S. - SPLIT društvo s ograničenom odgovornošću za transport, OIB 31892896957, Sinokoše 6, 21214 Kaštel Lukšić</derivirana_varijabla>
  </DomainObject.Predmet.ProtustrankaWithAdressOIB>
  <DomainObject.Predmet.ProtustrankaNazivFormated>
    <izvorni_sadrzaj>M. A. S. - SPLIT društvo s ograničenom odgovornošću za transport</izvorni_sadrzaj>
    <derivirana_varijabla naziv="DomainObject.Predmet.ProtustrankaNazivFormated_1">M. A. S. - SPLIT društvo s ograničenom odgovornošću za transport</derivirana_varijabla>
  </DomainObject.Predmet.ProtustrankaNazivFormated>
  <DomainObject.Predmet.ProtustrankaNazivFormatedOIB>
    <izvorni_sadrzaj>M. A. S. - SPLIT društvo s ograničenom odgovornošću za transport, OIB 31892896957</izvorni_sadrzaj>
    <derivirana_varijabla naziv="DomainObject.Predmet.ProtustrankaNazivFormatedOIB_1">M. A. S. - SPLIT društvo s ograničenom odgovornošću za transport, OIB 31892896957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72186.50</izvorni_sadrzaj>
    <derivirana_varijabla naziv="DomainObject.Predmet.TrenutnaVrijednost_1">72186.50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A. S. - SPLIT društvo s ograničenom odgovornošću za transport</item>
    </izvorni_sadrzaj>
    <derivirana_varijabla naziv="DomainObject.Predmet.ProtuStrankaListFormated_1">
      <item>M. A. S. - SPLIT društvo s ograničenom odgovornošću za transport</item>
    </derivirana_varijabla>
  </DomainObject.Predmet.ProtuStrankaListFormated>
  <DomainObject.Predmet.ProtuStrankaListFormatedOIB>
    <izvorni_sadrzaj>
      <item>M. A. S. - SPLIT društvo s ograničenom odgovornošću za transport, OIB 31892896957</item>
    </izvorni_sadrzaj>
    <derivirana_varijabla naziv="DomainObject.Predmet.ProtuStrankaListFormatedOIB_1">
      <item>M. A. S. - SPLIT društvo s ograničenom odgovornošću za transport, OIB 31892896957</item>
    </derivirana_varijabla>
  </DomainObject.Predmet.ProtuStrankaListFormatedOIB>
  <DomainObject.Predmet.ProtuStrankaListFormatedWithAdress>
    <izvorni_sadrzaj>
      <item>M. A. S. - SPLIT društvo s ograničenom odgovornošću za transport, Sinokoše 6, 21214 Kaštel Lukšić</item>
    </izvorni_sadrzaj>
    <derivirana_varijabla naziv="DomainObject.Predmet.ProtuStrankaListFormatedWithAdress_1">
      <item>M. A. S. - SPLIT društvo s ograničenom odgovornošću za transport, Sinokoše 6, 21214 Kaštel Lukšić</item>
    </derivirana_varijabla>
  </DomainObject.Predmet.ProtuStrankaListFormatedWithAdress>
  <DomainObject.Predmet.ProtuStrankaListFormatedWithAdressOIB>
    <izvorni_sadrzaj>
      <item>M. A. S. - SPLIT društvo s ograničenom odgovornošću za transport, OIB 31892896957, Sinokoše 6, 21214 Kaštel Lukšić</item>
    </izvorni_sadrzaj>
    <derivirana_varijabla naziv="DomainObject.Predmet.ProtuStrankaListFormatedWithAdressOIB_1">
      <item>M. A. S. - SPLIT društvo s ograničenom odgovornošću za transport, OIB 31892896957, Sinokoše 6, 21214 Kaštel Lukšić</item>
    </derivirana_varijabla>
  </DomainObject.Predmet.ProtuStrankaListFormatedWithAdressOIB>
  <DomainObject.Predmet.ProtuStrankaListNazivFormated>
    <izvorni_sadrzaj>
      <item>M. A. S. - SPLIT društvo s ograničenom odgovornošću za transport</item>
    </izvorni_sadrzaj>
    <derivirana_varijabla naziv="DomainObject.Predmet.ProtuStrankaListNazivFormated_1">
      <item>M. A. S. - SPLIT društvo s ograničenom odgovornošću za transport</item>
    </derivirana_varijabla>
  </DomainObject.Predmet.ProtuStrankaListNazivFormated>
  <DomainObject.Predmet.ProtuStrankaListNazivFormatedOIB>
    <izvorni_sadrzaj>
      <item>M. A. S. - SPLIT društvo s ograničenom odgovornošću za transport, OIB 31892896957</item>
    </izvorni_sadrzaj>
    <derivirana_varijabla naziv="DomainObject.Predmet.ProtuStrankaListNazivFormatedOIB_1">
      <item>M. A. S. - SPLIT društvo s ograničenom odgovornošću za transport, OIB 31892896957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A. S. - SPLIT društvo s ograničenom odgovornošću za transport</izvorni_sadrzaj>
    <derivirana_varijabla naziv="DomainObject.Predmet.ProtustrankaIDrugi_1">M. A. S. - SPLIT društvo s ograničenom odgovornošću za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A. S. - SPLIT društvo s ograničenom odgovornošću za transport, OIB 31892896957, Sinokoše 6, 21214 Kaštel Lukšić</izvorni_sadrzaj>
    <derivirana_varijabla naziv="DomainObject.Predmet.ProtustrankaIDrugiAdressOIB_1">M. A. S. - SPLIT društvo s ograničenom odgovornošću za transport, OIB 31892896957, Sinokoše 6,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A. S. - SPLIT društvo s ograničenom odgovornošću za transport</item>
      <item>FINANCIJSKA AGENCIJA, RC SPLIT</item>
    </izvorni_sadrzaj>
    <derivirana_varijabla naziv="DomainObject.Predmet.SudioniciListNaziv_1">
      <item>M. A. S. - SPLIT društvo s ograničenom odgovornošću za transport</item>
      <item>FINANCIJSKA AGENCIJA, RC SPLIT</item>
    </derivirana_varijabla>
  </DomainObject.Predmet.SudioniciListNaziv>
  <DomainObject.Predmet.SudioniciListAdressOIB>
    <izvorni_sadrzaj>
      <item>M. A. S. - SPLIT društvo s ograničenom odgovornošću za transport, OIB 31892896957, Sinokoše 6,21214 Kaštel Lukšić</item>
      <item>FINANCIJSKA AGENCIJA, RC SPLIT, OIB 85821130368, Mažuranićevo šetalište 24 b,21000 Split</item>
    </izvorni_sadrzaj>
    <derivirana_varijabla naziv="DomainObject.Predmet.SudioniciListAdressOIB_1">
      <item>M. A. S. - SPLIT društvo s ograničenom odgovornošću za transport, OIB 31892896957, Sinokoše 6,21214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31892896957</item>
      <item>, OIB 85821130368</item>
    </izvorni_sadrzaj>
    <derivirana_varijabla naziv="DomainObject.Predmet.SudioniciListNazivOIB_1">
      <item>, OIB 31892896957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0E662-7F97-42D0-AA43-528F0ECFD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743</properties:Words>
  <properties:Characters>3979</properties:Characters>
  <properties:Lines>97</properties:Lines>
  <properties:Paragraphs>33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2017-02-23T11:29:00Z</cp:lastPrinted>
  <dcterms:modified xmlns:xsi="http://www.w3.org/2001/XMLSchema-instance" xsi:type="dcterms:W3CDTF">2017-02-23T11:29:00Z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