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e5c4" w14:paraId="b83e5c4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F012E7">
        <w:rPr>
          <w:rFonts w:hAnsi="Times New Roman" w:ascii="Times New Roman"/>
        </w:rPr>
        <w:t>41</w:t>
      </w:r>
      <w:r w:rsidR="00EC352A">
        <w:rPr>
          <w:rFonts w:hAnsi="Times New Roman" w:ascii="Times New Roman"/>
        </w:rPr>
        <w:t>77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EC352A" w:rsidRPr="00EC352A">
        <w:rPr>
          <w:rFonts w:hAnsi="Times New Roman" w:ascii="Times New Roman"/>
        </w:rPr>
        <w:t>ŽUPČIĆ j.d.o.o., Karlovac, Mala Švarča 155, OIB: 03293110250</w:t>
      </w:r>
      <w:r w:rsidR="00D83115">
        <w:rPr>
          <w:rFonts w:hAnsi="Times New Roman" w:ascii="Times New Roman"/>
        </w:rPr>
        <w:t xml:space="preserve">, </w:t>
      </w:r>
      <w:r w:rsidR="00100E7E">
        <w:rPr>
          <w:rFonts w:hAnsi="Times New Roman" w:ascii="Times New Roman"/>
        </w:rPr>
        <w:t>2</w:t>
      </w:r>
      <w:r w:rsidR="005F13B6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C352A" w:rsidRPr="00EC352A">
        <w:rPr>
          <w:rFonts w:hAnsi="Times New Roman" w:ascii="Times New Roman"/>
        </w:rPr>
        <w:t>ŽUPČIĆ j.d.o.o., Karlovac, Mala Švarča 155, OIB: 03293110250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F13B6">
        <w:rPr>
          <w:rFonts w:hAnsi="Times New Roman" w:ascii="Times New Roman"/>
        </w:rPr>
        <w:t>41</w:t>
      </w:r>
      <w:r w:rsidR="00EC352A">
        <w:rPr>
          <w:rFonts w:hAnsi="Times New Roman" w:ascii="Times New Roman"/>
        </w:rPr>
        <w:t>77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00E7E">
        <w:rPr>
          <w:rFonts w:hAnsi="Times New Roman" w:ascii="Times New Roman"/>
        </w:rPr>
        <w:t>2</w:t>
      </w:r>
      <w:r w:rsidR="005F13B6">
        <w:rPr>
          <w:rFonts w:hAnsi="Times New Roman" w:ascii="Times New Roman"/>
        </w:rPr>
        <w:t>4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8766AF" w:rsidP="001725CA" w:rsidR="008766AF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759D6">
        <w:rPr>
          <w:rFonts w:hAnsi="Times New Roman" w:ascii="Times New Roman"/>
        </w:rPr>
        <w:t>, v.r.</w:t>
      </w:r>
    </w:p>
    <w:p w:rsidRDefault="00B759D6" w:rsidP="00B87AEB" w:rsidR="00B759D6">
      <w:pPr>
        <w:jc w:val="right"/>
        <w:rPr>
          <w:rFonts w:hAnsi="Times New Roman" w:ascii="Times New Roman"/>
        </w:rPr>
      </w:pPr>
    </w:p>
    <w:p w:rsidRDefault="00B759D6" w:rsidP="00B87AEB" w:rsidR="00B759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759D6" w:rsidP="00B87AEB" w:rsidR="00B759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759D6" w:rsidP="00B87AEB" w:rsidR="00B759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B759D6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563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5F13B6">
      <w:rPr>
        <w:rFonts w:hAnsi="Times New Roman" w:ascii="Times New Roman"/>
      </w:rPr>
      <w:t>41</w:t>
    </w:r>
    <w:r w:rsidR="004C0C44">
      <w:rPr>
        <w:rFonts w:hAnsi="Times New Roman" w:ascii="Times New Roman"/>
      </w:rPr>
      <w:t>77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91756"/>
    <w:rsid w:val="000B54F8"/>
    <w:rsid w:val="000B6749"/>
    <w:rsid w:val="000E2398"/>
    <w:rsid w:val="00100E7E"/>
    <w:rsid w:val="00115B75"/>
    <w:rsid w:val="001170A3"/>
    <w:rsid w:val="001511A4"/>
    <w:rsid w:val="001725CA"/>
    <w:rsid w:val="0017729E"/>
    <w:rsid w:val="001C00A8"/>
    <w:rsid w:val="001C1019"/>
    <w:rsid w:val="001D67C7"/>
    <w:rsid w:val="00243AD3"/>
    <w:rsid w:val="00246CE1"/>
    <w:rsid w:val="00251887"/>
    <w:rsid w:val="002539F0"/>
    <w:rsid w:val="00267D56"/>
    <w:rsid w:val="00274BDB"/>
    <w:rsid w:val="002E4C78"/>
    <w:rsid w:val="002F75B0"/>
    <w:rsid w:val="00354C62"/>
    <w:rsid w:val="003B5296"/>
    <w:rsid w:val="003B534B"/>
    <w:rsid w:val="003C25FE"/>
    <w:rsid w:val="004154B6"/>
    <w:rsid w:val="00446A94"/>
    <w:rsid w:val="004475AF"/>
    <w:rsid w:val="00462914"/>
    <w:rsid w:val="004B265A"/>
    <w:rsid w:val="004B5C11"/>
    <w:rsid w:val="004B797A"/>
    <w:rsid w:val="004C0C44"/>
    <w:rsid w:val="004C2A95"/>
    <w:rsid w:val="004F16E1"/>
    <w:rsid w:val="005151B2"/>
    <w:rsid w:val="005202F3"/>
    <w:rsid w:val="00525DAC"/>
    <w:rsid w:val="005349D1"/>
    <w:rsid w:val="005363C9"/>
    <w:rsid w:val="00585AFA"/>
    <w:rsid w:val="005B4FE6"/>
    <w:rsid w:val="005F13B6"/>
    <w:rsid w:val="0064584E"/>
    <w:rsid w:val="00665D5F"/>
    <w:rsid w:val="006A451A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2563"/>
    <w:rsid w:val="0084638C"/>
    <w:rsid w:val="00854849"/>
    <w:rsid w:val="008766AF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D1AD3"/>
    <w:rsid w:val="009D31F9"/>
    <w:rsid w:val="009E2A4D"/>
    <w:rsid w:val="00A81532"/>
    <w:rsid w:val="00A83AC6"/>
    <w:rsid w:val="00AC2C54"/>
    <w:rsid w:val="00AD4F3B"/>
    <w:rsid w:val="00B0422D"/>
    <w:rsid w:val="00B0574A"/>
    <w:rsid w:val="00B46CF5"/>
    <w:rsid w:val="00B759D6"/>
    <w:rsid w:val="00B87AEB"/>
    <w:rsid w:val="00B969B8"/>
    <w:rsid w:val="00BA2C35"/>
    <w:rsid w:val="00BC41A7"/>
    <w:rsid w:val="00BC580B"/>
    <w:rsid w:val="00BD20AE"/>
    <w:rsid w:val="00BD37BD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25FC6"/>
    <w:rsid w:val="00EC2245"/>
    <w:rsid w:val="00EC352A"/>
    <w:rsid w:val="00ED1D4D"/>
    <w:rsid w:val="00EE5FBB"/>
    <w:rsid w:val="00F012E7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5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9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9D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9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9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5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9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9D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9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9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4177</izvorni_sadrzaj>
    <derivirana_varijabla naziv="DomainObject.Predmet.Broj_1">4177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St-4177/2016</izvorni_sadrzaj>
    <derivirana_varijabla naziv="DomainObject.Predmet.OznakaBroj_1">St-4177/2016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ŽUPČIĆ j.d.o.o. zastupanog po punomoćniku Ana Župčić</izvorni_sadrzaj>
    <derivirana_varijabla naziv="DomainObject.Predmet.ProtustrankaFormated_1">  ŽUPČIĆ j.d.o.o. zastupanog po punomoćniku Ana Župčić</derivirana_varijabla>
  </DomainObject.Predmet.ProtustrankaFormated>
  <DomainObject.Predmet.ProtustrankaFormatedOIB>
    <izvorni_sadrzaj>  ŽUPČIĆ j.d.o.o., OIB 03293110250 zastupanog po punomoćniku Ana Župčić</izvorni_sadrzaj>
    <derivirana_varijabla naziv="DomainObject.Predmet.ProtustrankaFormatedOIB_1">  ŽUPČIĆ j.d.o.o., OIB 03293110250 zastupanog po punomoćniku Ana Župčić</derivirana_varijabla>
  </DomainObject.Predmet.ProtustrankaFormatedOIB>
  <DomainObject.Predmet.ProtustrankaFormatedWithAdress>
    <izvorni_sadrzaj> ŽUPČIĆ j.d.o.o., Mala Švarča 155, 47000 Karlovac zastupanog po punomoćniku Ana Župčić</izvorni_sadrzaj>
    <derivirana_varijabla naziv="DomainObject.Predmet.ProtustrankaFormatedWithAdress_1"> ŽUPČIĆ j.d.o.o., Mala Švarča 155, 47000 Karlovac zastupanog po punomoćniku Ana Župčić</derivirana_varijabla>
  </DomainObject.Predmet.ProtustrankaFormatedWithAdress>
  <DomainObject.Predmet.ProtustrankaFormatedWithAdressOIB>
    <izvorni_sadrzaj> ŽUPČIĆ j.d.o.o., OIB 03293110250, Mala Švarča 155, 47000 Karlovac zastupanog po punomoćniku Ana Župčić</izvorni_sadrzaj>
    <derivirana_varijabla naziv="DomainObject.Predmet.ProtustrankaFormatedWithAdressOIB_1"> ŽUPČIĆ j.d.o.o., OIB 03293110250, Mala Švarča 155, 47000 Karlovac zastupanog po punomoćniku Ana Župčić</derivirana_varijabla>
  </DomainObject.Predmet.ProtustrankaFormatedWithAdressOIB>
  <DomainObject.Predmet.ProtustrankaWithAdress>
    <izvorni_sadrzaj>ŽUPČIĆ j.d.o.o. Mala Švarča 155, 47000 Karlovac</izvorni_sadrzaj>
    <derivirana_varijabla naziv="DomainObject.Predmet.ProtustrankaWithAdress_1">ŽUPČIĆ j.d.o.o. Mala Švarča 155, 47000 Karlovac</derivirana_varijabla>
  </DomainObject.Predmet.ProtustrankaWithAdress>
  <DomainObject.Predmet.ProtustrankaWithAdressOIB>
    <izvorni_sadrzaj>ŽUPČIĆ j.d.o.o., OIB 03293110250, Mala Švarča 155, 47000 Karlovac</izvorni_sadrzaj>
    <derivirana_varijabla naziv="DomainObject.Predmet.ProtustrankaWithAdressOIB_1">ŽUPČIĆ j.d.o.o., OIB 03293110250, Mala Švarča 155, 47000 Karlovac</derivirana_varijabla>
  </DomainObject.Predmet.ProtustrankaWithAdressOIB>
  <DomainObject.Predmet.ProtustrankaNazivFormated>
    <izvorni_sadrzaj>ŽUPČIĆ j.d.o.o.</izvorni_sadrzaj>
    <derivirana_varijabla naziv="DomainObject.Predmet.ProtustrankaNazivFormated_1">ŽUPČIĆ j.d.o.o.</derivirana_varijabla>
  </DomainObject.Predmet.ProtustrankaNazivFormated>
  <DomainObject.Predmet.ProtustrankaNazivFormatedOIB>
    <izvorni_sadrzaj>ŽUPČIĆ j.d.o.o., OIB 03293110250</izvorni_sadrzaj>
    <derivirana_varijabla naziv="DomainObject.Predmet.ProtustrankaNazivFormatedOIB_1">ŽUPČIĆ j.d.o.o., OIB 03293110250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Ulica Pavla Vitezovića 1, 47000 Karlovac</izvorni_sadrzaj>
    <derivirana_varijabla naziv="DomainObject.Predmet.StrankaFormatedWithAdress_1"> FINA Regionalni centar Zagreb, Podružnica Karlovac, Ulica Pavla Vitezovića 1, 47000 Karlovac</derivirana_varijabla>
  </DomainObject.Predmet.StrankaFormatedWithAdress>
  <DomainObject.Predmet.StrankaFormatedWithAdressOIB>
    <izvorni_sadrzaj> FINA Regionalni centar Zagreb, Podružnica Karlovac, OIB 85821130368, Ulica Pavla Vitezovića 1, 47000 Karlovac</izvorni_sadrzaj>
    <derivirana_varijabla naziv="DomainObject.Predmet.StrankaFormatedWithAdressOIB_1"> FINA Regionalni centar Zagreb, Podružnica Karlovac, OIB 85821130368, Ulica Pavla Vitezovića 1, 47000 Karlovac</derivirana_varijabla>
  </DomainObject.Predmet.StrankaFormatedWithAdressOIB>
  <DomainObject.Predmet.StrankaWithAdress>
    <izvorni_sadrzaj>FINA Regionalni centar Zagreb, Podružnica Karlovac Ulica Pavla Vitezovića 1,47000 Karlovac</izvorni_sadrzaj>
    <derivirana_varijabla naziv="DomainObject.Predmet.StrankaWithAdress_1">FINA Regionalni centar Zagreb, Podružnica Karlovac Ulica Pavla Vitezovića 1,47000 Karlovac</derivirana_varijabla>
  </DomainObject.Predmet.StrankaWithAdress>
  <DomainObject.Predmet.StrankaWithAdressOIB>
    <izvorni_sadrzaj>FINA Regionalni centar Zagreb, Podružnica Karlovac, OIB 85821130368, Ulica Pavla Vitezovića 1,47000 Karlovac</izvorni_sadrzaj>
    <derivirana_varijabla naziv="DomainObject.Predmet.StrankaWithAdressOIB_1">FINA Regionalni centar Zagreb, Podružnica Karlovac, OIB 85821130368, Ulica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</izvorni_sadrzaj>
    <derivirana_varijabla naziv="DomainObject.Predmet.StrankaListFormatedWithAdress_1">
      <item>FINA Regionalni centar Zagreb, Podružnica Karlovac, Ulica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</izvorni_sadrzaj>
    <derivirana_varijabla naziv="DomainObject.Predmet.StrankaListFormatedWithAdressOIB_1">
      <item>FINA Regionalni centar Zagreb, Podružnica Karlovac, OIB 85821130368, Ulica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ŽUPČIĆ j.d.o.o. zastupanog po punomoćniku Ana Župčić</item>
    </izvorni_sadrzaj>
    <derivirana_varijabla naziv="DomainObject.Predmet.ProtuStrankaListFormated_1">
      <item>ŽUPČIĆ j.d.o.o. zastupanog po punomoćniku Ana Župčić</item>
    </derivirana_varijabla>
  </DomainObject.Predmet.ProtuStrankaListFormated>
  <DomainObject.Predmet.ProtuStrankaListFormatedOIB>
    <izvorni_sadrzaj>
      <item>ŽUPČIĆ j.d.o.o., OIB 03293110250 zastupanog po punomoćniku Ana Župčić</item>
    </izvorni_sadrzaj>
    <derivirana_varijabla naziv="DomainObject.Predmet.ProtuStrankaListFormatedOIB_1">
      <item>ŽUPČIĆ j.d.o.o., OIB 03293110250 zastupanog po punomoćniku Ana Župčić</item>
    </derivirana_varijabla>
  </DomainObject.Predmet.ProtuStrankaListFormatedOIB>
  <DomainObject.Predmet.ProtuStrankaListFormatedWithAdress>
    <izvorni_sadrzaj>
      <item>ŽUPČIĆ j.d.o.o., Mala Švarča 155, 47000 Karlovac zastupanog po punomoćniku Ana Župčić</item>
    </izvorni_sadrzaj>
    <derivirana_varijabla naziv="DomainObject.Predmet.ProtuStrankaListFormatedWithAdress_1">
      <item>ŽUPČIĆ j.d.o.o., Mala Švarča 155, 47000 Karlovac zastupanog po punomoćniku Ana Župčić</item>
    </derivirana_varijabla>
  </DomainObject.Predmet.ProtuStrankaListFormatedWithAdress>
  <DomainObject.Predmet.ProtuStrankaListFormatedWithAdressOIB>
    <izvorni_sadrzaj>
      <item>ŽUPČIĆ j.d.o.o., OIB 03293110250, Mala Švarča 155, 47000 Karlovac zastupanog po punomoćniku Ana Župčić</item>
    </izvorni_sadrzaj>
    <derivirana_varijabla naziv="DomainObject.Predmet.ProtuStrankaListFormatedWithAdressOIB_1">
      <item>ŽUPČIĆ j.d.o.o., OIB 03293110250, Mala Švarča 155, 47000 Karlovac zastupanog po punomoćniku Ana Župčić</item>
    </derivirana_varijabla>
  </DomainObject.Predmet.ProtuStrankaListFormatedWithAdressOIB>
  <DomainObject.Predmet.ProtuStrankaListNazivFormated>
    <izvorni_sadrzaj>
      <item>ŽUPČIĆ j.d.o.o.</item>
    </izvorni_sadrzaj>
    <derivirana_varijabla naziv="DomainObject.Predmet.ProtuStrankaListNazivFormated_1">
      <item>ŽUPČIĆ j.d.o.o.</item>
    </derivirana_varijabla>
  </DomainObject.Predmet.ProtuStrankaListNazivFormated>
  <DomainObject.Predmet.ProtuStrankaListNazivFormatedOIB>
    <izvorni_sadrzaj>
      <item>ŽUPČIĆ j.d.o.o., OIB 03293110250</item>
    </izvorni_sadrzaj>
    <derivirana_varijabla naziv="DomainObject.Predmet.ProtuStrankaListNazivFormatedOIB_1">
      <item>ŽUPČIĆ j.d.o.o., OIB 03293110250</item>
    </derivirana_varijabla>
  </DomainObject.Predmet.ProtuStrankaListNazivFormatedOIB>
  <DomainObject.Predmet.OstaliListFormated>
    <izvorni_sadrzaj>
      <item>Ana Župčić punomoćnik sudionika u postupku ŽUPČIĆ j.d.o.o.</item>
    </izvorni_sadrzaj>
    <derivirana_varijabla naziv="DomainObject.Predmet.OstaliListFormated_1">
      <item>Ana Župčić punomoćnik sudionika u postupku ŽUPČIĆ j.d.o.o.</item>
    </derivirana_varijabla>
  </DomainObject.Predmet.OstaliListFormated>
  <DomainObject.Predmet.OstaliListFormatedOIB>
    <izvorni_sadrzaj>
      <item>Ana Župčić, OIB 64894941196 punomoćnik sudionika u postupku ŽUPČIĆ j.d.o.o.</item>
    </izvorni_sadrzaj>
    <derivirana_varijabla naziv="DomainObject.Predmet.OstaliListFormatedOIB_1">
      <item>Ana Župčić, OIB 64894941196 punomoćnik sudionika u postupku ŽUPČIĆ j.d.o.o.</item>
    </derivirana_varijabla>
  </DomainObject.Predmet.OstaliListFormatedOIB>
  <DomainObject.Predmet.OstaliListFormatedWithAdress>
    <izvorni_sadrzaj>
      <item>Ana Župčić, Vinički Put 38, 47000 Karlovac punomoćnik sudionika u postupku ŽUPČIĆ j.d.o.o.</item>
    </izvorni_sadrzaj>
    <derivirana_varijabla naziv="DomainObject.Predmet.OstaliListFormatedWithAdress_1">
      <item>Ana Župčić, Vinički Put 38, 47000 Karlovac punomoćnik sudionika u postupku ŽUPČIĆ j.d.o.o.</item>
    </derivirana_varijabla>
  </DomainObject.Predmet.OstaliListFormatedWithAdress>
  <DomainObject.Predmet.OstaliListFormatedWithAdressOIB>
    <izvorni_sadrzaj>
      <item>Ana Župčić, OIB 64894941196, Vinički Put 38, 47000 Karlovac punomoćnik sudionika u postupku ŽUPČIĆ j.d.o.o.</item>
    </izvorni_sadrzaj>
    <derivirana_varijabla naziv="DomainObject.Predmet.OstaliListFormatedWithAdressOIB_1">
      <item>Ana Župčić, OIB 64894941196, Vinički Put 38, 47000 Karlovac punomoćnik sudionika u postupku ŽUPČIĆ j.d.o.o.</item>
    </derivirana_varijabla>
  </DomainObject.Predmet.OstaliListFormatedWithAdressOIB>
  <DomainObject.Predmet.OstaliListNazivFormated>
    <izvorni_sadrzaj>
      <item>Ana Župčić</item>
    </izvorni_sadrzaj>
    <derivirana_varijabla naziv="DomainObject.Predmet.OstaliListNazivFormated_1">
      <item>Ana Župčić</item>
    </derivirana_varijabla>
  </DomainObject.Predmet.OstaliListNazivFormated>
  <DomainObject.Predmet.OstaliListNazivFormatedOIB>
    <izvorni_sadrzaj>
      <item>Ana Župčić, OIB 64894941196</item>
    </izvorni_sadrzaj>
    <derivirana_varijabla naziv="DomainObject.Predmet.OstaliListNazivFormatedOIB_1">
      <item>Ana Župčić, OIB 64894941196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ŽUPČIĆ j.d.o.o.</izvorni_sadrzaj>
    <derivirana_varijabla naziv="DomainObject.Predmet.ProtustrankaIDrugi_1">ŽUPČIĆ j.d.o.o.</derivirana_varijabla>
  </DomainObject.Predmet.ProtustrankaIDrugi>
  <DomainObject.Predmet.StrankaIDrugiAdressOIB>
    <izvorni_sadrzaj>FINA Regionalni centar Zagreb, Podružnica Karlovac, OIB 85821130368, Ulica Pavla Vitezovića 1, 47000 Karlovac</izvorni_sadrzaj>
    <derivirana_varijabla naziv="DomainObject.Predmet.StrankaIDrugiAdressOIB_1">FINA Regionalni centar Zagreb, Podružnica Karlovac, OIB 85821130368, Ulica Pavla Vitezovića 1, 47000 Karlovac</derivirana_varijabla>
  </DomainObject.Predmet.StrankaIDrugiAdressOIB>
  <DomainObject.Predmet.ProtustrankaIDrugiAdressOIB>
    <izvorni_sadrzaj>ŽUPČIĆ j.d.o.o., OIB 03293110250, Mala Švarča 155, 47000 Karlovac</izvorni_sadrzaj>
    <derivirana_varijabla naziv="DomainObject.Predmet.ProtustrankaIDrugiAdressOIB_1">ŽUPČIĆ j.d.o.o., OIB 03293110250,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ŽUPČIĆ j.d.o.o.</item>
      <item>FINA Regionalni centar Zagreb, Podružnica Karlovac</item>
      <item>Ana Župčić</item>
    </izvorni_sadrzaj>
    <derivirana_varijabla naziv="DomainObject.Predmet.SudioniciListNaziv_1">
      <item>ŽUPČIĆ j.d.o.o.</item>
      <item>FINA Regionalni centar Zagreb, Podružnica Karlovac</item>
      <item>Ana Župčić</item>
    </derivirana_varijabla>
  </DomainObject.Predmet.SudioniciListNaziv>
  <DomainObject.Predmet.SudioniciListAdressOIB>
    <izvorni_sadrzaj>
      <item>ŽUPČIĆ j.d.o.o., OIB 03293110250, Mala Švarča 155,47000 Karlovac</item>
      <item>FINA Regionalni centar Zagreb, Podružnica Karlovac, OIB 85821130368, Ulica Pavla Vitezovića 1,47000 Karlovac</item>
      <item>Ana Župčić, OIB 64894941196, Vinički Put 38,47000 Karlovac</item>
    </izvorni_sadrzaj>
    <derivirana_varijabla naziv="DomainObject.Predmet.SudioniciListAdressOIB_1">
      <item>ŽUPČIĆ j.d.o.o., OIB 03293110250, Mala Švarča 155,47000 Karlovac</item>
      <item>FINA Regionalni centar Zagreb, Podružnica Karlovac, OIB 85821130368, Ulica Pavla Vitezovića 1,47000 Karlovac</item>
      <item>Ana Župčić, OIB 64894941196, Vinički Put 38,47000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03293110250</item>
      <item>, OIB 85821130368</item>
      <item>, OIB 64894941196</item>
    </izvorni_sadrzaj>
    <derivirana_varijabla naziv="DomainObject.Predmet.SudioniciListNazivOIB_1">
      <item>, OIB 03293110250</item>
      <item>, OIB 85821130368</item>
      <item>, OIB 64894941196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C02726-C6EB-43ED-9F5C-0FF131E915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1763</properties:Characters>
  <properties:Lines>55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2017-01-24T10:51:00Z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2017-01-24T10:54:00Z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