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39F83" w14:paraId="4A3EE329" w:rsidRDefault="005F68EE" w:rsidP="005F68EE" w:rsidR="005F68E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99D6AF1" w:rsidRDefault="005F68EE" w:rsidP="005F68EE" w:rsidR="005F68E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71C9197" w:rsidRDefault="005F68EE" w:rsidP="005F68EE" w:rsidR="005F68E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E0A3939" w:rsidRDefault="005F68EE" w:rsidP="005F68EE" w:rsidR="005F68E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St-3517/2015</w:t>
      </w:r>
    </w:p>
    <w:p w14:textId="77777777" w14:paraId="69424B12" w:rsidRDefault="005F68EE" w:rsidP="005F68EE" w:rsidR="005F68EE">
      <w:pPr>
        <w:rPr>
          <w:sz w:val="22"/>
          <w:szCs w:val="22"/>
        </w:rPr>
      </w:pPr>
    </w:p>
    <w:p w14:textId="77777777" w14:paraId="2F46EC0C" w:rsidRDefault="005F68EE" w:rsidP="005F68EE" w:rsidR="005F68EE">
      <w:pPr>
        <w:rPr>
          <w:sz w:val="22"/>
          <w:szCs w:val="22"/>
        </w:rPr>
      </w:pPr>
    </w:p>
    <w:p w14:textId="77777777" w14:paraId="4EDA6186" w:rsidRDefault="005F68EE" w:rsidP="005F68EE" w:rsidR="005F68E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DRUŠTVO ZA ŠPORT I REKREACIJU "U ZMAJEVOM GNIJEZDU", Zagreb, Dubrovačka 1, OIB 41905973981, temeljem odredbe članka 430. Stečajnog zakona (N. N. br. 71/15), dana 4. ožujka 2016.g. </w:t>
      </w:r>
    </w:p>
    <w:p w14:textId="77777777" w14:paraId="2ADC315D" w:rsidRDefault="005F68EE" w:rsidP="005F68EE" w:rsidR="005F68EE">
      <w:pPr>
        <w:jc w:val="both"/>
        <w:rPr>
          <w:sz w:val="22"/>
          <w:szCs w:val="22"/>
        </w:rPr>
      </w:pPr>
    </w:p>
    <w:p w14:textId="77777777" w14:paraId="5C5E94E6" w:rsidRDefault="005F68EE" w:rsidP="005F68EE" w:rsidR="005F68EE">
      <w:pPr>
        <w:jc w:val="both"/>
        <w:rPr>
          <w:sz w:val="22"/>
          <w:szCs w:val="22"/>
        </w:rPr>
      </w:pPr>
    </w:p>
    <w:p w14:textId="77777777" w14:paraId="33832CC6" w:rsidRDefault="005F68EE" w:rsidP="005F68EE" w:rsidR="005F68E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A596D03" w:rsidRDefault="005F68EE" w:rsidP="005F68EE" w:rsidR="005F68EE">
      <w:pPr>
        <w:jc w:val="center"/>
        <w:rPr>
          <w:sz w:val="22"/>
          <w:szCs w:val="22"/>
        </w:rPr>
      </w:pPr>
    </w:p>
    <w:p w14:textId="77777777" w14:paraId="63B7F80F" w:rsidRDefault="005F68EE" w:rsidP="005F68EE" w:rsidR="005F68EE">
      <w:pPr>
        <w:rPr>
          <w:b/>
          <w:sz w:val="22"/>
          <w:szCs w:val="22"/>
        </w:rPr>
      </w:pPr>
    </w:p>
    <w:p w14:textId="77777777" w14:paraId="23B44DD7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DRUŠTVO ZA ŠPORT I REKREACIJU "U ZMAJEVOM GNIJEZDU", Zagreb, Dubrovačka 1, OIB 41905973981.</w:t>
      </w:r>
    </w:p>
    <w:p w14:textId="77777777" w14:paraId="571AE448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38.478,79 kn. </w:t>
      </w:r>
    </w:p>
    <w:p w14:textId="77777777" w14:paraId="3DB47A52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FC55F4C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1E5D9B3" w:rsidRDefault="005F68EE" w:rsidP="005F68EE" w:rsidR="005F68EE">
      <w:pPr>
        <w:ind w:firstLine="708"/>
        <w:jc w:val="both"/>
        <w:rPr>
          <w:sz w:val="22"/>
          <w:szCs w:val="22"/>
        </w:rPr>
      </w:pPr>
    </w:p>
    <w:p w14:textId="77777777" w14:paraId="49DD81DE" w:rsidRDefault="005F68EE" w:rsidP="005F68EE" w:rsidR="005F68E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1CBF352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8426A2E" w:rsidRDefault="005F68EE" w:rsidP="005F68EE" w:rsidR="005F6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6F034F0" w:rsidRDefault="005F68EE" w:rsidP="005F68EE" w:rsidR="005F68EE">
      <w:pPr>
        <w:jc w:val="both"/>
        <w:rPr>
          <w:sz w:val="22"/>
          <w:szCs w:val="22"/>
        </w:rPr>
      </w:pPr>
    </w:p>
    <w:p w14:textId="77777777" w14:paraId="082BA6F2" w:rsidRDefault="005F68EE" w:rsidP="005F68EE" w:rsidR="005F68E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4. ožujka 2016.g.  </w:t>
      </w:r>
    </w:p>
    <w:p w14:textId="77777777" w14:paraId="0DB03788" w:rsidRDefault="005F68EE" w:rsidP="005F68EE" w:rsidR="005F68EE">
      <w:pPr>
        <w:jc w:val="center"/>
        <w:rPr>
          <w:sz w:val="22"/>
          <w:szCs w:val="22"/>
        </w:rPr>
      </w:pPr>
    </w:p>
    <w:p w14:textId="77777777" w14:paraId="3C4F16ED" w:rsidRDefault="005F68EE" w:rsidP="005F68EE" w:rsidR="005F68E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12F569E" w:rsidRDefault="005F68EE" w:rsidP="005F68EE" w:rsidR="005F68EE">
      <w:pPr>
        <w:ind w:firstLine="708" w:left="5664"/>
        <w:jc w:val="both"/>
        <w:rPr>
          <w:sz w:val="22"/>
          <w:szCs w:val="22"/>
        </w:rPr>
      </w:pPr>
    </w:p>
    <w:p w14:textId="77777777" w14:paraId="501AC10A" w:rsidRDefault="005F68EE" w:rsidP="005F68EE" w:rsidR="005F68E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D6C8E13" w:rsidRDefault="005F68EE" w:rsidP="005F68EE" w:rsidR="005F68E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89348E4" w:rsidRDefault="005F68EE" w:rsidP="005F68EE" w:rsidR="005F68E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5603271" w:rsidRDefault="005F68EE" w:rsidP="005F68EE" w:rsidR="005F68E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67BC3D5" w:rsidRDefault="005F68EE" w:rsidP="005F68EE" w:rsidR="005F68EE">
      <w:pPr>
        <w:jc w:val="center"/>
        <w:rPr>
          <w:sz w:val="22"/>
          <w:szCs w:val="22"/>
        </w:rPr>
      </w:pPr>
    </w:p>
    <w:p w14:textId="77777777" w14:paraId="6514B7B7" w:rsidRDefault="005F68EE" w:rsidP="005F68EE" w:rsidR="005F68EE">
      <w:pPr>
        <w:tabs>
          <w:tab w:pos="709" w:val="left"/>
        </w:tabs>
        <w:jc w:val="both"/>
        <w:rPr>
          <w:sz w:val="22"/>
          <w:szCs w:val="22"/>
        </w:rPr>
      </w:pPr>
    </w:p>
    <w:p w14:textId="07743D7B" w14:paraId="07743D7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5F68EE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6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F6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6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8E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F6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F6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6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8E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188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3517</izvorni_sadrzaj>
    <derivirana_varijabla naziv="DomainObject.Predmet.Broj_1">3517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St-3517/2015</izvorni_sadrzaj>
    <derivirana_varijabla naziv="DomainObject.Predmet.OznakaBroj_1">St-3517/2015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 I REKREACIJU U ZMAJEVOM GNIJEZDU</izvorni_sadrzaj>
    <derivirana_varijabla naziv="DomainObject.Predmet.ProtustrankaFormated_1">  DRUŠTVO ZA ŠPORT I REKREACIJU U ZMAJEVOM GNIJEZDU</derivirana_varijabla>
  </DomainObject.Predmet.ProtustrankaFormated>
  <DomainObject.Predmet.ProtustrankaFormatedOIB>
    <izvorni_sadrzaj>  DRUŠTVO ZA ŠPORT I REKREACIJU U ZMAJEVOM GNIJEZDU, OIB 41905973981</izvorni_sadrzaj>
    <derivirana_varijabla naziv="DomainObject.Predmet.ProtustrankaFormatedOIB_1">  DRUŠTVO ZA ŠPORT I REKREACIJU U ZMAJEVOM GNIJEZDU, OIB 41905973981</derivirana_varijabla>
  </DomainObject.Predmet.ProtustrankaFormatedOIB>
  <DomainObject.Predmet.ProtustrankaFormatedWithAdress>
    <izvorni_sadrzaj> DRUŠTVO ZA ŠPORT I REKREACIJU U ZMAJEVOM GNIJEZDU, Dubrovačka 1, 10000 Zagreb</izvorni_sadrzaj>
    <derivirana_varijabla naziv="DomainObject.Predmet.ProtustrankaFormatedWithAdress_1"> DRUŠTVO ZA ŠPORT I REKREACIJU U ZMAJEVOM GNIJEZDU, Dubrovačka 1, 10000 Zagreb</derivirana_varijabla>
  </DomainObject.Predmet.ProtustrankaFormatedWithAdress>
  <DomainObject.Predmet.ProtustrankaFormatedWithAdressOIB>
    <izvorni_sadrzaj> DRUŠTVO ZA ŠPORT I REKREACIJU U ZMAJEVOM GNIJEZDU, OIB 41905973981, Dubrovačka 1, 10000 Zagreb</izvorni_sadrzaj>
    <derivirana_varijabla naziv="DomainObject.Predmet.ProtustrankaFormatedWithAdressOIB_1"> DRUŠTVO ZA ŠPORT I REKREACIJU U ZMAJEVOM GNIJEZDU, OIB 41905973981, Dubrovačka 1, 10000 Zagreb</derivirana_varijabla>
  </DomainObject.Predmet.ProtustrankaFormatedWithAdressOIB>
  <DomainObject.Predmet.ProtustrankaWithAdress>
    <izvorni_sadrzaj>DRUŠTVO ZA ŠPORT I REKREACIJU U ZMAJEVOM GNIJEZDU Dubrovačka 1, 10000 Zagreb</izvorni_sadrzaj>
    <derivirana_varijabla naziv="DomainObject.Predmet.ProtustrankaWithAdress_1">DRUŠTVO ZA ŠPORT I REKREACIJU U ZMAJEVOM GNIJEZDU Dubrovačka 1, 10000 Zagreb</derivirana_varijabla>
  </DomainObject.Predmet.ProtustrankaWithAdress>
  <DomainObject.Predmet.ProtustrankaWithAdressOIB>
    <izvorni_sadrzaj>DRUŠTVO ZA ŠPORT I REKREACIJU U ZMAJEVOM GNIJEZDU, OIB 41905973981, Dubrovačka 1, 10000 Zagreb</izvorni_sadrzaj>
    <derivirana_varijabla naziv="DomainObject.Predmet.ProtustrankaWithAdressOIB_1">DRUŠTVO ZA ŠPORT I REKREACIJU U ZMAJEVOM GNIJEZDU, OIB 41905973981, Dubrovačka 1, 10000 Zagreb</derivirana_varijabla>
  </DomainObject.Predmet.ProtustrankaWithAdressOIB>
  <DomainObject.Predmet.ProtustrankaNazivFormated>
    <izvorni_sadrzaj>DRUŠTVO ZA ŠPORT I REKREACIJU U ZMAJEVOM GNIJEZDU</izvorni_sadrzaj>
    <derivirana_varijabla naziv="DomainObject.Predmet.ProtustrankaNazivFormated_1">DRUŠTVO ZA ŠPORT I REKREACIJU U ZMAJEVOM GNIJEZDU</derivirana_varijabla>
  </DomainObject.Predmet.ProtustrankaNazivFormated>
  <DomainObject.Predmet.ProtustrankaNazivFormatedOIB>
    <izvorni_sadrzaj>DRUŠTVO ZA ŠPORT I REKREACIJU U ZMAJEVOM GNIJEZDU, OIB 41905973981</izvorni_sadrzaj>
    <derivirana_varijabla naziv="DomainObject.Predmet.ProtustrankaNazivFormatedOIB_1">DRUŠTVO ZA ŠPORT I REKREACIJU U ZMAJEVOM GNIJEZDU, OIB 41905973981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 I REKREACIJU U ZMAJEVOM GNIJEZDU</item>
    </izvorni_sadrzaj>
    <derivirana_varijabla naziv="DomainObject.Predmet.ProtuStrankaListFormated_1">
      <item>DRUŠTVO ZA ŠPORT I REKREACIJU U ZMAJEVOM GNIJEZDU</item>
    </derivirana_varijabla>
  </DomainObject.Predmet.ProtuStrankaListFormated>
  <DomainObject.Predmet.ProtuStrankaListFormatedOIB>
    <izvorni_sadrzaj>
      <item>DRUŠTVO ZA ŠPORT I REKREACIJU U ZMAJEVOM GNIJEZDU, OIB 41905973981</item>
    </izvorni_sadrzaj>
    <derivirana_varijabla naziv="DomainObject.Predmet.ProtuStrankaListFormatedOIB_1">
      <item>DRUŠTVO ZA ŠPORT I REKREACIJU U ZMAJEVOM GNIJEZDU, OIB 41905973981</item>
    </derivirana_varijabla>
  </DomainObject.Predmet.ProtuStrankaListFormatedOIB>
  <DomainObject.Predmet.ProtuStrankaListFormatedWithAdress>
    <izvorni_sadrzaj>
      <item>DRUŠTVO ZA ŠPORT I REKREACIJU U ZMAJEVOM GNIJEZDU, Dubrovačka 1, 10000 Zagreb</item>
    </izvorni_sadrzaj>
    <derivirana_varijabla naziv="DomainObject.Predmet.ProtuStrankaListFormatedWithAdress_1">
      <item>DRUŠTVO ZA ŠPORT I REKREACIJU U ZMAJEVOM GNIJEZDU, Dubrovačka 1, 10000 Zagreb</item>
    </derivirana_varijabla>
  </DomainObject.Predmet.ProtuStrankaListFormatedWithAdress>
  <DomainObject.Predmet.ProtuStrankaListFormatedWithAdressOIB>
    <izvorni_sadrzaj>
      <item>DRUŠTVO ZA ŠPORT I REKREACIJU U ZMAJEVOM GNIJEZDU, OIB 41905973981, Dubrovačka 1, 10000 Zagreb</item>
    </izvorni_sadrzaj>
    <derivirana_varijabla naziv="DomainObject.Predmet.ProtuStrankaListFormatedWithAdressOIB_1">
      <item>DRUŠTVO ZA ŠPORT I REKREACIJU U ZMAJEVOM GNIJEZDU, OIB 41905973981, Dubrovačka 1, 10000 Zagreb</item>
    </derivirana_varijabla>
  </DomainObject.Predmet.ProtuStrankaListFormatedWithAdressOIB>
  <DomainObject.Predmet.ProtuStrankaListNazivFormated>
    <izvorni_sadrzaj>
      <item>DRUŠTVO ZA ŠPORT I REKREACIJU U ZMAJEVOM GNIJEZDU</item>
    </izvorni_sadrzaj>
    <derivirana_varijabla naziv="DomainObject.Predmet.ProtuStrankaListNazivFormated_1">
      <item>DRUŠTVO ZA ŠPORT I REKREACIJU U ZMAJEVOM GNIJEZDU</item>
    </derivirana_varijabla>
  </DomainObject.Predmet.ProtuStrankaListNazivFormated>
  <DomainObject.Predmet.ProtuStrankaListNazivFormatedOIB>
    <izvorni_sadrzaj>
      <item>DRUŠTVO ZA ŠPORT I REKREACIJU U ZMAJEVOM GNIJEZDU, OIB 41905973981</item>
    </izvorni_sadrzaj>
    <derivirana_varijabla naziv="DomainObject.Predmet.ProtuStrankaListNazivFormatedOIB_1">
      <item>DRUŠTVO ZA ŠPORT I REKREACIJU U ZMAJEVOM GNIJEZDU, OIB 41905973981</item>
    </derivirana_varijabla>
  </DomainObject.Predmet.ProtuStrankaListNazivFormatedOIB>
  <DomainObject.Predmet.OstaliListFormated>
    <izvorni_sadrzaj>
      <item>HRVATSKI ZAVOD ZA MIROVINSKO OSIGURANJE</item>
      <item>Krešimir Radielović</item>
    </izvorni_sadrzaj>
    <derivirana_varijabla naziv="DomainObject.Predmet.OstaliListFormated_1">
      <item>HRVATSKI ZAVOD ZA MIROVINSKO OSIGURANJE</item>
      <item>Krešimir Radielović</item>
    </derivirana_varijabla>
  </DomainObject.Predmet.OstaliListFormated>
  <DomainObject.Predmet.OstaliListFormatedOIB>
    <izvorni_sadrzaj>
      <item>HRVATSKI ZAVOD ZA MIROVINSKO OSIGURANJE, OIB 84397956623</item>
      <item>Krešimir Radielović, OIB 61914957001</item>
    </izvorni_sadrzaj>
    <derivirana_varijabla naziv="DomainObject.Predmet.OstaliListFormatedOIB_1">
      <item>HRVATSKI ZAVOD ZA MIROVINSKO OSIGURANJE, OIB 84397956623</item>
      <item>Krešimir Radielović, OIB 61914957001</item>
    </derivirana_varijabla>
  </DomainObject.Predmet.OstaliListFormatedOIB>
  <DomainObject.Predmet.OstaliListFormatedWithAdress>
    <izvorni_sadrzaj>
      <item>HRVATSKI ZAVOD ZA MIROVINSKO OSIGURANJE, Trpimirova 4, 10000 Zagreb</item>
      <item>Krešimir Radielović, I. Anina Ulica 7 A, 10000 Zagreb</item>
    </izvorni_sadrzaj>
    <derivirana_varijabla naziv="DomainObject.Predmet.OstaliListFormatedWithAdress_1">
      <item>HRVATSKI ZAVOD ZA MIROVINSKO OSIGURANJE, Trpimirova 4, 10000 Zagreb</item>
      <item>Krešimir Radielović, I. Anina Ulica 7 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Krešimir Radielović, OIB 61914957001, I. Anina Ulica 7 A, 10000 Zagreb</item>
    </izvorni_sadrzaj>
    <derivirana_varijabla naziv="DomainObject.Predmet.OstaliListFormatedWithAdressOIB_1">
      <item>HRVATSKI ZAVOD ZA MIROVINSKO OSIGURANJE, OIB 84397956623, Trpimirova 4, 10000 Zagreb</item>
      <item>Krešimir Radielović, OIB 61914957001, I. Anina Ulica 7 A, 10000 Zagreb</item>
    </derivirana_varijabla>
  </DomainObject.Predmet.OstaliListFormatedWithAdressOIB>
  <DomainObject.Predmet.OstaliListNazivFormated>
    <izvorni_sadrzaj>
      <item>HRVATSKI ZAVOD ZA MIROVINSKO OSIGURANJE</item>
      <item>Krešimir Radielović</item>
    </izvorni_sadrzaj>
    <derivirana_varijabla naziv="DomainObject.Predmet.OstaliListNazivFormated_1">
      <item>HRVATSKI ZAVOD ZA MIROVINSKO OSIGURANJE</item>
      <item>Krešimir Radielović</item>
    </derivirana_varijabla>
  </DomainObject.Predmet.OstaliListNazivFormated>
  <DomainObject.Predmet.OstaliListNazivFormatedOIB>
    <izvorni_sadrzaj>
      <item>HRVATSKI ZAVOD ZA MIROVINSKO OSIGURANJE, OIB 84397956623</item>
      <item>Krešimir Radielović, OIB 61914957001</item>
    </izvorni_sadrzaj>
    <derivirana_varijabla naziv="DomainObject.Predmet.OstaliListNazivFormatedOIB_1">
      <item>HRVATSKI ZAVOD ZA MIROVINSKO OSIGURANJE, OIB 84397956623</item>
      <item>Krešimir Radielović, OIB 61914957001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 I REKREACIJU U ZMAJEVOM GNIJEZDU</izvorni_sadrzaj>
    <derivirana_varijabla naziv="DomainObject.Predmet.ProtustrankaIDrugi_1">DRUŠTVO ZA ŠPORT I REKREACIJU U ZMAJEVOM GNIJEZDU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ŠPORT I REKREACIJU U ZMAJEVOM GNIJEZDU, OIB 41905973981, Dubrovačka 1, 10000 Zagreb</izvorni_sadrzaj>
    <derivirana_varijabla naziv="DomainObject.Predmet.ProtustrankaIDrugiAdressOIB_1">DRUŠTVO ZA ŠPORT I REKREACIJU U ZMAJEVOM GNIJEZDU, OIB 41905973981, Dubrovačka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 I REKREACIJU U ZMAJEVOM GNIJEZDU</item>
      <item>FINA Regionalni centar Zagreb</item>
      <item>HRVATSKI ZAVOD ZA MIROVINSKO OSIGURANJE</item>
      <item>Krešimir Radielović</item>
    </izvorni_sadrzaj>
    <derivirana_varijabla naziv="DomainObject.Predmet.SudioniciListNaziv_1">
      <item>DRUŠTVO ZA ŠPORT I REKREACIJU U ZMAJEVOM GNIJEZDU</item>
      <item>FINA Regionalni centar Zagreb</item>
      <item>HRVATSKI ZAVOD ZA MIROVINSKO OSIGURANJE</item>
      <item>Krešimir Radielović</item>
    </derivirana_varijabla>
  </DomainObject.Predmet.SudioniciListNaziv>
  <DomainObject.Predmet.SudioniciListAdressOIB>
    <izvorni_sadrzaj>
      <item>DRUŠTVO ZA ŠPORT I REKREACIJU U ZMAJEVOM GNIJEZDU, OIB 41905973981, Dubrovačka 1,10000 Zagreb</item>
      <item>FINA Regionalni centar Zagreb, OIB 85821130368, Trg svibanjskih žrtava 1995. 1,10000 Zagreb</item>
      <item>HRVATSKI ZAVOD ZA MIROVINSKO OSIGURANJE, OIB 84397956623, Trpimirova 4,10000 Zagreb</item>
      <item>Krešimir Radielović, OIB 61914957001, I. Anina Ulica 7 A,10000 Zagreb</item>
    </izvorni_sadrzaj>
    <derivirana_varijabla naziv="DomainObject.Predmet.SudioniciListAdressOIB_1">
      <item>DRUŠTVO ZA ŠPORT I REKREACIJU U ZMAJEVOM GNIJEZDU, OIB 41905973981, Dubrovačka 1,10000 Zagreb</item>
      <item>FINA Regionalni centar Zagreb, OIB 85821130368, Trg svibanjskih žrtava 1995. 1,10000 Zagreb</item>
      <item>HRVATSKI ZAVOD ZA MIROVINSKO OSIGURANJE, OIB 84397956623, Trpimirova 4,10000 Zagreb</item>
      <item>Krešimir Radielović, OIB 61914957001, I. Anina Ulica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41905973981</item>
      <item>, OIB 85821130368</item>
      <item>, OIB 84397956623</item>
      <item>, OIB 61914957001</item>
    </izvorni_sadrzaj>
    <derivirana_varijabla naziv="DomainObject.Predmet.SudioniciListNazivOIB_1">
      <item>, OIB 41905973981</item>
      <item>, OIB 85821130368</item>
      <item>, OIB 84397956623</item>
      <item>, OIB 61914957001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270</properties:Words>
  <properties:Characters>1467</properties:Characters>
  <properties:Lines>45</properties:Lines>
  <properties:Paragraphs>17</properties:Paragraphs>
  <properties:TotalTime>2</properties:TotalTime>
  <properties:ScaleCrop>false</properties:ScaleCrop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2016-03-04T13:22:00Z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