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bbc1" w14:paraId="1cdbbc1" w:rsidRDefault="00F172E3" w:rsidP="00910611" w:rsidR="00F172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2E3" w:rsidP="00910611" w:rsidR="00F172E3">
      <w:r>
        <w:rPr>
          <w:rFonts w:eastAsia="MS Mincho"/>
        </w:rPr>
        <w:t>REPUBLIKA HRVATSKA</w:t>
      </w:r>
    </w:p>
    <w:p w:rsidRDefault="00F172E3" w:rsidP="00910611" w:rsidR="00F172E3">
      <w:r>
        <w:rPr>
          <w:rFonts w:eastAsia="MS Mincho"/>
        </w:rPr>
        <w:t>TRGOVAČKI SUD U RIJECI</w:t>
      </w:r>
    </w:p>
    <w:p w:rsidRDefault="00F172E3" w:rsidR="00F172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68293D">
      <w:r w:rsidRPr="0068293D">
        <w:t xml:space="preserve">                                                                           </w:t>
      </w:r>
    </w:p>
    <w:p w:rsidRDefault="006829FB" w:rsidP="004020FA" w:rsidR="006829FB" w:rsidRPr="0068293D">
      <w:pPr>
        <w:ind w:firstLine="720" w:left="5040"/>
      </w:pPr>
    </w:p>
    <w:p w:rsidRDefault="003E573D" w:rsidP="003E3F2C" w:rsidR="003E573D" w:rsidRPr="0068293D">
      <w:pPr>
        <w:jc w:val="center"/>
      </w:pPr>
      <w:r w:rsidRPr="0068293D">
        <w:t>R E P U B L I K A    H R V A T S K A</w:t>
      </w:r>
    </w:p>
    <w:p w:rsidRDefault="003E3F2C" w:rsidP="003E3F2C" w:rsidR="003E3F2C" w:rsidRPr="0068293D">
      <w:pPr>
        <w:jc w:val="center"/>
      </w:pPr>
      <w:r w:rsidRPr="0068293D">
        <w:t>R J E Š E N J E</w:t>
      </w:r>
    </w:p>
    <w:p w:rsidRDefault="003E3F2C" w:rsidP="003E3F2C" w:rsidR="003E3F2C" w:rsidRPr="0068293D">
      <w:pPr>
        <w:jc w:val="both"/>
      </w:pPr>
    </w:p>
    <w:p w:rsidRDefault="00876AB8" w:rsidP="00876AB8" w:rsidR="00876AB8" w:rsidRPr="0068293D">
      <w:pPr>
        <w:jc w:val="both"/>
      </w:pPr>
      <w:r w:rsidRPr="0068293D">
        <w:tab/>
      </w:r>
      <w:r w:rsidRPr="0068293D">
        <w:tab/>
        <w:t xml:space="preserve">Trgovački sud u Rijeci, po stečajnom sucu Veri Jelenović, u stečajnom postupku nad dužnikom </w:t>
      </w:r>
      <w:r w:rsidRPr="0068293D">
        <w:rPr>
          <w:bCs/>
        </w:rPr>
        <w:t>TRADE FORCE</w:t>
      </w:r>
      <w:r w:rsidRPr="0068293D">
        <w:t xml:space="preserve"> društvo s ograničenom odgovornošću za proizvodnju, inžinjering i trgovinu u stečaju Kastav, Rubeši 136, OIB: 10690900814, MBS: 040036664,  dana 14. veljače 2018.</w:t>
      </w:r>
    </w:p>
    <w:p w:rsidRDefault="003E3F2C" w:rsidP="003E3F2C" w:rsidR="003E3F2C" w:rsidRPr="0068293D">
      <w:pPr>
        <w:jc w:val="both"/>
      </w:pPr>
    </w:p>
    <w:p w:rsidRDefault="003E3F2C" w:rsidP="003E3F2C" w:rsidR="003E3F2C" w:rsidRPr="0068293D">
      <w:pPr>
        <w:jc w:val="center"/>
      </w:pPr>
      <w:r w:rsidRPr="0068293D">
        <w:t>r</w:t>
      </w:r>
      <w:r w:rsidR="00B83F7C" w:rsidRPr="0068293D">
        <w:t xml:space="preserve"> </w:t>
      </w:r>
      <w:r w:rsidRPr="0068293D">
        <w:t>i</w:t>
      </w:r>
      <w:r w:rsidR="00B83F7C" w:rsidRPr="0068293D">
        <w:t xml:space="preserve"> </w:t>
      </w:r>
      <w:r w:rsidRPr="0068293D">
        <w:t>j</w:t>
      </w:r>
      <w:r w:rsidR="00B83F7C" w:rsidRPr="0068293D">
        <w:t xml:space="preserve"> </w:t>
      </w:r>
      <w:r w:rsidRPr="0068293D">
        <w:t>e</w:t>
      </w:r>
      <w:r w:rsidR="00B83F7C" w:rsidRPr="0068293D">
        <w:t xml:space="preserve"> </w:t>
      </w:r>
      <w:r w:rsidRPr="0068293D">
        <w:t>š</w:t>
      </w:r>
      <w:r w:rsidR="00B83F7C" w:rsidRPr="0068293D">
        <w:t xml:space="preserve"> </w:t>
      </w:r>
      <w:r w:rsidRPr="0068293D">
        <w:t>i</w:t>
      </w:r>
      <w:r w:rsidR="00B83F7C" w:rsidRPr="0068293D">
        <w:t xml:space="preserve"> </w:t>
      </w:r>
      <w:r w:rsidRPr="0068293D">
        <w:t>o   j</w:t>
      </w:r>
      <w:r w:rsidR="00B83F7C" w:rsidRPr="0068293D">
        <w:t xml:space="preserve"> </w:t>
      </w:r>
      <w:r w:rsidRPr="0068293D">
        <w:t>e</w:t>
      </w:r>
    </w:p>
    <w:p w:rsidRDefault="003E3F2C" w:rsidP="003E3F2C" w:rsidR="003E3F2C" w:rsidRPr="0068293D">
      <w:pPr>
        <w:jc w:val="both"/>
      </w:pPr>
    </w:p>
    <w:p w:rsidRDefault="003E3F2C" w:rsidP="00556784" w:rsidR="007C2B4D" w:rsidRPr="0068293D">
      <w:pPr>
        <w:ind w:firstLine="708"/>
        <w:jc w:val="both"/>
      </w:pPr>
      <w:r w:rsidRPr="0068293D">
        <w:tab/>
      </w:r>
      <w:r w:rsidRPr="0068293D">
        <w:tab/>
        <w:t>I. Ponuditelju</w:t>
      </w:r>
      <w:r w:rsidR="00565233" w:rsidRPr="0068293D">
        <w:t xml:space="preserve"> </w:t>
      </w:r>
      <w:r w:rsidR="00876AB8" w:rsidRPr="0068293D">
        <w:t>PREDRAGU MIHALJEVIĆU, CVJETNI TRG 8, NJIVICE, OIB: 58830648619</w:t>
      </w:r>
      <w:r w:rsidR="007C2B4D" w:rsidRPr="0068293D">
        <w:t xml:space="preserve">, </w:t>
      </w:r>
      <w:r w:rsidRPr="0068293D">
        <w:t>dosuđuj</w:t>
      </w:r>
      <w:r w:rsidR="00C36EC9" w:rsidRPr="0068293D">
        <w:t>u</w:t>
      </w:r>
      <w:r w:rsidRPr="0068293D">
        <w:t xml:space="preserve"> se </w:t>
      </w:r>
      <w:r w:rsidR="00C36EC9" w:rsidRPr="0068293D">
        <w:t xml:space="preserve">nekretnine stečajnog dužnika upisane u zemljišnim knjigama </w:t>
      </w:r>
      <w:r w:rsidR="00876AB8" w:rsidRPr="0068293D">
        <w:t>Općinskog suda u Rijeci, zemljišnoknjižni odjel Rijeka, k.č.br. 1005/8, u naravi garaža i dvorište, površine 74 m2, upisano u zk.ul. 4642, k.o.: 999906, Plase</w:t>
      </w:r>
      <w:r w:rsidR="007C2B4D" w:rsidRPr="0068293D">
        <w:t>.</w:t>
      </w:r>
    </w:p>
    <w:p w:rsidRDefault="00E244D6" w:rsidP="00742555" w:rsidR="00E244D6" w:rsidRPr="0068293D">
      <w:pPr>
        <w:jc w:val="both"/>
      </w:pPr>
    </w:p>
    <w:p w:rsidRDefault="003E3F2C" w:rsidP="003E3F2C" w:rsidR="003E3F2C" w:rsidRPr="0068293D">
      <w:pPr>
        <w:jc w:val="both"/>
      </w:pPr>
      <w:r w:rsidRPr="0068293D">
        <w:t xml:space="preserve">       </w:t>
      </w:r>
      <w:r w:rsidRPr="0068293D">
        <w:tab/>
      </w:r>
      <w:r w:rsidRPr="0068293D">
        <w:tab/>
        <w:t xml:space="preserve">II. </w:t>
      </w:r>
      <w:r w:rsidR="00565233" w:rsidRPr="0068293D">
        <w:t xml:space="preserve">Kupac </w:t>
      </w:r>
      <w:r w:rsidR="00876AB8" w:rsidRPr="0068293D">
        <w:t>PREDRAG MIHALJEVIĆ, CVJETNI TRG 8, NJIVICE, OIB: 58830648619</w:t>
      </w:r>
      <w:r w:rsidR="00EC7074" w:rsidRPr="0068293D">
        <w:t xml:space="preserve"> </w:t>
      </w:r>
      <w:r w:rsidR="00C27D70" w:rsidRPr="0068293D">
        <w:rPr>
          <w:bCs/>
        </w:rPr>
        <w:t>dužan je</w:t>
      </w:r>
      <w:r w:rsidR="007C2B4D" w:rsidRPr="0068293D">
        <w:t xml:space="preserve"> kupovninu u iznosu </w:t>
      </w:r>
      <w:r w:rsidR="00C36EC9" w:rsidRPr="0068293D">
        <w:t xml:space="preserve">od </w:t>
      </w:r>
      <w:r w:rsidR="00876AB8" w:rsidRPr="0068293D">
        <w:t>160.250</w:t>
      </w:r>
      <w:r w:rsidR="00EC7074" w:rsidRPr="0068293D">
        <w:t xml:space="preserve">,00 </w:t>
      </w:r>
      <w:r w:rsidR="00205C3E" w:rsidRPr="0068293D">
        <w:t>kn (u cijenu je uključen PDV)</w:t>
      </w:r>
      <w:r w:rsidR="00E10F5A" w:rsidRPr="0068293D">
        <w:rPr>
          <w:noProof/>
        </w:rPr>
        <w:t xml:space="preserve"> </w:t>
      </w:r>
      <w:r w:rsidR="00C27D70" w:rsidRPr="0068293D">
        <w:t xml:space="preserve">umanjenu za položenu jamčevinu (u iznosu od </w:t>
      </w:r>
      <w:r w:rsidR="00876AB8" w:rsidRPr="0068293D">
        <w:t>60.500</w:t>
      </w:r>
      <w:r w:rsidR="00C27D70" w:rsidRPr="0068293D">
        <w:t xml:space="preserve">,00 kn) </w:t>
      </w:r>
      <w:r w:rsidR="00E10F5A" w:rsidRPr="0068293D">
        <w:t xml:space="preserve">u roku od 30 dana od dana pravomoćnosti </w:t>
      </w:r>
      <w:r w:rsidR="003E573D" w:rsidRPr="0068293D">
        <w:t xml:space="preserve">ovog </w:t>
      </w:r>
      <w:r w:rsidR="00E10F5A" w:rsidRPr="0068293D">
        <w:t xml:space="preserve">rješenja </w:t>
      </w:r>
      <w:r w:rsidR="00C27D70" w:rsidRPr="0068293D">
        <w:t xml:space="preserve">na poseban račun Financijske agencije IBAN: HR11 2390 0011 3000 2878 7, model: HR11, pod "Poziv na broj" (PNB) kao podatak prvi (P1) treba upisati broj </w:t>
      </w:r>
      <w:r w:rsidR="00876AB8" w:rsidRPr="0068293D">
        <w:t>62634</w:t>
      </w:r>
      <w:r w:rsidR="00C27D70" w:rsidRPr="0068293D">
        <w:t>, a kao podatak drugi broj P2 sadržan u tablici Lista ponuditelja sa zadnjom najvišom valjanom ponudom u nadmetanju (</w:t>
      </w:r>
      <w:r w:rsidR="00876AB8" w:rsidRPr="0068293D">
        <w:t>17248</w:t>
      </w:r>
      <w:r w:rsidR="00C27D70" w:rsidRPr="0068293D">
        <w:t>)</w:t>
      </w:r>
      <w:r w:rsidRPr="0068293D">
        <w:t>.</w:t>
      </w:r>
    </w:p>
    <w:p w:rsidRDefault="00163AAF" w:rsidP="003E3F2C" w:rsidR="00163AAF" w:rsidRPr="0068293D">
      <w:pPr>
        <w:jc w:val="both"/>
      </w:pPr>
    </w:p>
    <w:p w:rsidRDefault="00FD2290" w:rsidP="003E3F2C" w:rsidR="00FD2290" w:rsidRPr="0068293D">
      <w:pPr>
        <w:jc w:val="both"/>
        <w:rPr>
          <w:bCs/>
        </w:rPr>
      </w:pPr>
      <w:r w:rsidRPr="0068293D">
        <w:tab/>
      </w:r>
      <w:r w:rsidRPr="0068293D">
        <w:tab/>
        <w:t xml:space="preserve">III. Određuje se uknjižba prava vlasništva  u korist </w:t>
      </w:r>
      <w:r w:rsidR="00876AB8" w:rsidRPr="0068293D">
        <w:t xml:space="preserve">PREDRAG MIHALJEVIĆ, CVJETNI TRG 8, NJIVICE, OIB: 58830648619 </w:t>
      </w:r>
      <w:r w:rsidRPr="0068293D">
        <w:rPr>
          <w:bCs/>
        </w:rPr>
        <w:t xml:space="preserve">na dosuđenoj nekretnini stečajnog dužnika </w:t>
      </w:r>
      <w:r w:rsidRPr="0068293D">
        <w:t xml:space="preserve">upisanoj u </w:t>
      </w:r>
      <w:r w:rsidR="00565233" w:rsidRPr="0068293D">
        <w:t xml:space="preserve">zemljišnim knjigama </w:t>
      </w:r>
      <w:r w:rsidR="00876AB8" w:rsidRPr="0068293D">
        <w:t>Općinskog suda u Rijeci, zemljišnoknjižni odjel Rijeka, k.č.br. 1005/8, u naravi garaža i dvorište, površine 74 m2, upisano u zk.ul. 4642, k.o.: 999906, Plase</w:t>
      </w:r>
      <w:r w:rsidRPr="0068293D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68293D">
      <w:pPr>
        <w:jc w:val="both"/>
        <w:rPr>
          <w:bCs/>
        </w:rPr>
      </w:pPr>
    </w:p>
    <w:p w:rsidRDefault="00FD2290" w:rsidP="003E3F2C" w:rsidR="00FD2290" w:rsidRPr="0068293D">
      <w:pPr>
        <w:jc w:val="both"/>
        <w:rPr>
          <w:bCs/>
        </w:rPr>
      </w:pPr>
      <w:r w:rsidRPr="0068293D">
        <w:rPr>
          <w:bCs/>
        </w:rPr>
        <w:tab/>
      </w:r>
      <w:r w:rsidRPr="0068293D">
        <w:rPr>
          <w:bCs/>
        </w:rPr>
        <w:tab/>
        <w:t xml:space="preserve">IV. Određuje se brisanje zemljišnoknjižnog upisa koji prestaje prodajom nekretnine </w:t>
      </w:r>
      <w:r w:rsidRPr="0068293D">
        <w:t xml:space="preserve">u </w:t>
      </w:r>
      <w:r w:rsidR="00565233" w:rsidRPr="0068293D">
        <w:t xml:space="preserve">zemljišnim knjigama </w:t>
      </w:r>
      <w:r w:rsidR="00876AB8" w:rsidRPr="0068293D">
        <w:t>Općinskog suda u Rijeci, zemljišnoknjižni odjel Rijeka, k.č.br. 1005/8, u naravi garaža i dvorište, površine 74 m2, upisano u zk.ul. 4642, k.o.: 999906, Plase</w:t>
      </w:r>
      <w:r w:rsidRPr="0068293D">
        <w:rPr>
          <w:bCs/>
        </w:rPr>
        <w:t>:</w:t>
      </w:r>
    </w:p>
    <w:p w:rsidRDefault="00FD2290" w:rsidP="00FD2290" w:rsidR="00FD2290" w:rsidRPr="0068293D">
      <w:pPr>
        <w:pStyle w:val="Odlomakpopisa"/>
        <w:numPr>
          <w:ilvl w:val="0"/>
          <w:numId w:val="4"/>
        </w:numPr>
        <w:jc w:val="both"/>
      </w:pPr>
      <w:r w:rsidRPr="0068293D">
        <w:rPr>
          <w:bCs/>
        </w:rPr>
        <w:t>zabilježbe otvaranja stečajnog postupka nad dužnikom  O. G. I. OPATIJA</w:t>
      </w:r>
      <w:r w:rsidRPr="0068293D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68293D">
      <w:pPr>
        <w:pStyle w:val="Odlomakpopisa"/>
        <w:numPr>
          <w:ilvl w:val="0"/>
          <w:numId w:val="4"/>
        </w:numPr>
        <w:jc w:val="both"/>
      </w:pPr>
      <w:r w:rsidRPr="0068293D">
        <w:t>zabilježbe rješenja o prodaji nekretnine;</w:t>
      </w:r>
    </w:p>
    <w:p w:rsidRDefault="00FD2290" w:rsidP="00876AB8" w:rsidR="00FD2290" w:rsidRPr="0068293D">
      <w:pPr>
        <w:pStyle w:val="Odlomakpopisa"/>
        <w:numPr>
          <w:ilvl w:val="0"/>
          <w:numId w:val="4"/>
        </w:numPr>
        <w:jc w:val="both"/>
        <w:rPr>
          <w:lang w:eastAsia="en-US"/>
        </w:rPr>
      </w:pPr>
      <w:r w:rsidRPr="0068293D">
        <w:t xml:space="preserve">založnog prava upisanog </w:t>
      </w:r>
      <w:r w:rsidR="00876AB8" w:rsidRPr="0068293D">
        <w:rPr>
          <w:lang w:eastAsia="en-US"/>
        </w:rPr>
        <w:t xml:space="preserve">na temelju Ugovora o založnom pravu od 7. prosinca 2009. u iznosu od 600.000,00 kn, uvećano za kamate, naknade I eventualne troškove sukladno ugovoru, za korist: ZAGREBAČKA BANKA D.D., ZAGREB, PAROMLINSKA 2 i na temelju rješenja Općinskog suda u Rijeci od 4. siječnja 2016. a pozivom na </w:t>
      </w:r>
      <w:r w:rsidR="00876AB8" w:rsidRPr="0068293D">
        <w:rPr>
          <w:lang w:eastAsia="en-US"/>
        </w:rPr>
        <w:lastRenderedPageBreak/>
        <w:t>ovosudnu zbirku isprava posl. br. Z-3796/14 pod kojim je zaprimljeno rješenje Općinskog suda u Rijeci o osiguranju od 19. ožujka 2014., posl. br. Ovr-6685/12 ovršnog prava zaloga na nekretninama za iznos glavnice od 341.118,36 kn (glavnica u iznosu od 315.697,44 kn i kamate u iznosu od 25.420,92 kn) sa zakonskom zateznom kamatom tekućom na iznos od 315.697,44 kn od dana 8. lipnja 2012. pa do isplate od 15% godišnje, za korist: REPUBLIKA HRVATSKA, OIB 52634238587</w:t>
      </w:r>
      <w:r w:rsidRPr="0068293D">
        <w:t>.</w:t>
      </w:r>
    </w:p>
    <w:p w:rsidRDefault="00FD2290" w:rsidP="003E3F2C" w:rsidR="00FD2290" w:rsidRPr="0068293D">
      <w:pPr>
        <w:jc w:val="both"/>
      </w:pPr>
      <w:r w:rsidRPr="0068293D">
        <w:t xml:space="preserve">Pri tome se nalaže Općinskom sudu u </w:t>
      </w:r>
      <w:r w:rsidR="00876AB8" w:rsidRPr="0068293D">
        <w:t>Rijeci</w:t>
      </w:r>
      <w:r w:rsidRPr="0068293D">
        <w:t xml:space="preserve"> zemljišnoknjižni odjel </w:t>
      </w:r>
      <w:r w:rsidR="00876AB8" w:rsidRPr="0068293D">
        <w:t>Rijeka</w:t>
      </w:r>
      <w:r w:rsidRPr="0068293D">
        <w:t xml:space="preserve"> izvršiti brisanje u ovoj izreci navedenih zabilježbi i tereta</w:t>
      </w:r>
      <w:r w:rsidR="00810A36" w:rsidRPr="0068293D">
        <w:t xml:space="preserve">, te uknjižbu prava vlasništva </w:t>
      </w:r>
      <w:r w:rsidR="00554EE4" w:rsidRPr="0068293D">
        <w:t xml:space="preserve">kupca </w:t>
      </w:r>
      <w:r w:rsidR="00876AB8" w:rsidRPr="0068293D">
        <w:t xml:space="preserve">PREDRAG MIHALJEVIĆ, CVJETNI TRG 8, NJIVICE, OIB: 58830648619 </w:t>
      </w:r>
      <w:r w:rsidR="001D6BDC" w:rsidRPr="0068293D">
        <w:t xml:space="preserve"> </w:t>
      </w:r>
      <w:r w:rsidR="00810A36" w:rsidRPr="0068293D">
        <w:t xml:space="preserve">na navedenoj nekretnini </w:t>
      </w:r>
      <w:r w:rsidRPr="0068293D">
        <w:t xml:space="preserve">na temelju pravomoćnog rješenja o dosudi i potvrde ovog suda da je </w:t>
      </w:r>
      <w:r w:rsidR="00554EE4" w:rsidRPr="0068293D">
        <w:t xml:space="preserve">kupac </w:t>
      </w:r>
      <w:r w:rsidR="00876AB8" w:rsidRPr="0068293D">
        <w:t xml:space="preserve">PREDRAG MIHALJEVIĆ, CVJETNI TRG 8, NJIVICE, OIB: 58830648619  </w:t>
      </w:r>
      <w:r w:rsidRPr="0068293D">
        <w:t>položi</w:t>
      </w:r>
      <w:r w:rsidR="00A243E7" w:rsidRPr="0068293D">
        <w:t>o</w:t>
      </w:r>
      <w:r w:rsidRPr="0068293D">
        <w:t xml:space="preserve"> kupovninu</w:t>
      </w:r>
      <w:r w:rsidR="00810A36" w:rsidRPr="0068293D">
        <w:t>.</w:t>
      </w:r>
    </w:p>
    <w:p w:rsidRDefault="00810A36" w:rsidP="003E3F2C" w:rsidR="00810A36" w:rsidRPr="0068293D">
      <w:pPr>
        <w:jc w:val="both"/>
      </w:pPr>
    </w:p>
    <w:p w:rsidRDefault="00810A36" w:rsidP="003E3F2C" w:rsidR="00810A36" w:rsidRPr="0068293D">
      <w:pPr>
        <w:jc w:val="both"/>
      </w:pPr>
      <w:r w:rsidRPr="0068293D">
        <w:tab/>
      </w:r>
      <w:r w:rsidRPr="0068293D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68293D">
      <w:pPr>
        <w:jc w:val="both"/>
      </w:pPr>
    </w:p>
    <w:p w:rsidRDefault="00810A36" w:rsidP="003E3F2C" w:rsidR="00810A36" w:rsidRPr="0068293D">
      <w:pPr>
        <w:jc w:val="both"/>
      </w:pPr>
      <w:r w:rsidRPr="0068293D">
        <w:tab/>
      </w:r>
      <w:r w:rsidRPr="0068293D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68293D">
      <w:pPr>
        <w:jc w:val="both"/>
      </w:pPr>
    </w:p>
    <w:p w:rsidRDefault="00810A36" w:rsidP="003E3F2C" w:rsidR="00810A36" w:rsidRPr="0068293D">
      <w:pPr>
        <w:jc w:val="both"/>
      </w:pPr>
      <w:r w:rsidRPr="0068293D">
        <w:tab/>
      </w:r>
      <w:r w:rsidRPr="0068293D">
        <w:tab/>
        <w:t>VII. Ovo će se rješenje objaviti na mrežnoj stranici e-Oglasna ploča sudova i na mrežnim stranicama Financijske agencije.</w:t>
      </w:r>
    </w:p>
    <w:p w:rsidRDefault="00810A36" w:rsidP="003E3F2C" w:rsidR="00810A36" w:rsidRPr="0068293D">
      <w:pPr>
        <w:jc w:val="both"/>
      </w:pPr>
    </w:p>
    <w:p w:rsidRDefault="00810A36" w:rsidP="00810A36" w:rsidR="00810A36" w:rsidRPr="0068293D">
      <w:pPr>
        <w:jc w:val="both"/>
      </w:pPr>
      <w:r w:rsidRPr="0068293D">
        <w:tab/>
      </w:r>
      <w:r w:rsidRPr="0068293D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68293D">
      <w:pPr>
        <w:jc w:val="both"/>
      </w:pPr>
    </w:p>
    <w:p w:rsidRDefault="003E3F2C" w:rsidP="003E3F2C" w:rsidR="003E3F2C" w:rsidRPr="0068293D">
      <w:pPr>
        <w:jc w:val="both"/>
      </w:pPr>
      <w:r w:rsidRPr="0068293D">
        <w:tab/>
      </w:r>
      <w:r w:rsidRPr="0068293D">
        <w:tab/>
      </w:r>
      <w:r w:rsidR="00556784" w:rsidRPr="0068293D">
        <w:t>I</w:t>
      </w:r>
      <w:r w:rsidR="00810A36" w:rsidRPr="0068293D">
        <w:t>X</w:t>
      </w:r>
      <w:r w:rsidRPr="0068293D">
        <w:t xml:space="preserve">. Nalaže se </w:t>
      </w:r>
      <w:r w:rsidR="00556784" w:rsidRPr="0068293D">
        <w:t xml:space="preserve">Općinskom sudu u </w:t>
      </w:r>
      <w:r w:rsidR="00876AB8" w:rsidRPr="0068293D">
        <w:t xml:space="preserve">Rijeci </w:t>
      </w:r>
      <w:r w:rsidR="00556784" w:rsidRPr="0068293D">
        <w:t xml:space="preserve">zemljišnoknjižni odjel </w:t>
      </w:r>
      <w:r w:rsidR="00876AB8" w:rsidRPr="0068293D">
        <w:t>Rijeka</w:t>
      </w:r>
      <w:r w:rsidR="00556784" w:rsidRPr="0068293D">
        <w:t xml:space="preserve"> </w:t>
      </w:r>
      <w:r w:rsidRPr="0068293D">
        <w:t>da u zemljišnim knjigama izvrši zabilježbu dosude nekretnina opisanih u</w:t>
      </w:r>
      <w:r w:rsidR="00F52810" w:rsidRPr="0068293D">
        <w:t xml:space="preserve"> točki I. izreke ovog rješenja</w:t>
      </w:r>
      <w:r w:rsidRPr="0068293D">
        <w:t>.</w:t>
      </w:r>
    </w:p>
    <w:p w:rsidRDefault="003E3F2C" w:rsidP="003E3F2C" w:rsidR="003E3F2C" w:rsidRPr="0068293D">
      <w:pPr>
        <w:jc w:val="both"/>
      </w:pPr>
      <w:r w:rsidRPr="0068293D">
        <w:tab/>
        <w:t xml:space="preserve"> </w:t>
      </w:r>
    </w:p>
    <w:p w:rsidRDefault="003E3F2C" w:rsidP="003E3F2C" w:rsidR="003E3F2C" w:rsidRPr="0068293D">
      <w:pPr>
        <w:jc w:val="center"/>
      </w:pPr>
      <w:r w:rsidRPr="0068293D">
        <w:t>Obrazloženje</w:t>
      </w:r>
    </w:p>
    <w:p w:rsidRDefault="00A70484" w:rsidP="003E3F2C" w:rsidR="003E3F2C" w:rsidRPr="0068293D">
      <w:pPr>
        <w:jc w:val="both"/>
      </w:pPr>
      <w:r w:rsidRPr="0068293D">
        <w:tab/>
      </w:r>
      <w:r w:rsidRPr="0068293D">
        <w:tab/>
      </w:r>
      <w:r w:rsidR="003859B7" w:rsidRPr="0068293D">
        <w:t>Rješenjem</w:t>
      </w:r>
      <w:r w:rsidR="003E3F2C" w:rsidRPr="0068293D">
        <w:t xml:space="preserve"> </w:t>
      </w:r>
      <w:r w:rsidR="00876AB8" w:rsidRPr="0068293D">
        <w:t xml:space="preserve">ovog suda posl. br. 14 St-130/2015-22 </w:t>
      </w:r>
      <w:r w:rsidR="003E3F2C" w:rsidRPr="0068293D">
        <w:t xml:space="preserve">od </w:t>
      </w:r>
      <w:r w:rsidR="00876AB8" w:rsidRPr="0068293D">
        <w:t>8. studenoga 2016</w:t>
      </w:r>
      <w:r w:rsidR="009C6106" w:rsidRPr="0068293D">
        <w:t>.</w:t>
      </w:r>
      <w:r w:rsidR="003859B7" w:rsidRPr="0068293D">
        <w:t xml:space="preserve"> </w:t>
      </w:r>
      <w:r w:rsidR="003E3F2C" w:rsidRPr="0068293D">
        <w:t>određena je u stečajnom postupku prodaja nekretnin</w:t>
      </w:r>
      <w:r w:rsidRPr="0068293D">
        <w:t>e opisane</w:t>
      </w:r>
      <w:r w:rsidR="003E3F2C" w:rsidRPr="0068293D">
        <w:t xml:space="preserve"> u točki I. izreke ovog rješ</w:t>
      </w:r>
      <w:r w:rsidRPr="0068293D">
        <w:t>e</w:t>
      </w:r>
      <w:r w:rsidR="003E3F2C" w:rsidRPr="0068293D">
        <w:t>nja.</w:t>
      </w:r>
    </w:p>
    <w:p w:rsidRDefault="003E3F2C" w:rsidP="003E3F2C" w:rsidR="00B90584" w:rsidRPr="0068293D">
      <w:pPr>
        <w:jc w:val="both"/>
      </w:pPr>
      <w:r w:rsidRPr="0068293D">
        <w:tab/>
      </w:r>
      <w:r w:rsidRPr="0068293D">
        <w:tab/>
      </w:r>
      <w:r w:rsidR="003859B7" w:rsidRPr="0068293D">
        <w:t xml:space="preserve">Zaključak </w:t>
      </w:r>
      <w:r w:rsidRPr="0068293D">
        <w:t>o prodaji</w:t>
      </w:r>
      <w:r w:rsidR="003859B7" w:rsidRPr="0068293D">
        <w:t xml:space="preserve"> </w:t>
      </w:r>
      <w:r w:rsidR="00876AB8" w:rsidRPr="0068293D">
        <w:t xml:space="preserve">ovog suda posl. br. 14 St-130/2015-31 </w:t>
      </w:r>
      <w:r w:rsidR="003859B7" w:rsidRPr="0068293D">
        <w:t xml:space="preserve">od </w:t>
      </w:r>
      <w:r w:rsidR="00876AB8" w:rsidRPr="0068293D">
        <w:t>2. svibnja 2017</w:t>
      </w:r>
      <w:r w:rsidR="003859B7" w:rsidRPr="0068293D">
        <w:t>. godine</w:t>
      </w:r>
      <w:r w:rsidRPr="0068293D">
        <w:t xml:space="preserve"> </w:t>
      </w:r>
      <w:r w:rsidR="00810A36" w:rsidRPr="0068293D">
        <w:t xml:space="preserve">kojim su određeni način i uvjeti prodaje </w:t>
      </w:r>
      <w:r w:rsidR="00B21D8B" w:rsidRPr="0068293D">
        <w:t xml:space="preserve">predmetne </w:t>
      </w:r>
      <w:r w:rsidR="00810A36" w:rsidRPr="0068293D">
        <w:t xml:space="preserve">nekretnine </w:t>
      </w:r>
      <w:r w:rsidR="007B5F45" w:rsidRPr="0068293D">
        <w:t>dostavljen je Financijsko</w:t>
      </w:r>
      <w:r w:rsidR="00810A36" w:rsidRPr="0068293D">
        <w:t>j</w:t>
      </w:r>
      <w:r w:rsidR="007B5F45" w:rsidRPr="0068293D">
        <w:t xml:space="preserve"> agenciji </w:t>
      </w:r>
      <w:r w:rsidR="00B21D8B" w:rsidRPr="0068293D">
        <w:t xml:space="preserve">radi provođenja </w:t>
      </w:r>
      <w:r w:rsidR="007B5F45" w:rsidRPr="0068293D">
        <w:t xml:space="preserve"> prodaj</w:t>
      </w:r>
      <w:r w:rsidR="00B21D8B" w:rsidRPr="0068293D">
        <w:t>e</w:t>
      </w:r>
      <w:r w:rsidR="007B5F45" w:rsidRPr="0068293D">
        <w:t xml:space="preserve"> nekretnine elektroničkom javnom dražbom. Financijska agencija je dana </w:t>
      </w:r>
      <w:r w:rsidR="00876AB8" w:rsidRPr="0068293D">
        <w:t>12. veljače</w:t>
      </w:r>
      <w:r w:rsidR="00554EE4" w:rsidRPr="0068293D">
        <w:t xml:space="preserve"> 2018</w:t>
      </w:r>
      <w:r w:rsidR="007B5F45" w:rsidRPr="0068293D">
        <w:t xml:space="preserve">. izvijestila sud da </w:t>
      </w:r>
      <w:r w:rsidR="00554EE4" w:rsidRPr="0068293D">
        <w:t>su</w:t>
      </w:r>
      <w:r w:rsidR="007B5F45" w:rsidRPr="0068293D">
        <w:t xml:space="preserve"> na elektroničkoj javnoj dražbi </w:t>
      </w:r>
      <w:r w:rsidR="00163AAF" w:rsidRPr="0068293D">
        <w:t xml:space="preserve">– identifikator nadmetanja broj </w:t>
      </w:r>
      <w:r w:rsidR="00876AB8" w:rsidRPr="0068293D">
        <w:t>6263</w:t>
      </w:r>
      <w:r w:rsidR="00163AAF" w:rsidRPr="0068293D">
        <w:t xml:space="preserve"> </w:t>
      </w:r>
      <w:r w:rsidR="007B5F45" w:rsidRPr="0068293D">
        <w:t>bi</w:t>
      </w:r>
      <w:r w:rsidR="00565233" w:rsidRPr="0068293D">
        <w:t>l</w:t>
      </w:r>
      <w:r w:rsidR="00554EE4" w:rsidRPr="0068293D">
        <w:t>a</w:t>
      </w:r>
      <w:r w:rsidR="007B5F45" w:rsidRPr="0068293D">
        <w:t xml:space="preserve"> </w:t>
      </w:r>
      <w:r w:rsidR="001D6BDC" w:rsidRPr="0068293D">
        <w:t>dva</w:t>
      </w:r>
      <w:r w:rsidR="00565233" w:rsidRPr="0068293D">
        <w:t xml:space="preserve"> ponuditelja</w:t>
      </w:r>
      <w:r w:rsidR="007B5F45" w:rsidRPr="0068293D">
        <w:t xml:space="preserve"> (</w:t>
      </w:r>
      <w:r w:rsidR="00876AB8" w:rsidRPr="0068293D">
        <w:t>SPORTMAR d.o.o. Njivice, Cvjetni trg 8, OIB: 85992364960</w:t>
      </w:r>
      <w:r w:rsidR="002959E8" w:rsidRPr="0068293D">
        <w:t xml:space="preserve"> s najvišim iznosom valjane ponude koju je pon</w:t>
      </w:r>
      <w:r w:rsidR="000D64E4" w:rsidRPr="0068293D">
        <w:t xml:space="preserve">uditelj ponudio u nadmetanju od </w:t>
      </w:r>
      <w:r w:rsidR="00876AB8" w:rsidRPr="0068293D">
        <w:t>157.250,00</w:t>
      </w:r>
      <w:r w:rsidR="002959E8" w:rsidRPr="0068293D">
        <w:t xml:space="preserve"> kn za predmetnu nekretninu; </w:t>
      </w:r>
      <w:r w:rsidR="00876AB8" w:rsidRPr="0068293D">
        <w:t xml:space="preserve">PREDRAG </w:t>
      </w:r>
      <w:r w:rsidR="00876AB8" w:rsidRPr="0068293D">
        <w:lastRenderedPageBreak/>
        <w:t xml:space="preserve">MIHALJEVIĆ, CVJETNI TRG 8, NJIVICE, OIB: 58830648619 </w:t>
      </w:r>
      <w:r w:rsidR="000D64E4" w:rsidRPr="0068293D">
        <w:t xml:space="preserve"> </w:t>
      </w:r>
      <w:r w:rsidR="002959E8" w:rsidRPr="0068293D">
        <w:t xml:space="preserve">s najvišim iznosom valjane ponude koju je ponuditelj ponudio u nadmetanju od </w:t>
      </w:r>
      <w:r w:rsidR="00876AB8" w:rsidRPr="0068293D">
        <w:t>160.250,00</w:t>
      </w:r>
      <w:r w:rsidR="000D64E4" w:rsidRPr="0068293D">
        <w:t xml:space="preserve"> </w:t>
      </w:r>
      <w:r w:rsidR="002959E8" w:rsidRPr="0068293D">
        <w:t>kn za predmetnu nekretninu</w:t>
      </w:r>
      <w:r w:rsidR="00B90584" w:rsidRPr="0068293D">
        <w:t>).</w:t>
      </w:r>
    </w:p>
    <w:p w:rsidRDefault="003E3F2C" w:rsidP="003E3F2C" w:rsidR="003E3F2C" w:rsidRPr="0068293D">
      <w:pPr>
        <w:jc w:val="both"/>
      </w:pPr>
      <w:r w:rsidRPr="0068293D">
        <w:tab/>
      </w:r>
      <w:r w:rsidRPr="0068293D">
        <w:tab/>
      </w:r>
      <w:r w:rsidR="00163AAF" w:rsidRPr="0068293D">
        <w:t>S</w:t>
      </w:r>
      <w:r w:rsidRPr="0068293D">
        <w:t>tečajni sudac utvr</w:t>
      </w:r>
      <w:r w:rsidR="00163AAF" w:rsidRPr="0068293D">
        <w:t>đuje</w:t>
      </w:r>
      <w:r w:rsidRPr="0068293D">
        <w:t xml:space="preserve"> da je ponuditelj</w:t>
      </w:r>
      <w:r w:rsidR="004020FA" w:rsidRPr="0068293D">
        <w:t xml:space="preserve"> </w:t>
      </w:r>
      <w:r w:rsidR="00876AB8" w:rsidRPr="0068293D">
        <w:t xml:space="preserve">PREDRAG MIHALJEVIĆ, CVJETNI TRG 8, NJIVICE, OIB: 58830648619 </w:t>
      </w:r>
      <w:r w:rsidR="001D6BDC" w:rsidRPr="0068293D">
        <w:t xml:space="preserve"> </w:t>
      </w:r>
      <w:r w:rsidR="001A1F28" w:rsidRPr="0068293D">
        <w:rPr>
          <w:rStyle w:val="tabletextfield"/>
        </w:rPr>
        <w:t xml:space="preserve">ponudio najveću cijenu i </w:t>
      </w:r>
      <w:r w:rsidR="004020FA" w:rsidRPr="0068293D">
        <w:t>ispunio uvjete da mu se dosudi predmetna nekretnina</w:t>
      </w:r>
      <w:r w:rsidRPr="0068293D">
        <w:t>.</w:t>
      </w:r>
    </w:p>
    <w:p w:rsidRDefault="00B21D8B" w:rsidP="00B21D8B" w:rsidR="00B21D8B" w:rsidRPr="0068293D">
      <w:pPr>
        <w:jc w:val="both"/>
      </w:pPr>
      <w:r w:rsidRPr="0068293D">
        <w:tab/>
      </w:r>
      <w:r w:rsidRPr="0068293D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F172E3" w:rsidP="00260A0B" w:rsidR="00F172E3">
      <w:pPr>
        <w:jc w:val="center"/>
      </w:pPr>
    </w:p>
    <w:p w:rsidRDefault="003E3F2C" w:rsidP="00260A0B" w:rsidR="003E3F2C" w:rsidRPr="0068293D">
      <w:pPr>
        <w:jc w:val="center"/>
      </w:pPr>
      <w:r w:rsidRPr="0068293D">
        <w:t>Rije</w:t>
      </w:r>
      <w:r w:rsidR="004020FA" w:rsidRPr="0068293D">
        <w:t>ka</w:t>
      </w:r>
      <w:r w:rsidRPr="0068293D">
        <w:t xml:space="preserve">, </w:t>
      </w:r>
      <w:r w:rsidR="0068293D" w:rsidRPr="0068293D">
        <w:t>14</w:t>
      </w:r>
      <w:r w:rsidR="00EA50E5" w:rsidRPr="0068293D">
        <w:t xml:space="preserve">. veljače </w:t>
      </w:r>
      <w:r w:rsidR="000D64E4" w:rsidRPr="0068293D">
        <w:t>2018</w:t>
      </w:r>
      <w:r w:rsidR="004020FA" w:rsidRPr="0068293D">
        <w:t>.</w:t>
      </w:r>
      <w:r w:rsidR="003E573D" w:rsidRPr="0068293D">
        <w:t xml:space="preserve"> </w:t>
      </w:r>
    </w:p>
    <w:p w:rsidRDefault="00B15839" w:rsidP="00260A0B" w:rsidR="00B15839">
      <w:pPr>
        <w:jc w:val="center"/>
      </w:pPr>
    </w:p>
    <w:p w:rsidRDefault="00F172E3" w:rsidP="00260A0B" w:rsidR="00F172E3" w:rsidRPr="0068293D">
      <w:pPr>
        <w:jc w:val="center"/>
      </w:pPr>
    </w:p>
    <w:p w:rsidRDefault="00BE1648" w:rsidR="00BE1648" w:rsidRPr="0068293D">
      <w:pPr>
        <w:jc w:val="both"/>
      </w:pPr>
      <w:r w:rsidRPr="0068293D">
        <w:t xml:space="preserve">                                                                                                 Stečajni sudac</w:t>
      </w:r>
    </w:p>
    <w:p w:rsidRDefault="00BE1648" w:rsidR="00BE1648" w:rsidRPr="0068293D">
      <w:pPr>
        <w:jc w:val="both"/>
      </w:pPr>
      <w:r w:rsidRPr="0068293D">
        <w:t xml:space="preserve">                                                                                                 Vera Jelenović </w:t>
      </w:r>
    </w:p>
    <w:p w:rsidRDefault="00B15839" w:rsidR="00B15839" w:rsidRPr="0068293D">
      <w:pPr>
        <w:jc w:val="both"/>
      </w:pPr>
    </w:p>
    <w:p w:rsidRDefault="00F172E3" w:rsidP="004020FA" w:rsidR="00F172E3"/>
    <w:p w:rsidRDefault="004020FA" w:rsidP="004020FA" w:rsidR="004020FA" w:rsidRPr="0068293D">
      <w:r w:rsidRPr="0068293D">
        <w:t xml:space="preserve">UPUTA O </w:t>
      </w:r>
      <w:r w:rsidR="003E3F2C" w:rsidRPr="0068293D">
        <w:t>PRAVN</w:t>
      </w:r>
      <w:r w:rsidRPr="0068293D">
        <w:t>OM LIJEKU</w:t>
      </w:r>
    </w:p>
    <w:p w:rsidRDefault="003E3F2C" w:rsidP="00810A36" w:rsidR="003E3F2C" w:rsidRPr="0068293D">
      <w:pPr>
        <w:jc w:val="both"/>
      </w:pPr>
      <w:r w:rsidRPr="0068293D">
        <w:tab/>
        <w:t xml:space="preserve">Protiv ovog rješenja nezadovoljna stranka može podnijeti žalbu u roku od 8 dana od primitka iste. </w:t>
      </w:r>
      <w:r w:rsidR="00BE1648" w:rsidRPr="0068293D">
        <w:t xml:space="preserve">Dostava se smatra obavljenom istekom osmoga dana od dana objave pismena na mrežnoj stranici e-Oglasna ploča sudova. </w:t>
      </w:r>
      <w:r w:rsidRPr="0068293D">
        <w:t>Žalba se podnosi putem ovog suda u tri istovjetna primjerka, a o žalbi odlučuje Visoki trgovački sud u Zagrebu.</w:t>
      </w:r>
    </w:p>
    <w:p w:rsidRDefault="00B90584" w:rsidP="003E3F2C" w:rsidR="00B90584" w:rsidRPr="0068293D"/>
    <w:p w:rsidRDefault="00020D77" w:rsidR="00020D77" w:rsidRPr="0068293D"/>
    <w:sectPr w:rsidSect="007C2B4D" w:rsidR="00020D77" w:rsidRPr="0068293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CF4" w:rsidR="000C4CF4">
      <w:r>
        <w:separator/>
      </w:r>
    </w:p>
  </w:endnote>
  <w:endnote w:id="0" w:type="continuationSeparator">
    <w:p w:rsidRDefault="000C4CF4" w:rsidR="000C4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3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CF4" w:rsidR="000C4CF4">
      <w:r>
        <w:separator/>
      </w:r>
    </w:p>
  </w:footnote>
  <w:footnote w:id="0" w:type="continuationSeparator">
    <w:p w:rsidRDefault="000C4CF4" w:rsidR="000C4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876AB8">
      <w:t>130/2015</w:t>
    </w:r>
    <w:r w:rsidR="00F172E3">
      <w:t>-38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4CF4"/>
    <w:rsid w:val="000C6A60"/>
    <w:rsid w:val="000C6E28"/>
    <w:rsid w:val="000C73CD"/>
    <w:rsid w:val="000D34C6"/>
    <w:rsid w:val="000D38C1"/>
    <w:rsid w:val="000D586D"/>
    <w:rsid w:val="000D64E4"/>
    <w:rsid w:val="000D653A"/>
    <w:rsid w:val="000D7CAC"/>
    <w:rsid w:val="000E42C2"/>
    <w:rsid w:val="000E6BB4"/>
    <w:rsid w:val="000E70A2"/>
    <w:rsid w:val="000F0E1A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384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6B83"/>
    <w:rsid w:val="00177D92"/>
    <w:rsid w:val="001835C5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BDC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36E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59E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8CA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08"/>
    <w:rsid w:val="004D653B"/>
    <w:rsid w:val="004E3D47"/>
    <w:rsid w:val="004E6F39"/>
    <w:rsid w:val="004F5280"/>
    <w:rsid w:val="00500335"/>
    <w:rsid w:val="00500ED3"/>
    <w:rsid w:val="00501B90"/>
    <w:rsid w:val="005025DE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EE4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535D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3D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559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AB8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43E7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5A5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1AB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E86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5EBB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17BD2"/>
    <w:rsid w:val="00E20B22"/>
    <w:rsid w:val="00E20BE6"/>
    <w:rsid w:val="00E21439"/>
    <w:rsid w:val="00E21EA7"/>
    <w:rsid w:val="00E244D6"/>
    <w:rsid w:val="00E25109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0E5"/>
    <w:rsid w:val="00EA56E7"/>
    <w:rsid w:val="00EA6F78"/>
    <w:rsid w:val="00EA73DD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C7074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E7E4C"/>
    <w:rsid w:val="00EF10F8"/>
    <w:rsid w:val="00EF1562"/>
    <w:rsid w:val="00EF2172"/>
    <w:rsid w:val="00EF3540"/>
    <w:rsid w:val="00EF3C34"/>
    <w:rsid w:val="00EF5D7D"/>
    <w:rsid w:val="00F001D2"/>
    <w:rsid w:val="00F0038C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2E3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20C0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1057</properties:Words>
  <properties:Characters>5705</properties:Characters>
  <properties:Lines>119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2018-02-14T07:14:00Z</dcterms:created>
  <dc:creator>korlevicd</dc:creator>
  <cp:lastModifiedBy>Danijela Fumić</cp:lastModifiedBy>
  <cp:lastPrinted>2018-02-14T07:14:00Z</cp:lastPrinted>
  <dcterms:modified xmlns:xsi="http://www.w3.org/2001/XMLSchema-instance" xsi:type="dcterms:W3CDTF">2018-02-14T07:15:00Z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