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f50c" w14:paraId="c91f50c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8816DA">
        <w:t>3</w:t>
      </w:r>
      <w:r w:rsidR="006F2721">
        <w:t>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E87BE9" w:rsidRPr="00E87BE9">
        <w:t>PRO ESTIVUS d.o.o.</w:t>
      </w:r>
      <w:r w:rsidR="00BA142B">
        <w:t xml:space="preserve">, </w:t>
      </w:r>
      <w:r w:rsidR="00E87BE9" w:rsidRPr="00E87BE9">
        <w:t>Samobor</w:t>
      </w:r>
      <w:r w:rsidR="00BA142B">
        <w:t xml:space="preserve">, </w:t>
      </w:r>
      <w:r w:rsidR="00E87BE9" w:rsidRPr="00E87BE9">
        <w:t>Starogradska 42</w:t>
      </w:r>
      <w:r w:rsidR="00BA142B">
        <w:t xml:space="preserve">, MBS: </w:t>
      </w:r>
      <w:r w:rsidR="00E87BE9" w:rsidRPr="00E87BE9">
        <w:t>080796179</w:t>
      </w:r>
      <w:r w:rsidR="00BA142B">
        <w:t xml:space="preserve">, OIB: </w:t>
      </w:r>
      <w:r w:rsidR="00E87BE9" w:rsidRPr="00E87BE9">
        <w:t>47544045579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87BE9" w:rsidRPr="00E87BE9">
        <w:t>PRO ESTIVUS d.o.o.</w:t>
      </w:r>
      <w:r w:rsidR="00E87BE9">
        <w:t xml:space="preserve">, </w:t>
      </w:r>
      <w:r w:rsidR="00E87BE9" w:rsidRPr="00E87BE9">
        <w:t>Samobor</w:t>
      </w:r>
      <w:r w:rsidR="00E87BE9">
        <w:t xml:space="preserve">, </w:t>
      </w:r>
      <w:r w:rsidR="00E87BE9" w:rsidRPr="00E87BE9">
        <w:t>Starogradska 42</w:t>
      </w:r>
      <w:r w:rsidR="00E87BE9">
        <w:t xml:space="preserve">, MBS: </w:t>
      </w:r>
      <w:r w:rsidR="00E87BE9" w:rsidRPr="00E87BE9">
        <w:t>080796179</w:t>
      </w:r>
      <w:r w:rsidR="00E87BE9">
        <w:t xml:space="preserve">, OIB: </w:t>
      </w:r>
      <w:r w:rsidR="00E87BE9" w:rsidRPr="00E87BE9">
        <w:t>47544045579</w:t>
      </w:r>
      <w:r w:rsidR="00D43EFC">
        <w:t xml:space="preserve">, </w:t>
      </w:r>
      <w:r>
        <w:t xml:space="preserve">iznosi </w:t>
      </w:r>
      <w:r w:rsidR="00E87BE9">
        <w:t>7.569,73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</w:t>
      </w:r>
      <w:r w:rsidR="008005F5">
        <w:t>ju</w:t>
      </w:r>
      <w:r>
        <w:t xml:space="preserve"> se osob</w:t>
      </w:r>
      <w:r w:rsidR="008005F5">
        <w:t>e</w:t>
      </w:r>
      <w:r>
        <w:t xml:space="preserve"> ovlašten</w:t>
      </w:r>
      <w:r w:rsidR="008005F5">
        <w:t>e</w:t>
      </w:r>
      <w:r>
        <w:t xml:space="preserve"> za zastupanje dužnika </w:t>
      </w:r>
      <w:r w:rsidR="008005F5" w:rsidRPr="008005F5">
        <w:t>Gabrijela Medved, OIB: 77949048747</w:t>
      </w:r>
      <w:r w:rsidR="00A41A94">
        <w:t xml:space="preserve">, </w:t>
      </w:r>
      <w:r w:rsidR="008005F5" w:rsidRPr="008005F5">
        <w:t>Zagreb, Ivana Antunovića 28</w:t>
      </w:r>
      <w:r w:rsidR="008005F5">
        <w:t xml:space="preserve"> i </w:t>
      </w:r>
      <w:r w:rsidR="008005F5" w:rsidRPr="008005F5">
        <w:t xml:space="preserve">Marina </w:t>
      </w:r>
      <w:proofErr w:type="spellStart"/>
      <w:r w:rsidR="008005F5" w:rsidRPr="008005F5">
        <w:t>Reicher</w:t>
      </w:r>
      <w:proofErr w:type="spellEnd"/>
      <w:r w:rsidR="008005F5" w:rsidRPr="008005F5">
        <w:t>, OIB: 33142110513</w:t>
      </w:r>
      <w:r>
        <w:t xml:space="preserve">, </w:t>
      </w:r>
      <w:r w:rsidR="008005F5" w:rsidRPr="008005F5">
        <w:t>Zagreb, Srebrnjak 57</w:t>
      </w:r>
      <w:r w:rsidR="008005F5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8816DA">
        <w:t>3</w:t>
      </w:r>
      <w:r w:rsidR="006F2721">
        <w:t>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4BB" w:rsidR="00B144BB">
      <w:r>
        <w:separator/>
      </w:r>
    </w:p>
  </w:endnote>
  <w:endnote w:id="0" w:type="continuationSeparator">
    <w:p w:rsidRDefault="00B144BB" w:rsidR="00B14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4BB" w:rsidR="00B144BB">
      <w:r>
        <w:separator/>
      </w:r>
    </w:p>
  </w:footnote>
  <w:footnote w:id="0" w:type="continuationSeparator">
    <w:p w:rsidRDefault="00B144BB" w:rsidR="00B144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6F2721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05F5"/>
    <w:rsid w:val="008023F7"/>
    <w:rsid w:val="00802FE4"/>
    <w:rsid w:val="008036D9"/>
    <w:rsid w:val="00817C66"/>
    <w:rsid w:val="008255D6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33D"/>
    <w:rsid w:val="00A054B7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87597"/>
    <w:rsid w:val="00A930D6"/>
    <w:rsid w:val="00AA6B6E"/>
    <w:rsid w:val="00AB7B53"/>
    <w:rsid w:val="00AE01D7"/>
    <w:rsid w:val="00AE2EC2"/>
    <w:rsid w:val="00AE44AB"/>
    <w:rsid w:val="00B144B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2C8A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87BE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C5CF7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053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53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3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3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3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053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53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3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3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3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St-937/2017</izvorni_sadrzaj>
    <derivirana_varijabla naziv="DomainObject.Predmet.OznakaBroj_1">St-937/2017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PRO ESTIVUS d.o.o.</izvorni_sadrzaj>
    <derivirana_varijabla naziv="DomainObject.Predmet.ProtustrankaFormated_1">  PRO ESTIVUS d.o.o.</derivirana_varijabla>
  </DomainObject.Predmet.ProtustrankaFormated>
  <DomainObject.Predmet.ProtustrankaFormatedOIB>
    <izvorni_sadrzaj>  PRO ESTIVUS d.o.o., OIB 47544045579</izvorni_sadrzaj>
    <derivirana_varijabla naziv="DomainObject.Predmet.ProtustrankaFormatedOIB_1">  PRO ESTIVUS d.o.o., OIB 47544045579</derivirana_varijabla>
  </DomainObject.Predmet.ProtustrankaFormatedOIB>
  <DomainObject.Predmet.ProtustrankaFormatedWithAdress>
    <izvorni_sadrzaj> PRO ESTIVUS d.o.o., Starogradska 42 , 10430 Samobor</izvorni_sadrzaj>
    <derivirana_varijabla naziv="DomainObject.Predmet.ProtustrankaFormatedWithAdress_1"> PRO ESTIVUS d.o.o., Starogradska 42 , 10430 Samobor</derivirana_varijabla>
  </DomainObject.Predmet.ProtustrankaFormatedWithAdress>
  <DomainObject.Predmet.ProtustrankaFormatedWithAdressOIB>
    <izvorni_sadrzaj> PRO ESTIVUS d.o.o., OIB 47544045579, Starogradska 42 , 10430 Samobor</izvorni_sadrzaj>
    <derivirana_varijabla naziv="DomainObject.Predmet.ProtustrankaFormatedWithAdressOIB_1"> PRO ESTIVUS d.o.o., OIB 47544045579, Starogradska 42 , 10430 Samobor</derivirana_varijabla>
  </DomainObject.Predmet.ProtustrankaFormatedWithAdressOIB>
  <DomainObject.Predmet.ProtustrankaWithAdress>
    <izvorni_sadrzaj>PRO ESTIVUS d.o.o. Starogradska 42 , 10430 Samobor</izvorni_sadrzaj>
    <derivirana_varijabla naziv="DomainObject.Predmet.ProtustrankaWithAdress_1">PRO ESTIVUS d.o.o. Starogradska 42 , 10430 Samobor</derivirana_varijabla>
  </DomainObject.Predmet.ProtustrankaWithAdress>
  <DomainObject.Predmet.ProtustrankaWithAdressOIB>
    <izvorni_sadrzaj>PRO ESTIVUS d.o.o., OIB 47544045579, Starogradska 42 , 10430 Samobor</izvorni_sadrzaj>
    <derivirana_varijabla naziv="DomainObject.Predmet.ProtustrankaWithAdressOIB_1">PRO ESTIVUS d.o.o., OIB 47544045579, Starogradska 42 , 10430 Samobor</derivirana_varijabla>
  </DomainObject.Predmet.ProtustrankaWithAdressOIB>
  <DomainObject.Predmet.ProtustrankaNazivFormated>
    <izvorni_sadrzaj>PRO ESTIVUS d.o.o.</izvorni_sadrzaj>
    <derivirana_varijabla naziv="DomainObject.Predmet.ProtustrankaNazivFormated_1">PRO ESTIVUS d.o.o.</derivirana_varijabla>
  </DomainObject.Predmet.ProtustrankaNazivFormated>
  <DomainObject.Predmet.ProtustrankaNazivFormatedOIB>
    <izvorni_sadrzaj>PRO ESTIVUS d.o.o., OIB 47544045579</izvorni_sadrzaj>
    <derivirana_varijabla naziv="DomainObject.Predmet.ProtustrankaNazivFormatedOIB_1">PRO ESTIVUS d.o.o., OIB 47544045579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ESTIVUS d.o.o.</item>
    </izvorni_sadrzaj>
    <derivirana_varijabla naziv="DomainObject.Predmet.ProtuStrankaListFormated_1">
      <item>PRO ESTIVUS d.o.o.</item>
    </derivirana_varijabla>
  </DomainObject.Predmet.ProtuStrankaListFormated>
  <DomainObject.Predmet.ProtuStrankaListFormatedOIB>
    <izvorni_sadrzaj>
      <item>PRO ESTIVUS d.o.o., OIB 47544045579</item>
    </izvorni_sadrzaj>
    <derivirana_varijabla naziv="DomainObject.Predmet.ProtuStrankaListFormatedOIB_1">
      <item>PRO ESTIVUS d.o.o., OIB 47544045579</item>
    </derivirana_varijabla>
  </DomainObject.Predmet.ProtuStrankaListFormatedOIB>
  <DomainObject.Predmet.ProtuStrankaListFormatedWithAdress>
    <izvorni_sadrzaj>
      <item>PRO ESTIVUS d.o.o., Starogradska 42 , 10430 Samobor</item>
    </izvorni_sadrzaj>
    <derivirana_varijabla naziv="DomainObject.Predmet.ProtuStrankaListFormatedWithAdress_1">
      <item>PRO ESTIVUS d.o.o., Starogradska 42 , 10430 Samobor</item>
    </derivirana_varijabla>
  </DomainObject.Predmet.ProtuStrankaListFormatedWithAdress>
  <DomainObject.Predmet.ProtuStrankaListFormatedWithAdressOIB>
    <izvorni_sadrzaj>
      <item>PRO ESTIVUS d.o.o., OIB 47544045579, Starogradska 42 , 10430 Samobor</item>
    </izvorni_sadrzaj>
    <derivirana_varijabla naziv="DomainObject.Predmet.ProtuStrankaListFormatedWithAdressOIB_1">
      <item>PRO ESTIVUS d.o.o., OIB 47544045579, Starogradska 42 , 10430 Samobor</item>
    </derivirana_varijabla>
  </DomainObject.Predmet.ProtuStrankaListFormatedWithAdressOIB>
  <DomainObject.Predmet.ProtuStrankaListNazivFormated>
    <izvorni_sadrzaj>
      <item>PRO ESTIVUS d.o.o.</item>
    </izvorni_sadrzaj>
    <derivirana_varijabla naziv="DomainObject.Predmet.ProtuStrankaListNazivFormated_1">
      <item>PRO ESTIVUS d.o.o.</item>
    </derivirana_varijabla>
  </DomainObject.Predmet.ProtuStrankaListNazivFormated>
  <DomainObject.Predmet.ProtuStrankaListNazivFormatedOIB>
    <izvorni_sadrzaj>
      <item>PRO ESTIVUS d.o.o., OIB 47544045579</item>
    </izvorni_sadrzaj>
    <derivirana_varijabla naziv="DomainObject.Predmet.ProtuStrankaListNazivFormatedOIB_1">
      <item>PRO ESTIVUS d.o.o., OIB 47544045579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ESTIVUS d.o.o.</izvorni_sadrzaj>
    <derivirana_varijabla naziv="DomainObject.Predmet.ProtustrankaIDrugi_1">PRO ESTIVUS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ESTIVUS d.o.o., OIB 47544045579, Starogradska 42 , 10430 Samobor</izvorni_sadrzaj>
    <derivirana_varijabla naziv="DomainObject.Predmet.ProtustrankaIDrugiAdressOIB_1">PRO ESTIVUS d.o.o., OIB 47544045579, Starogradska 42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ESTIVUS d.o.o.</item>
      <item>FINA Regionalni centar Zagreb</item>
    </izvorni_sadrzaj>
    <derivirana_varijabla naziv="DomainObject.Predmet.SudioniciListNaziv_1">
      <item>PRO ESTIVUS d.o.o.</item>
      <item>FINA Regionalni centar Zagreb</item>
    </derivirana_varijabla>
  </DomainObject.Predmet.SudioniciListNaziv>
  <DomainObject.Predmet.SudioniciListAdressOIB>
    <izvorni_sadrzaj>
      <item>PRO ESTIVUS d.o.o., OIB 47544045579, Starogradska 42 ,10430 Samobor</item>
      <item>FINA Regionalni centar Zagreb, OIB 85821130368, Trg svibanjskih žrtava 1995. br. 1,10000 Zagreb</item>
    </izvorni_sadrzaj>
    <derivirana_varijabla naziv="DomainObject.Predmet.SudioniciListAdressOIB_1">
      <item>PRO ESTIVUS d.o.o., OIB 47544045579, Starogradska 42 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47544045579</item>
      <item>, OIB 85821130368</item>
    </izvorni_sadrzaj>
    <derivirana_varijabla naziv="DomainObject.Predmet.SudioniciListNazivOIB_1">
      <item>, OIB 47544045579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2006</properties:Characters>
  <properties:Lines>48</properties:Lines>
  <properties:Paragraphs>16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2017-08-04T07:46:00Z</dcterms:modified>
  <cp:revision>91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