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e55c" w14:paraId="de8e55c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31099">
        <w:t>1</w:t>
      </w:r>
      <w:r w:rsidR="006331DF">
        <w:t>63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6105F">
        <w:t xml:space="preserve"> </w:t>
      </w:r>
      <w:proofErr w:type="spellStart"/>
      <w:r w:rsidR="006331DF" w:rsidRPr="006331DF">
        <w:t>SCUTA</w:t>
      </w:r>
      <w:proofErr w:type="spellEnd"/>
      <w:r w:rsidR="006331DF" w:rsidRPr="006331DF">
        <w:t xml:space="preserve"> </w:t>
      </w:r>
      <w:proofErr w:type="spellStart"/>
      <w:r w:rsidR="006331DF" w:rsidRPr="006331DF">
        <w:t>TRADE</w:t>
      </w:r>
      <w:proofErr w:type="spellEnd"/>
      <w:r w:rsidR="006331DF" w:rsidRPr="006331DF">
        <w:t xml:space="preserve">  društvo s ograničenom odgovornošću za trgovinu i usluge</w:t>
      </w:r>
      <w:r w:rsidR="006331DF">
        <w:t xml:space="preserve"> Osijek, Trg Ante Starčevića 10, </w:t>
      </w:r>
      <w:proofErr w:type="spellStart"/>
      <w:r w:rsidR="006331DF">
        <w:t>OIB</w:t>
      </w:r>
      <w:proofErr w:type="spellEnd"/>
      <w:r w:rsidR="006331DF">
        <w:t xml:space="preserve">: </w:t>
      </w:r>
      <w:r w:rsidR="006331DF" w:rsidRPr="006331DF">
        <w:t>41107840239</w:t>
      </w:r>
      <w:r w:rsidR="006331DF">
        <w:t xml:space="preserve">, </w:t>
      </w:r>
      <w:proofErr w:type="spellStart"/>
      <w:r w:rsidR="006331DF">
        <w:t>MBS</w:t>
      </w:r>
      <w:proofErr w:type="spellEnd"/>
      <w:r w:rsidR="006331DF">
        <w:t xml:space="preserve">: </w:t>
      </w:r>
      <w:r w:rsidR="006331DF" w:rsidRPr="006331DF">
        <w:t>030168331</w:t>
      </w:r>
      <w:r w:rsidR="006331DF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86105F">
        <w:t>6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proofErr w:type="spellStart"/>
      <w:r w:rsidR="006331DF" w:rsidRPr="006331DF">
        <w:t>SCUTA</w:t>
      </w:r>
      <w:proofErr w:type="spellEnd"/>
      <w:r w:rsidR="006331DF" w:rsidRPr="006331DF">
        <w:t xml:space="preserve"> </w:t>
      </w:r>
      <w:proofErr w:type="spellStart"/>
      <w:r w:rsidR="006331DF" w:rsidRPr="006331DF">
        <w:t>TRADE</w:t>
      </w:r>
      <w:proofErr w:type="spellEnd"/>
      <w:r w:rsidR="006331DF" w:rsidRPr="006331DF">
        <w:t xml:space="preserve">  društvo s ograničenom odgovornošću za trgovinu i usluge</w:t>
      </w:r>
      <w:r w:rsidR="006331DF">
        <w:t xml:space="preserve"> Osijek, Trg Ante Starčevića 10, </w:t>
      </w:r>
      <w:proofErr w:type="spellStart"/>
      <w:r w:rsidR="006331DF">
        <w:t>OIB</w:t>
      </w:r>
      <w:proofErr w:type="spellEnd"/>
      <w:r w:rsidR="006331DF">
        <w:t xml:space="preserve">: </w:t>
      </w:r>
      <w:r w:rsidR="006331DF" w:rsidRPr="006331DF">
        <w:t>41107840239</w:t>
      </w:r>
      <w:r w:rsidR="006331DF">
        <w:t xml:space="preserve">, </w:t>
      </w:r>
      <w:proofErr w:type="spellStart"/>
      <w:r w:rsidR="006331DF">
        <w:t>MBS</w:t>
      </w:r>
      <w:proofErr w:type="spellEnd"/>
      <w:r w:rsidR="006331DF">
        <w:t xml:space="preserve">: </w:t>
      </w:r>
      <w:r w:rsidR="006331DF" w:rsidRPr="006331DF">
        <w:t>030168331</w:t>
      </w:r>
      <w:r w:rsidR="006331DF">
        <w:t>, iznosi 26.025,78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proofErr w:type="spellStart"/>
      <w:r w:rsidR="006331DF">
        <w:t>Ioan</w:t>
      </w:r>
      <w:proofErr w:type="spellEnd"/>
      <w:r w:rsidR="006331DF">
        <w:t xml:space="preserve"> </w:t>
      </w:r>
      <w:proofErr w:type="spellStart"/>
      <w:r w:rsidR="006331DF">
        <w:t>Scuta</w:t>
      </w:r>
      <w:proofErr w:type="spellEnd"/>
      <w:r w:rsidR="006331DF">
        <w:t xml:space="preserve"> iz Rumunjske, Sat. </w:t>
      </w:r>
      <w:proofErr w:type="spellStart"/>
      <w:r w:rsidR="006331DF">
        <w:t>Fegernic</w:t>
      </w:r>
      <w:proofErr w:type="spellEnd"/>
      <w:r w:rsidR="006331DF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</w:t>
      </w:r>
      <w:r w:rsidR="00031099">
        <w:t>1</w:t>
      </w:r>
      <w:r w:rsidR="006331DF">
        <w:t>63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86105F">
        <w:t>6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977EF5"/>
    <w:rsid w:val="00A1253E"/>
    <w:rsid w:val="00A95271"/>
    <w:rsid w:val="00AA1B10"/>
    <w:rsid w:val="00AD2FA6"/>
    <w:rsid w:val="00AE18F6"/>
    <w:rsid w:val="00B018D6"/>
    <w:rsid w:val="00B1067E"/>
    <w:rsid w:val="00B209C6"/>
    <w:rsid w:val="00B60967"/>
    <w:rsid w:val="00B82754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018D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018D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8D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8D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018D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018D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8D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8D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St-1163/2018</izvorni_sadrzaj>
    <derivirana_varijabla naziv="DomainObject.Predmet.OznakaBroj_1">St-1163/2018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SCUTA TRADE  društvo s ograničenom odgovornošću za trgovinu i usluge</izvorni_sadrzaj>
    <derivirana_varijabla naziv="DomainObject.Predmet.ProtustrankaFormated_1">  SCUTA TRADE  društvo s ograničenom odgovornošću za trgovinu i usluge</derivirana_varijabla>
  </DomainObject.Predmet.ProtustrankaFormated>
  <DomainObject.Predmet.ProtustrankaFormatedOIB>
    <izvorni_sadrzaj>  SCUTA TRADE  društvo s ograničenom odgovornošću za trgovinu i usluge, OIB 41107840239</izvorni_sadrzaj>
    <derivirana_varijabla naziv="DomainObject.Predmet.ProtustrankaFormatedOIB_1">  SCUTA TRADE  društvo s ograničenom odgovornošću za trgovinu i usluge, OIB 41107840239</derivirana_varijabla>
  </DomainObject.Predmet.ProtustrankaFormatedOIB>
  <DomainObject.Predmet.ProtustrankaFormatedWithAdress>
    <izvorni_sadrzaj> SCUTA TRADE  društvo s ograničenom odgovornošću za trgovinu i usluge, Trg Ante Starčevića 10, 31000 Osijek</izvorni_sadrzaj>
    <derivirana_varijabla naziv="DomainObject.Predmet.ProtustrankaFormatedWithAdress_1"> SCUTA TRADE  društvo s ograničenom odgovornošću za trgovinu i usluge, Trg Ante Starčevića 10, 31000 Osijek</derivirana_varijabla>
  </DomainObject.Predmet.ProtustrankaFormatedWithAdress>
  <DomainObject.Predmet.ProtustrankaFormatedWithAdressOIB>
    <izvorni_sadrzaj> SCUTA TRADE  društvo s ograničenom odgovornošću za trgovinu i usluge, OIB 41107840239, Trg Ante Starčevića 10, 31000 Osijek</izvorni_sadrzaj>
    <derivirana_varijabla naziv="DomainObject.Predmet.ProtustrankaFormatedWithAdressOIB_1"> SCUTA TRADE  društvo s ograničenom odgovornošću za trgovinu i usluge, OIB 41107840239, Trg Ante Starčevića 10, 31000 Osijek</derivirana_varijabla>
  </DomainObject.Predmet.ProtustrankaFormatedWithAdressOIB>
  <DomainObject.Predmet.ProtustrankaWithAdress>
    <izvorni_sadrzaj>SCUTA TRADE  društvo s ograničenom odgovornošću za trgovinu i usluge Trg Ante Starčevića 10, 31000 Osijek</izvorni_sadrzaj>
    <derivirana_varijabla naziv="DomainObject.Predmet.ProtustrankaWithAdress_1">SCUTA TRADE  društvo s ograničenom odgovornošću za trgovinu i usluge Trg Ante Starčevića 10, 31000 Osijek</derivirana_varijabla>
  </DomainObject.Predmet.ProtustrankaWithAdress>
  <DomainObject.Predmet.ProtustrankaWithAdressOIB>
    <izvorni_sadrzaj>SCUTA TRADE  društvo s ograničenom odgovornošću za trgovinu i usluge, OIB 41107840239, Trg Ante Starčevića 10, 31000 Osijek</izvorni_sadrzaj>
    <derivirana_varijabla naziv="DomainObject.Predmet.ProtustrankaWithAdressOIB_1">SCUTA TRADE  društvo s ograničenom odgovornošću za trgovinu i usluge, OIB 41107840239, Trg Ante Starčevića 10, 31000 Osijek</derivirana_varijabla>
  </DomainObject.Predmet.ProtustrankaWithAdressOIB>
  <DomainObject.Predmet.ProtustrankaNazivFormated>
    <izvorni_sadrzaj>SCUTA TRADE  društvo s ograničenom odgovornošću za trgovinu i usluge</izvorni_sadrzaj>
    <derivirana_varijabla naziv="DomainObject.Predmet.ProtustrankaNazivFormated_1">SCUTA TRADE  društvo s ograničenom odgovornošću za trgovinu i usluge</derivirana_varijabla>
  </DomainObject.Predmet.ProtustrankaNazivFormated>
  <DomainObject.Predmet.ProtustrankaNazivFormatedOIB>
    <izvorni_sadrzaj>SCUTA TRADE  društvo s ograničenom odgovornošću za trgovinu i usluge, OIB 41107840239</izvorni_sadrzaj>
    <derivirana_varijabla naziv="DomainObject.Predmet.ProtustrankaNazivFormatedOIB_1">SCUTA TRADE  društvo s ograničenom odgovornošću za trgovinu i usluge, OIB 41107840239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SCUTA TRADE  društvo s ograničenom odgovornošću za trgovinu i usluge</item>
    </izvorni_sadrzaj>
    <derivirana_varijabla naziv="DomainObject.Predmet.ProtuStrankaListFormated_1">
      <item>SCUTA TRADE  društvo s ograničenom odgovornošću za trgovinu i usluge</item>
    </derivirana_varijabla>
  </DomainObject.Predmet.ProtuStrankaListFormated>
  <DomainObject.Predmet.ProtuStrankaListFormatedOIB>
    <izvorni_sadrzaj>
      <item>SCUTA TRADE  društvo s ograničenom odgovornošću za trgovinu i usluge, OIB 41107840239</item>
    </izvorni_sadrzaj>
    <derivirana_varijabla naziv="DomainObject.Predmet.ProtuStrankaListFormatedOIB_1">
      <item>SCUTA TRADE  društvo s ograničenom odgovornošću za trgovinu i usluge, OIB 41107840239</item>
    </derivirana_varijabla>
  </DomainObject.Predmet.ProtuStrankaListFormatedOIB>
  <DomainObject.Predmet.ProtuStrankaListFormatedWithAdress>
    <izvorni_sadrzaj>
      <item>SCUTA TRADE  društvo s ograničenom odgovornošću za trgovinu i usluge, Trg Ante Starčevića 10, 31000 Osijek</item>
    </izvorni_sadrzaj>
    <derivirana_varijabla naziv="DomainObject.Predmet.ProtuStrankaListFormatedWithAdress_1">
      <item>SCUTA TRADE  društvo s ograničenom odgovornošću za trgovinu i usluge, Trg Ante Starčevića 10, 31000 Osijek</item>
    </derivirana_varijabla>
  </DomainObject.Predmet.ProtuStrankaListFormatedWithAdress>
  <DomainObject.Predmet.ProtuStrankaListFormatedWithAdressOIB>
    <izvorni_sadrzaj>
      <item>SCUTA TRADE  društvo s ograničenom odgovornošću za trgovinu i usluge, OIB 41107840239, Trg Ante Starčevića 10, 31000 Osijek</item>
    </izvorni_sadrzaj>
    <derivirana_varijabla naziv="DomainObject.Predmet.ProtuStrankaListFormatedWithAdressOIB_1">
      <item>SCUTA TRADE  društvo s ograničenom odgovornošću za trgovinu i usluge, OIB 41107840239, Trg Ante Starčevića 10, 31000 Osijek</item>
    </derivirana_varijabla>
  </DomainObject.Predmet.ProtuStrankaListFormatedWithAdressOIB>
  <DomainObject.Predmet.ProtuStrankaListNazivFormated>
    <izvorni_sadrzaj>
      <item>SCUTA TRADE  društvo s ograničenom odgovornošću za trgovinu i usluge</item>
    </izvorni_sadrzaj>
    <derivirana_varijabla naziv="DomainObject.Predmet.ProtuStrankaListNazivFormated_1">
      <item>SCUTA TRADE  društvo s ograničenom odgovornošću za trgovinu i usluge</item>
    </derivirana_varijabla>
  </DomainObject.Predmet.ProtuStrankaListNazivFormated>
  <DomainObject.Predmet.ProtuStrankaListNazivFormatedOIB>
    <izvorni_sadrzaj>
      <item>SCUTA TRADE  društvo s ograničenom odgovornošću za trgovinu i usluge, OIB 41107840239</item>
    </izvorni_sadrzaj>
    <derivirana_varijabla naziv="DomainObject.Predmet.ProtuStrankaListNazivFormatedOIB_1">
      <item>SCUTA TRADE  društvo s ograničenom odgovornošću za trgovinu i usluge, OIB 41107840239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SCUTA TRADE  društvo s ograničenom odgovornošću za trgovinu i usluge</izvorni_sadrzaj>
    <derivirana_varijabla naziv="DomainObject.Predmet.ProtustrankaIDrugi_1">SCUTA TRADE 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SCUTA TRADE  društvo s ograničenom odgovornošću za trgovinu i usluge, OIB 41107840239, Trg Ante Starčevića 10, 31000 Osijek</izvorni_sadrzaj>
    <derivirana_varijabla naziv="DomainObject.Predmet.ProtustrankaIDrugiAdressOIB_1">SCUTA TRADE  društvo s ograničenom odgovornošću za trgovinu i usluge, OIB 41107840239, Trg Ante Starčevića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SCUTA TRADE  društvo s ograničenom odgovornošću za trgovinu i usluge</item>
    </izvorni_sadrzaj>
    <derivirana_varijabla naziv="DomainObject.Predmet.SudioniciListNaziv_1">
      <item>FINA RC OSIJEK</item>
      <item>SCUTA TRADE  društvo s ograničenom odgovornošću za trgovinu i usluge</item>
    </derivirana_varijabla>
  </DomainObject.Predmet.SudioniciListNaziv>
  <DomainObject.Predmet.SudioniciListAdressOIB>
    <izvorni_sadrzaj>
      <item>FINA RC OSIJEK, OIB 85821130368</item>
      <item>SCUTA TRADE  društvo s ograničenom odgovornošću za trgovinu i usluge, OIB 41107840239, Trg Ante Starčevića 10,31000 Osijek</item>
    </izvorni_sadrzaj>
    <derivirana_varijabla naziv="DomainObject.Predmet.SudioniciListAdressOIB_1">
      <item>FINA RC OSIJEK, OIB 85821130368</item>
      <item>SCUTA TRADE  društvo s ograničenom odgovornošću za trgovinu i usluge, OIB 41107840239, Trg Ante Starčevića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41107840239</item>
    </izvorni_sadrzaj>
    <derivirana_varijabla naziv="DomainObject.Predmet.SudioniciListNazivOIB_1">
      <item>, OIB 85821130368</item>
      <item>, OIB 41107840239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75408-99A6-4B9A-B7A9-B5EF37EA8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2005</properties:Characters>
  <properties:Lines>46</properties:Lines>
  <properties:Paragraphs>15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2018-10-16T06:10:00Z</cp:lastPrinted>
  <dcterms:modified xmlns:xsi="http://www.w3.org/2001/XMLSchema-instance" xsi:type="dcterms:W3CDTF">2018-10-16T06:11:00Z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