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559d" w14:paraId="7e4559d" w:rsidRDefault="00EA0AA4" w:rsidP="00AB7880" w:rsidR="00EA0AA4" w:rsidRPr="0089308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CF1CBE" w:rsidP="00AB7880" w:rsidR="00CF1CBE" w:rsidRPr="0089308A"/>
    <w:p w:rsidRDefault="00CF1CBE" w:rsidP="00AB7880" w:rsidR="00CF1CBE" w:rsidRPr="0089308A"/>
    <w:p w:rsidRDefault="00CF1CBE" w:rsidP="00AB7880" w:rsidR="00CF1CBE" w:rsidRPr="0089308A"/>
    <w:p w:rsidRDefault="00AB7880" w:rsidP="00AB7880" w:rsidR="00AB7880" w:rsidRPr="0089308A">
      <w:r w:rsidRPr="0089308A">
        <w:t>REPUBLIKA HRVATSKA</w:t>
      </w:r>
    </w:p>
    <w:p w:rsidRDefault="00AB7880" w:rsidP="00AB7880" w:rsidR="00830F9D" w:rsidRPr="0089308A">
      <w:r w:rsidRPr="0089308A">
        <w:t>TRGOVAČKI SUD U ZADRU</w:t>
      </w:r>
    </w:p>
    <w:p w:rsidRDefault="00830F9D" w:rsidP="00AB7880" w:rsidR="00AB7880" w:rsidRPr="0089308A">
      <w:r w:rsidRPr="0089308A">
        <w:t>Ulica dr. Franje Tuđmana 35</w:t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066D0" w:rsidRPr="0089308A">
        <w:t xml:space="preserve">     </w:t>
      </w:r>
      <w:r w:rsidR="007D2E41" w:rsidRPr="0089308A">
        <w:t xml:space="preserve">  </w:t>
      </w:r>
    </w:p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89308A" w:rsidR="008B1F41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700093" w:rsidRPr="00894163">
        <w:rPr>
          <w:lang w:val="en-AU"/>
        </w:rPr>
        <w:t xml:space="preserve">BRODARIĆ </w:t>
      </w:r>
      <w:proofErr w:type="spellStart"/>
      <w:r w:rsidR="00700093" w:rsidRPr="00894163">
        <w:rPr>
          <w:lang w:val="en-AU"/>
        </w:rPr>
        <w:t>j.d.o.o</w:t>
      </w:r>
      <w:proofErr w:type="spellEnd"/>
      <w:r w:rsidR="00700093" w:rsidRPr="00894163">
        <w:rPr>
          <w:lang w:val="en-AU"/>
        </w:rPr>
        <w:t xml:space="preserve">. </w:t>
      </w:r>
      <w:proofErr w:type="spellStart"/>
      <w:proofErr w:type="gramStart"/>
      <w:r w:rsidR="00700093" w:rsidRPr="00894163">
        <w:rPr>
          <w:lang w:val="en-AU"/>
        </w:rPr>
        <w:t>za</w:t>
      </w:r>
      <w:proofErr w:type="spellEnd"/>
      <w:proofErr w:type="gramEnd"/>
      <w:r w:rsidR="00700093" w:rsidRPr="00894163">
        <w:rPr>
          <w:lang w:val="en-AU"/>
        </w:rPr>
        <w:t xml:space="preserve"> </w:t>
      </w:r>
      <w:proofErr w:type="spellStart"/>
      <w:r w:rsidR="00700093" w:rsidRPr="00894163">
        <w:rPr>
          <w:lang w:val="en-AU"/>
        </w:rPr>
        <w:t>usluge</w:t>
      </w:r>
      <w:proofErr w:type="spellEnd"/>
      <w:r w:rsidR="00700093" w:rsidRPr="00894163">
        <w:rPr>
          <w:lang w:val="en-AU"/>
        </w:rPr>
        <w:t xml:space="preserve"> </w:t>
      </w:r>
      <w:proofErr w:type="spellStart"/>
      <w:r w:rsidR="00700093" w:rsidRPr="00894163">
        <w:rPr>
          <w:lang w:val="en-AU"/>
        </w:rPr>
        <w:t>tapeciranja</w:t>
      </w:r>
      <w:proofErr w:type="spellEnd"/>
      <w:r w:rsidR="00700093" w:rsidRPr="00894163">
        <w:rPr>
          <w:lang w:val="en-AU"/>
        </w:rPr>
        <w:t xml:space="preserve">, Zadar, </w:t>
      </w:r>
      <w:proofErr w:type="spellStart"/>
      <w:r w:rsidR="00700093" w:rsidRPr="00894163">
        <w:rPr>
          <w:lang w:val="en-AU"/>
        </w:rPr>
        <w:t>Branimira</w:t>
      </w:r>
      <w:proofErr w:type="spellEnd"/>
      <w:r w:rsidR="00700093" w:rsidRPr="00894163">
        <w:rPr>
          <w:lang w:val="en-AU"/>
        </w:rPr>
        <w:t xml:space="preserve"> </w:t>
      </w:r>
      <w:proofErr w:type="spellStart"/>
      <w:r w:rsidR="00700093" w:rsidRPr="00894163">
        <w:rPr>
          <w:lang w:val="en-AU"/>
        </w:rPr>
        <w:t>Gušića</w:t>
      </w:r>
      <w:proofErr w:type="spellEnd"/>
      <w:r w:rsidR="00700093" w:rsidRPr="00894163">
        <w:rPr>
          <w:lang w:val="en-AU"/>
        </w:rPr>
        <w:t xml:space="preserve"> 6, OIB: 49119856725</w:t>
      </w:r>
      <w:r w:rsidR="000471FB" w:rsidRPr="0089308A">
        <w:t xml:space="preserve">, </w:t>
      </w:r>
      <w:r w:rsidR="00395AF4" w:rsidRPr="0089308A">
        <w:t>poz</w:t>
      </w:r>
      <w:r w:rsidR="008B1F41" w:rsidRPr="0089308A">
        <w:t>ivate se na ročište koje će se održati dana</w:t>
      </w:r>
      <w:r w:rsidR="00316E90" w:rsidRPr="0089308A">
        <w:t xml:space="preserve"> </w:t>
      </w:r>
      <w:r w:rsidR="00F13CD3">
        <w:t>1. ožujka</w:t>
      </w:r>
      <w:r w:rsidR="0089308A" w:rsidRPr="0089308A">
        <w:t xml:space="preserve"> </w:t>
      </w:r>
      <w:r w:rsidR="004409D9" w:rsidRPr="0089308A">
        <w:t>2018</w:t>
      </w:r>
      <w:r w:rsidR="00811733" w:rsidRPr="0089308A">
        <w:t xml:space="preserve">. </w:t>
      </w:r>
      <w:r w:rsidR="00CF1CBE" w:rsidRPr="0089308A">
        <w:t>u</w:t>
      </w:r>
      <w:r w:rsidR="0087508D" w:rsidRPr="0089308A">
        <w:t xml:space="preserve"> </w:t>
      </w:r>
      <w:r w:rsidR="00F13CD3">
        <w:t>8,2</w:t>
      </w:r>
      <w:r w:rsidR="000471FB" w:rsidRPr="0089308A">
        <w:t>0</w:t>
      </w:r>
      <w:r w:rsidR="00476CB1" w:rsidRPr="0089308A">
        <w:t xml:space="preserve"> </w:t>
      </w:r>
      <w:r w:rsidR="008B1F41" w:rsidRPr="0089308A">
        <w:t>sati, kod ovog suda</w:t>
      </w:r>
      <w:r w:rsidR="001A2481" w:rsidRPr="0089308A">
        <w:t xml:space="preserve"> u</w:t>
      </w:r>
      <w:r w:rsidR="008B1F41" w:rsidRPr="0089308A">
        <w:t xml:space="preserve"> sudnici broj </w:t>
      </w:r>
      <w:r w:rsidR="00830F9D" w:rsidRPr="0089308A">
        <w:t>14</w:t>
      </w:r>
      <w:r w:rsidR="008B1F41" w:rsidRPr="0089308A">
        <w:t>/I.</w:t>
      </w:r>
    </w:p>
    <w:p w:rsidRDefault="008B1F41" w:rsidP="0089308A" w:rsidR="008B1F41" w:rsidRPr="0089308A">
      <w:pPr>
        <w:jc w:val="both"/>
      </w:pPr>
    </w:p>
    <w:p w:rsidRDefault="008B1F41" w:rsidP="000471FB" w:rsidR="000471FB" w:rsidRPr="0089308A">
      <w:pPr>
        <w:jc w:val="both"/>
      </w:pPr>
      <w:r w:rsidRPr="0089308A">
        <w:tab/>
      </w:r>
      <w:r w:rsidR="001A2481" w:rsidRPr="0089308A">
        <w:t>Ukoliko nećete pristupiti na ročište</w:t>
      </w:r>
      <w:r w:rsidRPr="0089308A">
        <w:t xml:space="preserve">, 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Pr="0089308A">
        <w:t>dostaviti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1A2481" w:rsidRPr="0089308A">
        <w:t xml:space="preserve">trgovačkog društva </w:t>
      </w:r>
      <w:r w:rsidR="00700093" w:rsidRPr="00894163">
        <w:rPr>
          <w:lang w:val="en-AU"/>
        </w:rPr>
        <w:t xml:space="preserve">BRODARIĆ </w:t>
      </w:r>
      <w:proofErr w:type="spellStart"/>
      <w:r w:rsidR="00700093" w:rsidRPr="00894163">
        <w:rPr>
          <w:lang w:val="en-AU"/>
        </w:rPr>
        <w:t>j.d.o.o</w:t>
      </w:r>
      <w:proofErr w:type="spellEnd"/>
      <w:r w:rsidR="00700093" w:rsidRPr="00894163">
        <w:rPr>
          <w:lang w:val="en-AU"/>
        </w:rPr>
        <w:t xml:space="preserve">. </w:t>
      </w:r>
      <w:proofErr w:type="spellStart"/>
      <w:proofErr w:type="gramStart"/>
      <w:r w:rsidR="00700093" w:rsidRPr="00894163">
        <w:rPr>
          <w:lang w:val="en-AU"/>
        </w:rPr>
        <w:t>za</w:t>
      </w:r>
      <w:proofErr w:type="spellEnd"/>
      <w:proofErr w:type="gramEnd"/>
      <w:r w:rsidR="00700093" w:rsidRPr="00894163">
        <w:rPr>
          <w:lang w:val="en-AU"/>
        </w:rPr>
        <w:t xml:space="preserve"> </w:t>
      </w:r>
      <w:proofErr w:type="spellStart"/>
      <w:r w:rsidR="00700093" w:rsidRPr="00894163">
        <w:rPr>
          <w:lang w:val="en-AU"/>
        </w:rPr>
        <w:t>usluge</w:t>
      </w:r>
      <w:proofErr w:type="spellEnd"/>
      <w:r w:rsidR="00700093" w:rsidRPr="00894163">
        <w:rPr>
          <w:lang w:val="en-AU"/>
        </w:rPr>
        <w:t xml:space="preserve"> </w:t>
      </w:r>
      <w:proofErr w:type="spellStart"/>
      <w:r w:rsidR="00700093" w:rsidRPr="00894163">
        <w:rPr>
          <w:lang w:val="en-AU"/>
        </w:rPr>
        <w:t>tapeciranja</w:t>
      </w:r>
      <w:proofErr w:type="spellEnd"/>
      <w:r w:rsidR="00700093" w:rsidRPr="00894163">
        <w:rPr>
          <w:lang w:val="en-AU"/>
        </w:rPr>
        <w:t xml:space="preserve">, Zadar, </w:t>
      </w:r>
      <w:proofErr w:type="spellStart"/>
      <w:r w:rsidR="00700093" w:rsidRPr="00894163">
        <w:rPr>
          <w:lang w:val="en-AU"/>
        </w:rPr>
        <w:t>Branimira</w:t>
      </w:r>
      <w:proofErr w:type="spellEnd"/>
      <w:r w:rsidR="00700093" w:rsidRPr="00894163">
        <w:rPr>
          <w:lang w:val="en-AU"/>
        </w:rPr>
        <w:t xml:space="preserve"> </w:t>
      </w:r>
      <w:proofErr w:type="spellStart"/>
      <w:r w:rsidR="00700093" w:rsidRPr="00894163">
        <w:rPr>
          <w:lang w:val="en-AU"/>
        </w:rPr>
        <w:t>Gušića</w:t>
      </w:r>
      <w:proofErr w:type="spellEnd"/>
      <w:r w:rsidR="00700093" w:rsidRPr="00894163">
        <w:rPr>
          <w:lang w:val="en-AU"/>
        </w:rPr>
        <w:t xml:space="preserve"> 6, OIB: 49119856725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F13CD3">
        <w:t>28. veljače</w:t>
      </w:r>
      <w:r w:rsidR="00700093">
        <w:t xml:space="preserve">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F13CD3">
        <w:t>25.</w:t>
      </w:r>
      <w:r w:rsidR="004409D9" w:rsidRPr="0089308A">
        <w:t xml:space="preserve"> siječnja 2018.</w:t>
      </w:r>
    </w:p>
    <w:p w:rsidRDefault="00AB7880" w:rsidP="00AB7880" w:rsidR="00AB7880" w:rsidRPr="0089308A">
      <w:pPr>
        <w:jc w:val="center"/>
      </w:pPr>
    </w:p>
    <w:p w:rsidRDefault="00AB7880" w:rsidP="00AB7880" w:rsidR="00AB7880" w:rsidRPr="0089308A"/>
    <w:p w:rsidRDefault="004C7922" w:rsidP="004C7922" w:rsidR="004C7922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4C7922" w:rsidP="004C7922" w:rsidR="004C792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5D0B2D" w:rsidP="005D0B2D" w:rsidR="005D0B2D" w:rsidRPr="0089308A"/>
    <w:p w:rsidRDefault="00AB7880" w:rsidP="005D0B2D" w:rsidR="00AB7880" w:rsidRPr="0089308A">
      <w:pPr>
        <w:jc w:val="right"/>
      </w:pPr>
    </w:p>
    <w:sectPr w:rsidR="00AB7880" w:rsidRPr="0089308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700093">
      <w:t>7</w:t>
    </w:r>
    <w:r w:rsidR="000471FB">
      <w:t>/</w:t>
    </w:r>
    <w:r w:rsidR="00700093">
      <w:t>2018</w:t>
    </w:r>
    <w:r w:rsidR="000471FB">
      <w:t>-</w:t>
    </w:r>
    <w:r w:rsidR="00F95FB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59C2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C7922"/>
    <w:rsid w:val="004E784D"/>
    <w:rsid w:val="004F1F63"/>
    <w:rsid w:val="00523B13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13CD3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2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2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2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2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2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2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857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BRODARIĆ j.d.o.o. usluge tapeciranja</izvorni_sadrzaj>
    <derivirana_varijabla naziv="DomainObject.Predmet.ProtustrankaFormated_1">  BRODARIĆ j.d.o.o. usluge tapeciranja</derivirana_varijabla>
  </DomainObject.Predmet.ProtustrankaFormated>
  <DomainObject.Predmet.ProtustrankaFormatedOIB>
    <izvorni_sadrzaj>  BRODARIĆ j.d.o.o. usluge tapeciranja, OIB 49119856725</izvorni_sadrzaj>
    <derivirana_varijabla naziv="DomainObject.Predmet.ProtustrankaFormatedOIB_1">  BRODARIĆ j.d.o.o. usluge tapeciranja, OIB 49119856725</derivirana_varijabla>
  </DomainObject.Predmet.ProtustrankaFormatedOIB>
  <DomainObject.Predmet.ProtustrankaFormatedWithAdress>
    <izvorni_sadrzaj> BRODARIĆ j.d.o.o. usluge tapeciranja, Branimira Gušića 6, 23000 Zadar</izvorni_sadrzaj>
    <derivirana_varijabla naziv="DomainObject.Predmet.ProtustrankaFormatedWithAdress_1"> BRODARIĆ j.d.o.o. usluge tapeciranja, Branimira Gušića 6, 23000 Zadar</derivirana_varijabla>
  </DomainObject.Predmet.ProtustrankaFormatedWithAdress>
  <DomainObject.Predmet.ProtustrankaFormatedWithAdressOIB>
    <izvorni_sadrzaj> BRODARIĆ j.d.o.o. usluge tapeciranja, OIB 49119856725, Branimira Gušića 6, 23000 Zadar</izvorni_sadrzaj>
    <derivirana_varijabla naziv="DomainObject.Predmet.ProtustrankaFormatedWithAdressOIB_1"> BRODARIĆ j.d.o.o. usluge tapeciranja, OIB 49119856725, Branimira Gušića 6, 23000 Zadar</derivirana_varijabla>
  </DomainObject.Predmet.ProtustrankaFormatedWithAdressOIB>
  <DomainObject.Predmet.ProtustrankaWithAdress>
    <izvorni_sadrzaj>BRODARIĆ j.d.o.o. usluge tapeciranja Branimira Gušića 6, 23000 Zadar</izvorni_sadrzaj>
    <derivirana_varijabla naziv="DomainObject.Predmet.ProtustrankaWithAdress_1">BRODARIĆ j.d.o.o. usluge tapeciranja Branimira Gušića 6, 23000 Zadar</derivirana_varijabla>
  </DomainObject.Predmet.ProtustrankaWithAdress>
  <DomainObject.Predmet.ProtustrankaWithAdressOIB>
    <izvorni_sadrzaj>BRODARIĆ j.d.o.o. usluge tapeciranja, OIB 49119856725, Branimira Gušića 6, 23000 Zadar</izvorni_sadrzaj>
    <derivirana_varijabla naziv="DomainObject.Predmet.ProtustrankaWithAdressOIB_1">BRODARIĆ j.d.o.o. usluge tapeciranja, OIB 49119856725, Branimira Gušića 6, 23000 Zadar</derivirana_varijabla>
  </DomainObject.Predmet.ProtustrankaWithAdressOIB>
  <DomainObject.Predmet.ProtustrankaNazivFormated>
    <izvorni_sadrzaj>BRODARIĆ j.d.o.o. usluge tapeciranja</izvorni_sadrzaj>
    <derivirana_varijabla naziv="DomainObject.Predmet.ProtustrankaNazivFormated_1">BRODARIĆ j.d.o.o. usluge tapeciranja</derivirana_varijabla>
  </DomainObject.Predmet.ProtustrankaNazivFormated>
  <DomainObject.Predmet.ProtustrankaNazivFormatedOIB>
    <izvorni_sadrzaj>BRODARIĆ j.d.o.o. usluge tapeciranja, OIB 49119856725</izvorni_sadrzaj>
    <derivirana_varijabla naziv="DomainObject.Predmet.ProtustrankaNazivFormatedOIB_1">BRODARIĆ j.d.o.o. usluge tapeciranja, OIB 49119856725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BRODARIĆ j.d.o.o. usluge tapeciranja</item>
    </izvorni_sadrzaj>
    <derivirana_varijabla naziv="DomainObject.Predmet.ProtuStrankaListFormated_1">
      <item>BRODARIĆ j.d.o.o. usluge tapeciranja</item>
    </derivirana_varijabla>
  </DomainObject.Predmet.ProtuStrankaListFormated>
  <DomainObject.Predmet.ProtuStrankaListFormatedOIB>
    <izvorni_sadrzaj>
      <item>BRODARIĆ j.d.o.o. usluge tapeciranja, OIB 49119856725</item>
    </izvorni_sadrzaj>
    <derivirana_varijabla naziv="DomainObject.Predmet.ProtuStrankaListFormatedOIB_1">
      <item>BRODARIĆ j.d.o.o. usluge tapeciranja, OIB 49119856725</item>
    </derivirana_varijabla>
  </DomainObject.Predmet.ProtuStrankaListFormatedOIB>
  <DomainObject.Predmet.ProtuStrankaListFormatedWithAdress>
    <izvorni_sadrzaj>
      <item>BRODARIĆ j.d.o.o. usluge tapeciranja, Branimira Gušića 6, 23000 Zadar</item>
    </izvorni_sadrzaj>
    <derivirana_varijabla naziv="DomainObject.Predmet.ProtuStrankaListFormatedWithAdress_1">
      <item>BRODARIĆ j.d.o.o. usluge tapeciranja, Branimira Gušića 6, 23000 Zadar</item>
    </derivirana_varijabla>
  </DomainObject.Predmet.ProtuStrankaListFormatedWithAdress>
  <DomainObject.Predmet.ProtuStrankaListFormatedWithAdressOIB>
    <izvorni_sadrzaj>
      <item>BRODARIĆ j.d.o.o. usluge tapeciranja, OIB 49119856725, Branimira Gušića 6, 23000 Zadar</item>
    </izvorni_sadrzaj>
    <derivirana_varijabla naziv="DomainObject.Predmet.ProtuStrankaListFormatedWithAdressOIB_1">
      <item>BRODARIĆ j.d.o.o. usluge tapeciranja, OIB 49119856725, Branimira Gušića 6, 23000 Zadar</item>
    </derivirana_varijabla>
  </DomainObject.Predmet.ProtuStrankaListFormatedWithAdressOIB>
  <DomainObject.Predmet.ProtuStrankaListNazivFormated>
    <izvorni_sadrzaj>
      <item>BRODARIĆ j.d.o.o. usluge tapeciranja</item>
    </izvorni_sadrzaj>
    <derivirana_varijabla naziv="DomainObject.Predmet.ProtuStrankaListNazivFormated_1">
      <item>BRODARIĆ j.d.o.o. usluge tapeciranja</item>
    </derivirana_varijabla>
  </DomainObject.Predmet.ProtuStrankaListNazivFormated>
  <DomainObject.Predmet.ProtuStrankaListNazivFormatedOIB>
    <izvorni_sadrzaj>
      <item>BRODARIĆ j.d.o.o. usluge tapeciranja, OIB 49119856725</item>
    </izvorni_sadrzaj>
    <derivirana_varijabla naziv="DomainObject.Predmet.ProtuStrankaListNazivFormatedOIB_1">
      <item>BRODARIĆ j.d.o.o. usluge tapeciranja, OIB 49119856725</item>
    </derivirana_varijabla>
  </DomainObject.Predmet.ProtuStrankaListNazivFormatedOIB>
  <DomainObject.Predmet.OstaliListFormated>
    <izvorni_sadrzaj>
      <item>Mirko Brodarić</item>
    </izvorni_sadrzaj>
    <derivirana_varijabla naziv="DomainObject.Predmet.OstaliListFormated_1">
      <item>Mirko Brodarić</item>
    </derivirana_varijabla>
  </DomainObject.Predmet.OstaliListFormated>
  <DomainObject.Predmet.OstaliListFormatedOIB>
    <izvorni_sadrzaj>
      <item>Mirko Brodarić, OIB 47140602661</item>
    </izvorni_sadrzaj>
    <derivirana_varijabla naziv="DomainObject.Predmet.OstaliListFormatedOIB_1">
      <item>Mirko Brodarić, OIB 47140602661</item>
    </derivirana_varijabla>
  </DomainObject.Predmet.OstaliListFormatedOIB>
  <DomainObject.Predmet.OstaliListFormatedWithAdress>
    <izvorni_sadrzaj>
      <item>Mirko Brodarić, Branimira Gušića 6, 23000 Zadar</item>
    </izvorni_sadrzaj>
    <derivirana_varijabla naziv="DomainObject.Predmet.OstaliListFormatedWithAdress_1">
      <item>Mirko Brodarić, Branimira Gušića 6, 23000 Zadar</item>
    </derivirana_varijabla>
  </DomainObject.Predmet.OstaliListFormatedWithAdress>
  <DomainObject.Predmet.OstaliListFormatedWithAdressOIB>
    <izvorni_sadrzaj>
      <item>Mirko Brodarić, OIB 47140602661, Branimira Gušića 6, 23000 Zadar</item>
    </izvorni_sadrzaj>
    <derivirana_varijabla naziv="DomainObject.Predmet.OstaliListFormatedWithAdressOIB_1">
      <item>Mirko Brodarić, OIB 47140602661, Branimira Gušića 6, 23000 Zadar</item>
    </derivirana_varijabla>
  </DomainObject.Predmet.OstaliListFormatedWithAdressOIB>
  <DomainObject.Predmet.OstaliListNazivFormated>
    <izvorni_sadrzaj>
      <item>Mirko Brodarić</item>
    </izvorni_sadrzaj>
    <derivirana_varijabla naziv="DomainObject.Predmet.OstaliListNazivFormated_1">
      <item>Mirko Brodarić</item>
    </derivirana_varijabla>
  </DomainObject.Predmet.OstaliListNazivFormated>
  <DomainObject.Predmet.OstaliListNazivFormatedOIB>
    <izvorni_sadrzaj>
      <item>Mirko Brodarić, OIB 47140602661</item>
    </izvorni_sadrzaj>
    <derivirana_varijabla naziv="DomainObject.Predmet.OstaliListNazivFormatedOIB_1">
      <item>Mirko Brodarić, OIB 47140602661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BRODARIĆ j.d.o.o. usluge tapeciranja</izvorni_sadrzaj>
    <derivirana_varijabla naziv="DomainObject.Predmet.ProtustrankaIDrugi_1">BRODARIĆ j.d.o.o. usluge tapeciranja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BRODARIĆ j.d.o.o. usluge tapeciranja, OIB 49119856725, Branimira Gušića 6, 23000 Zadar</izvorni_sadrzaj>
    <derivirana_varijabla naziv="DomainObject.Predmet.ProtustrankaIDrugiAdressOIB_1">BRODARIĆ j.d.o.o. usluge tapeciranja, OIB 49119856725, Branimira Gušića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BRODARIĆ j.d.o.o. usluge tapeciranja</item>
      <item>Mirko Brodarić</item>
    </izvorni_sadrzaj>
    <derivirana_varijabla naziv="DomainObject.Predmet.SudioniciListNaziv_1">
      <item>FINA</item>
      <item>BRODARIĆ j.d.o.o. usluge tapeciranja</item>
      <item>Mirko Brodarić</item>
    </derivirana_varijabla>
  </DomainObject.Predmet.SudioniciListNaziv>
  <DomainObject.Predmet.SudioniciListAdressOIB>
    <izvorni_sadrzaj>
      <item>FINA, OIB 85821130368</item>
      <item>BRODARIĆ j.d.o.o. usluge tapeciranja, OIB 49119856725, Branimira Gušića 6,23000 Zadar</item>
      <item>Mirko Brodarić, OIB 47140602661, Branimira Gušića 6,23000 Zadar</item>
    </izvorni_sadrzaj>
    <derivirana_varijabla naziv="DomainObject.Predmet.SudioniciListAdressOIB_1">
      <item>FINA, OIB 85821130368</item>
      <item>BRODARIĆ j.d.o.o. usluge tapeciranja, OIB 49119856725, Branimira Gušića 6,23000 Zadar</item>
      <item>Mirko Brodarić, OIB 47140602661, Branimira Gušića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49119856725</item>
      <item>, OIB 47140602661</item>
    </izvorni_sadrzaj>
    <derivirana_varijabla naziv="DomainObject.Predmet.SudioniciListNazivOIB_1">
      <item>, OIB 85821130368</item>
      <item>, OIB 49119856725</item>
      <item>, OIB 47140602661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E933E-90D0-43A7-952B-E829B2CCB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716</properties:Characters>
  <properties:Lines>30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2018-01-24T08:50:00Z</dcterms:created>
  <dc:creator>Administrator</dc:creator>
  <cp:lastModifiedBy>Martina Kalmeta</cp:lastModifiedBy>
  <cp:lastPrinted>2018-01-25T10:35:00Z</cp:lastPrinted>
  <dcterms:modified xmlns:xsi="http://www.w3.org/2001/XMLSchema-instance" xsi:type="dcterms:W3CDTF">2018-01-25T12:08:00Z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