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4a91" w14:paraId="6a34a91" w:rsidRDefault="00351B87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351B87">
            <w:rPr>
              <w:rStyle w:val="PozadinaSvijetloZuta"/>
            </w:rPr>
            <w:t>REPUBLIKA HRVATSKA</w:t>
          </w:r>
        </w:sdtContent>
      </w:sdt>
    </w:p>
    <w:p w:rsidRDefault="00351B87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351B87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351B87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51B8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PozadinaSvijetloZuta"/>
          </w:rPr>
        </w:sdtEndPr>
        <w:sdtContent>
          <w:r w:rsidR="0018737B" w:rsidRPr="00351B87"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18737B" w:rsidRPr="00351B87">
            <w:rPr>
              <w:rStyle w:val="PozadinaSvijetloZuta"/>
            </w:rPr>
            <w:t>predlaga</w:t>
          </w:r>
          <w:r w:rsidR="00BC4B7C" w:rsidRPr="00351B87">
            <w:rPr>
              <w:rStyle w:val="PozadinaSvijetloZuta"/>
            </w:rPr>
            <w:t>telja</w:t>
          </w:r>
          <w:r w:rsidR="0018737B" w:rsidRPr="00351B87">
            <w:rPr>
              <w:rStyle w:val="PozadinaSvijetloZuta"/>
            </w:rPr>
            <w:t>-vjerovnik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 xml:space="preserve"> Mirjana Lerga, OIB 17635069091, Donji Zemunik Ulica Xvi 101, 23222 Zemunik Donji; Nenad Lerga, OIB 99595152689, Hrvatskog Sabora 8d, 23000 Zadar; OTP banka Hrvatska dioničko društvo, OIB 52508873833, Ulica Domovinskog rata 3, 23000 Zadar</w:t>
          </w:r>
        </w:sdtContent>
      </w:sdt>
      <w:r w:rsidR="00BC4B7C" w:rsidRPr="0072128C">
        <w:t>, protiv</w:t>
      </w:r>
      <w:r w:rsidR="0018737B">
        <w:t xml:space="preserve"> </w:t>
      </w:r>
      <w:proofErr w:type="spellStart"/>
      <w:r w:rsidR="0018737B">
        <w:t>steč</w:t>
      </w:r>
      <w:proofErr w:type="spellEnd"/>
      <w:r w:rsidR="0018737B">
        <w:t>.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18737B" w:rsidRPr="00351B87">
            <w:rPr>
              <w:rStyle w:val="PozadinaSvijetloZuta"/>
            </w:rPr>
            <w:t>duž</w:t>
          </w:r>
          <w:r w:rsidR="00BC4B7C" w:rsidRPr="00351B87">
            <w:rPr>
              <w:rStyle w:val="PozadinaSvijetloZuta"/>
            </w:rPr>
            <w:t>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 xml:space="preserve"> LERGA društvo s ograničenom odgovornošću za trgovinu, turizam, ugostiteljstvo, promet i graditeljstvo u stečaju, OIB 44013906355, Ulica Hrvatskog Sabora 8,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8. svibnja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OTP banka Hrvatska dioničko društvo, OIB 52508873833, p.p.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sudske pristojbe za Žalba protiv odluke stečajnog ili likvidacijskog vijeća u iznosu od 976,00 kn, Pristojba na rješenje u iznosu od 100,00 kn, u ukupnom iznosu od 1.076,00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HR635045-23405-10029178908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Pristojbe iz predmeta St-11/2014,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8. svibnja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uta"/>
          </w:rPr>
        </w:sdtEndPr>
        <w:sdtContent>
          <w:r w:rsidR="0018737B" w:rsidRPr="00351B87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18737B" w:rsidRPr="00351B87">
            <w:rPr>
              <w:rStyle w:val="PozadinaSvijetloZelena"/>
            </w:rPr>
            <w:t>OTP banka Hrvatska dioničko društvo, OIB 52508873833, p.p.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18737B">
        <w:rPr>
          <w:noProof/>
        </w:rPr>
        <w:t>U spis</w:t>
      </w:r>
    </w:p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B8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18737B" w:rsidRPr="00351B87">
          <w:rPr>
            <w:rStyle w:val="PozadinaSvijetloZelena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351B87">
          <w:rPr>
            <w:rStyle w:val="PozadinaSvijetloZelena"/>
          </w:rPr>
          <w:t>St-11/2014-169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37B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1B87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St-11/2014-156</izvorni_sadrzaj>
    <derivirana_varijabla naziv="DomainObject.Oznaka_1">St-11/2014-169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  <derivirana_varijabla naziv="Padez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Lerga; OTP banka Hrvatska dioničko društvo</izvorni_sadrzaj>
    <derivirana_varijabla naziv="DomainObject.Predmet.StrankaFormated_1">  Mirjana Lerga; Nenad Lerga; OTP banka Hrvatska dioničko društvo</derivirana_varijabla>
  </DomainObject.Predmet.StrankaFormated>
  <DomainObject.Predmet.StrankaFormatedOIB>
    <izvorni_sadrzaj>  Mirjana Lerga, OIB 17635069091; Nenad Lerga, OIB 99595152689; OTP banka Hrvatska dioničko društvo, OIB 52508873833</izvorni_sadrzaj>
    <derivirana_varijabla naziv="DomainObject.Predmet.StrankaFormatedOIB_1">  Mirjana Lerga, OIB 17635069091; Nenad Lerga, OIB 99595152689; OTP banka Hrvatska dioničko društvo, OIB 52508873833</derivirana_varijabla>
  </DomainObject.Predmet.StrankaFormatedOIB>
  <DomainObject.Predmet.StrankaFormatedWithAdress>
    <izvorni_sadrzaj> Mirjana Lerga, Donji Zemunik Ulica Xvi 101, 23222 Zemunik Donji; Nenad Lerga, Hrvatskog Sabora 8d, 23000 Zadar; OTP banka Hrvatska dioničko društvo, Ulica Domovinskog rata 3, 23000 Zadar</izvorni_sadrzaj>
    <derivirana_varijabla naziv="DomainObject.Predmet.StrankaFormatedWithAdress_1"> Mirjana Lerga, Donji Zemunik Ulica Xvi 101, 23222 Zemunik Donji; Nenad Lerga, Hrvatskog Sabora 8d, 23000 Zadar; OTP banka Hrvatska dioničko društvo, Ulica Domovinskog rata 3,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Zadar; OTP banka Hrvatska dioničko društvo, OIB 52508873833, Ulica Domovinskog rata 3, 23000 Zadar</izvorni_sadrzaj>
    <derivirana_varijabla naziv="DomainObject.Predmet.StrankaFormatedWithAdressOIB_1"> Mirjana Lerga, OIB 17635069091, Donji Zemunik Ulica Xvi 101, 23222 Zemunik Donji; Nenad Lerga, OIB 99595152689, Hrvatskog Sabora 8d, 23000 Zadar; OTP banka Hrvatska dioničko društvo, OIB 52508873833, Ulica Domovinskog rata 3, 23000 Zadar</derivirana_varijabla>
  </DomainObject.Predmet.StrankaFormatedWithAdressOIB>
  <DomainObject.Predmet.StrankaWithAdress>
    <izvorni_sadrzaj>Mirjana Lerga Donji Zemunik Ulica Xvi 101,23222 Zemunik Donji,Nenad Lerga Hrvatskog Sabora 8d,23000 Zadar,OTP banka Hrvatska dioničko društvo Ulica Domovinskog rata 3,23000 Zadar</izvorni_sadrzaj>
    <derivirana_varijabla naziv="DomainObject.Predmet.StrankaWithAdress_1">Mirjana Lerga Donji Zemunik Ulica Xvi 101,23222 Zemunik Donji,Nenad Lerga Hrvatskog Sabora 8d,23000 Zadar,OTP banka Hrvatska dioničko društvo Ulica Domovinskog rata 3,23000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Zadar,OTP banka Hrvatska dioničko društvo, OIB 52508873833, Ulica Domovinskog rata 3,23000 Zadar</izvorni_sadrzaj>
    <derivirana_varijabla naziv="DomainObject.Predmet.StrankaWithAdressOIB_1">Mirjana Lerga, OIB 17635069091, Donji Zemunik Ulica Xvi 101,23222 Zemunik Donji,Nenad Lerga, OIB 99595152689, Hrvatskog Sabora 8d,23000 Zadar,OTP banka Hrvatska dioničko društvo, OIB 52508873833, Ulica Domovinskog rata 3,23000 Zadar</derivirana_varijabla>
  </DomainObject.Predmet.StrankaWithAdressOIB>
  <DomainObject.Predmet.StrankaNazivFormated>
    <izvorni_sadrzaj>Mirjana Lerga,Nenad Lerga,OTP banka Hrvatska dioničko društvo</izvorni_sadrzaj>
    <derivirana_varijabla naziv="DomainObject.Predmet.StrankaNazivFormated_1">Mirjana Lerga,Nenad Lerga,OTP banka Hrvatska dioničko društvo</derivirana_varijabla>
    <derivirana_varijabla naziv="Padez">Mirjana Lerga,Nenad Lerga,OTP banka Hrvatska dioničko društvo</derivirana_varijabla>
  </DomainObject.Predmet.StrankaNazivFormated>
  <DomainObject.Predmet.StrankaNazivFormatedOIB>
    <izvorni_sadrzaj>Mirjana Lerga, OIB 17635069091,Nenad Lerga, OIB 99595152689,OTP banka Hrvatska dioničko društvo, OIB 52508873833</izvorni_sadrzaj>
    <derivirana_varijabla naziv="DomainObject.Predmet.StrankaNazivFormatedOIB_1">Mirjana Lerga, OIB 17635069091,Nenad Lerga, OIB 99595152689,OTP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Mirjana Lerga</item>
      <item>Nenad Lerga</item>
      <item>OTP banka Hrvatska dioničko društvo</item>
    </izvorni_sadrzaj>
    <derivirana_varijabla naziv="DomainObject.Predmet.StrankaListFormated_1">
      <item>Mirjana Lerga</item>
      <item>Nenad Lerga</item>
      <item>OTP banka Hrvatska dioničko društvo</item>
    </derivirana_varijabla>
  </DomainObject.Predmet.StrankaListFormated>
  <DomainObject.Predmet.StrankaList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FormatedOIB_1">
      <item>Mirjana Lerga, OIB 17635069091</item>
      <item>Nenad Lerga, OIB 99595152689</item>
      <item>OTP banka Hrvatska dioničko društvo, OIB 52508873833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  <item>OTP banka Hrvatska dioničko društvo, Ulica Domovinskog rata 3,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Mirjana Lerga</item>
      <item>Nenad Lerga</item>
      <item>OTP banka Hrvatska dioničko društvo</item>
    </izvorni_sadrzaj>
    <derivirana_varijabla naziv="DomainObject.Predmet.StrankaListNazivFormated_1">
      <item>Mirjana Lerga</item>
      <item>Nenad Lerga</item>
      <item>OTP banka Hrvatska dioničko društvo</item>
    </derivirana_varijabla>
  </DomainObject.Predmet.StrankaListNazivFormated>
  <DomainObject.Predmet.StrankaListNaziv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NazivFormatedOIB_1">
      <item>Mirjana Lerga, OIB 17635069091</item>
      <item>Nenad Lerga, OIB 99595152689</item>
      <item>OTP banka Hrvatska dioničko društvo, OIB 52508873833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  <derivirana_varijabla naziv="DrugaOsoba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St-11/2014-156</izvorni_sadrzaj>
    <derivirana_varijabla naziv="DomainObject.PoslovniBrojDokumenta_1">St-11/2014-156</derivirana_varijabla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derivirana_varijabla>
    <derivirana_varijabla naziv="OstaliSudionici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976,00 kn, Pristojba na rješenje u iznosu od 100,00 kn, u ukupnom iznosu od 1.076,00 kn</izvorni_sadrzaj>
    <derivirana_varijabla naziv="DomainObject.Predmet.Pristojbe_1">sudske pristojbe za Žalba protiv odluke stečajnog ili likvidacijskog vijeća u iznosu od 976,00 kn, Pristojba na rješenje u iznosu od 100,00 kn, u ukupnom iznosu od 1.076,00 kn</derivirana_varijabla>
  </DomainObject.Predmet.Pristojbe>
  <DomainObject.Predmet.PristojbeSudionikNazivOIB>
    <izvorni_sadrzaj>OTP banka Hrvatska dioničko društvo, OIB 52508873833</izvorni_sadrzaj>
    <derivirana_varijabla naziv="DomainObject.Predmet.PristojbeSudionikNazivOIB_1">OTP banka Hrvatska dioničko društvo, OIB 52508873833, p.p.</derivirana_varijabla>
  </DomainObject.Predmet.PristojbeSudionikNazivOIB>
  <DomainObject.Predmet.PristojbePNB>
    <izvorni_sadrzaj>HR635045-23405-10029178908</izvorni_sadrzaj>
    <derivirana_varijabla naziv="DomainObject.Predmet.PristojbePNB_1">HR635045-23405-10029178908</derivirana_varijabla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>Pristojbe iz predmeta St-11/2014, TS ZD</izvorni_sadrzaj>
    <derivirana_varijabla naziv="DomainObject.Predmet.PristojbeOpisPlacanja_1">Pristojbe iz predmeta St-11/2014,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046B2-C209-4AEA-87BB-7AB763942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402</properties:Words>
  <properties:Characters>2251</properties:Characters>
  <properties:Lines>55</properties:Lines>
  <properties:Paragraphs>21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2017-05-08T10:45:00Z</cp:lastPrinted>
  <dcterms:modified xmlns:xsi="http://www.w3.org/2001/XMLSchema-instance" xsi:type="dcterms:W3CDTF">2017-05-08T10:47:00Z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St-11/2014-156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