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c105" w14:paraId="afcc105" w:rsidRDefault="005664C1" w:rsidP="00822321" w:rsidR="00822321">
      <w:pPr>
        <w:jc w:val="right"/>
        <w15:collapsed w:val="false"/>
      </w:pPr>
      <w:bookmarkStart w:name="_GoBack" w:id="0"/>
      <w:bookmarkEnd w:id="0"/>
      <w:r>
        <w:t>13 St-323/14-113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5664C1">
        <w:t>8. ožujka</w:t>
      </w:r>
      <w:r w:rsidR="00D04454">
        <w:t xml:space="preserve"> 2017.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5664C1">
        <w:t>998.701,43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664C1">
        <w:t xml:space="preserve"> 5. travnja</w:t>
      </w:r>
      <w:r w:rsidR="00D04454">
        <w:t xml:space="preserve"> </w:t>
      </w:r>
      <w:r w:rsidR="00770402">
        <w:t xml:space="preserve"> 2017.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r w:rsidR="00770402">
        <w:t>1</w:t>
      </w:r>
      <w:r w:rsidR="005664C1">
        <w:t>0,00</w:t>
      </w:r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5664C1">
        <w:t>13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5664C1">
        <w:t>13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5664C1">
        <w:rPr>
          <w:bCs/>
        </w:rPr>
        <w:t xml:space="preserve">pete </w:t>
      </w:r>
      <w:r w:rsidR="00807E96">
        <w:rPr>
          <w:bCs/>
        </w:rPr>
        <w:t>javne dražbe na kojoj nije bilo zainteresiranih ponu</w:t>
      </w:r>
      <w:r>
        <w:rPr>
          <w:bCs/>
        </w:rPr>
        <w:t>ditelja početne cijene na</w:t>
      </w:r>
      <w:r w:rsidR="005664C1">
        <w:rPr>
          <w:bCs/>
        </w:rPr>
        <w:t xml:space="preserve"> šestoj</w:t>
      </w:r>
      <w:r w:rsidR="00807E96">
        <w:rPr>
          <w:bCs/>
        </w:rPr>
        <w:t xml:space="preserve"> 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</w:t>
      </w:r>
      <w:r w:rsidR="005664C1">
        <w:t>8. ožujak</w:t>
      </w:r>
      <w:r w:rsidR="00D04454">
        <w:t xml:space="preserve"> 2017.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</w:t>
      </w:r>
      <w:r w:rsidR="005664C1">
        <w:t xml:space="preserve">. 5/4 </w:t>
      </w:r>
      <w:r w:rsidR="00D04454">
        <w:t xml:space="preserve">  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64C1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97BE8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7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7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5042</properties:Characters>
  <properties:Lines>147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2017-03-08T08:51:00Z</dcterms:created>
  <dc:creator>Korisnik</dc:creator>
  <cp:lastModifiedBy>Maja Kocijan</cp:lastModifiedBy>
  <cp:lastPrinted>2017-01-24T12:58:00Z</cp:lastPrinted>
  <dcterms:modified xmlns:xsi="http://www.w3.org/2001/XMLSchema-instance" xsi:type="dcterms:W3CDTF">2017-03-08T08:55:00Z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