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41991" w14:paraId="e241991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</w:t>
      </w:r>
      <w:r w:rsidR="0097587E">
        <w:rPr>
          <w:lang w:val="hr-HR"/>
        </w:rPr>
        <w:t>6</w:t>
      </w:r>
      <w:r w:rsidRPr="000664E3">
        <w:rPr>
          <w:lang w:val="hr-HR"/>
        </w:rPr>
        <w:t xml:space="preserve"> St-</w:t>
      </w:r>
      <w:r w:rsidR="0097587E">
        <w:rPr>
          <w:lang w:val="hr-HR"/>
        </w:rPr>
        <w:t>93/2015-2.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4629E7">
        <w:rPr>
          <w:lang w:val="hr-HR"/>
        </w:rPr>
        <w:t>BRABOS društvo s ograničenom odgovornošću za proizvodnju, trgovinu i usluge, Veliki Zdenci, Mate Lovraka 35,</w:t>
      </w:r>
      <w:r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4629E7">
        <w:rPr>
          <w:lang w:val="hr-HR"/>
        </w:rPr>
        <w:t>010080661</w:t>
      </w:r>
      <w:r>
        <w:rPr>
          <w:lang w:val="hr-HR"/>
        </w:rPr>
        <w:t xml:space="preserve">, OIB: </w:t>
      </w:r>
      <w:r w:rsidR="004629E7">
        <w:rPr>
          <w:lang w:val="hr-HR"/>
        </w:rPr>
        <w:t>19672044471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4629E7">
        <w:rPr>
          <w:lang w:val="hr-HR"/>
        </w:rPr>
        <w:t>93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4629E7">
        <w:rPr>
          <w:lang w:val="hr-HR"/>
        </w:rPr>
        <w:t>1. 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4629E7">
        <w:rPr>
          <w:lang w:val="hr-HR"/>
        </w:rPr>
        <w:t>76.714,99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F12ADC">
        <w:rPr>
          <w:lang w:val="hr-HR"/>
        </w:rPr>
        <w:t>Jurica Slaviček, Gradići, Gradićka ulica 16</w:t>
      </w:r>
      <w:r w:rsidRPr="000664E3">
        <w:rPr>
          <w:lang w:val="hr-HR"/>
        </w:rPr>
        <w:t>, 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F12ADC">
        <w:rPr>
          <w:lang w:val="hr-HR"/>
        </w:rPr>
        <w:t>21378716553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F12ADC">
        <w:rPr>
          <w:lang w:val="hr-HR"/>
        </w:rPr>
        <w:t>4. studenoga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godine</w:t>
      </w:r>
      <w:r w:rsidRPr="000664E3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D81A66" w:rsidP="00D81A66" w:rsidR="00D81A66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D81A66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F12ADC" w:rsidR="00D81A66">
      <w:pPr>
        <w:numPr>
          <w:ilvl w:val="0"/>
          <w:numId w:val="1"/>
        </w:numPr>
        <w:rPr>
          <w:lang w:val="hr-HR"/>
        </w:rPr>
      </w:pPr>
      <w:r>
        <w:rPr>
          <w:lang w:val="hr-HR"/>
        </w:rPr>
        <w:t xml:space="preserve">zakonskom zastupniku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D81A66" w:rsidR="00D81A66" w:rsidRPr="000664E3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>elovar, 4.11.2015. god.</w:t>
      </w:r>
    </w:p>
    <w:p w:rsidRDefault="008259B1" w:rsidP="008259B1" w:rsidR="008259B1">
      <w:pPr>
        <w:rPr>
          <w:rFonts w:cs="Arial" w:hAnsi="Arial" w:ascii="Arial"/>
          <w:noProof/>
          <w:lang w:val="hr-HR"/>
        </w:rPr>
      </w:pPr>
    </w:p>
    <w:p w:rsidRDefault="007E27E0" w:rsidP="008259B1" w:rsidR="007E27E0">
      <w:pPr>
        <w:rPr>
          <w:rFonts w:cs="Arial" w:hAnsi="Arial" w:ascii="Arial"/>
          <w:noProof/>
          <w:lang w:val="hr-HR"/>
        </w:rPr>
      </w:pPr>
    </w:p>
    <w:p w:rsidRDefault="007E27E0" w:rsidP="008259B1" w:rsidR="007E27E0">
      <w:pPr>
        <w:rPr>
          <w:rFonts w:cs="Arial" w:hAnsi="Arial" w:ascii="Arial"/>
          <w:noProof/>
          <w:lang w:val="hr-HR"/>
        </w:rPr>
      </w:pPr>
    </w:p>
    <w:p w:rsidRDefault="000E2229" w:rsidP="008259B1" w:rsidR="000E2229">
      <w:pPr>
        <w:rPr>
          <w:rFonts w:cs="Arial" w:hAnsi="Arial" w:ascii="Arial"/>
          <w:noProof/>
          <w:lang w:val="hr-HR"/>
        </w:rPr>
      </w:pPr>
    </w:p>
    <w:p w:rsidRDefault="000E2229" w:rsidP="008259B1" w:rsidR="000E2229">
      <w:pPr>
        <w:rPr>
          <w:rFonts w:cs="Arial" w:hAnsi="Arial" w:ascii="Arial"/>
          <w:noProof/>
          <w:lang w:val="hr-HR"/>
        </w:rPr>
      </w:pPr>
    </w:p>
    <w:p w:rsidRDefault="007E27E0" w:rsidP="008259B1" w:rsidR="007E27E0" w:rsidRPr="00D36E21">
      <w:pPr>
        <w:rPr>
          <w:rFonts w:cs="Arial" w:hAnsi="Arial" w:ascii="Arial"/>
          <w:noProof/>
          <w:lang w:val="hr-HR"/>
        </w:rPr>
      </w:pPr>
    </w:p>
    <w:sectPr w:rsidR="007E27E0" w:rsidRPr="00D36E21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32F7" w:rsidR="006B32F7">
      <w:r>
        <w:separator/>
      </w:r>
    </w:p>
  </w:endnote>
  <w:endnote w:id="0" w:type="continuationSeparator">
    <w:p w:rsidRDefault="006B32F7" w:rsidR="006B32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32F7" w:rsidR="006B32F7">
      <w:r>
        <w:separator/>
      </w:r>
    </w:p>
  </w:footnote>
  <w:footnote w:id="0" w:type="continuationSeparator">
    <w:p w:rsidRDefault="006B32F7" w:rsidR="006B32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0E5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71E80"/>
    <w:rsid w:val="00080DAD"/>
    <w:rsid w:val="000E2229"/>
    <w:rsid w:val="00184DF0"/>
    <w:rsid w:val="004629E7"/>
    <w:rsid w:val="00617995"/>
    <w:rsid w:val="00674F9D"/>
    <w:rsid w:val="006767EE"/>
    <w:rsid w:val="006B32F7"/>
    <w:rsid w:val="007E27E0"/>
    <w:rsid w:val="008259B1"/>
    <w:rsid w:val="00831DA7"/>
    <w:rsid w:val="008A217A"/>
    <w:rsid w:val="0097587E"/>
    <w:rsid w:val="009F1B25"/>
    <w:rsid w:val="00A475FF"/>
    <w:rsid w:val="00B53C1D"/>
    <w:rsid w:val="00B7583B"/>
    <w:rsid w:val="00BA0E54"/>
    <w:rsid w:val="00CD6B0C"/>
    <w:rsid w:val="00D81A66"/>
    <w:rsid w:val="00DC7979"/>
    <w:rsid w:val="00E97333"/>
    <w:rsid w:val="00EC2C0D"/>
    <w:rsid w:val="00F12ADC"/>
    <w:rsid w:val="00F178C7"/>
    <w:rsid w:val="00F70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A0E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0E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0E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0E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0E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A0E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0E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0E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0E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0E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studenog 2015.</izvorni_sadrzaj>
    <derivirana_varijabla naziv="DomainObject.DatumDonosenjaOdluke_1">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St-93/2015-2</izvorni_sadrzaj>
    <derivirana_varijabla naziv="DomainObject.Oznaka_1">St-93/2015-2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</izvorni_sadrzaj>
    <derivirana_varijabla naziv="DomainObject.Predmet.Broj_1">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2015.</izvorni_sadrzaj>
    <derivirana_varijabla naziv="DomainObject.Predmet.DatumOsnivanja_1">29.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St-93/2015</izvorni_sadrzaj>
    <derivirana_varijabla naziv="DomainObject.Predmet.OznakaBroj_1">St-93/2015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BRABOS društvo s ograničenom odgovornošću za proizvodnju, trgovinu i usluge Veliki Zdenci</izvorni_sadrzaj>
    <derivirana_varijabla naziv="DomainObject.Predmet.ProtustrankaFormated_1">  BRABOS društvo s ograničenom odgovornošću za proizvodnju, trgovinu i usluge Veliki Zdenci</derivirana_varijabla>
  </DomainObject.Predmet.ProtustrankaFormated>
  <DomainObject.Predmet.ProtustrankaFormatedOIB>
    <izvorni_sadrzaj>  BRABOS društvo s ograničenom odgovornošću za proizvodnju, trgovinu i usluge Veliki Zdenci, OIB 19672044471</izvorni_sadrzaj>
    <derivirana_varijabla naziv="DomainObject.Predmet.ProtustrankaFormatedOIB_1">  BRABOS društvo s ograničenom odgovornošću za proizvodnju, trgovinu i usluge Veliki Zdenci, OIB 19672044471</derivirana_varijabla>
  </DomainObject.Predmet.ProtustrankaFormatedOIB>
  <DomainObject.Predmet.ProtustrankaFormatedWithAdress>
    <izvorni_sadrzaj> BRABOS društvo s ograničenom odgovornošću za proizvodnju, trgovinu i usluge Veliki Zdenci, Mate Lovraka 35, 43290 Veliki Zdenci</izvorni_sadrzaj>
    <derivirana_varijabla naziv="DomainObject.Predmet.ProtustrankaFormatedWithAdress_1"> BRABOS društvo s ograničenom odgovornošću za proizvodnju, trgovinu i usluge Veliki Zdenci, Mate Lovraka 35, 43290 Veliki Zdenci</derivirana_varijabla>
  </DomainObject.Predmet.ProtustrankaFormatedWithAdress>
  <DomainObject.Predmet.ProtustrankaFormatedWithAdressOIB>
    <izvorni_sadrzaj> BRABOS društvo s ograničenom odgovornošću za proizvodnju, trgovinu i usluge Veliki Zdenci, OIB 19672044471, Mate Lovraka 35, 43290 Veliki Zdenci</izvorni_sadrzaj>
    <derivirana_varijabla naziv="DomainObject.Predmet.ProtustrankaFormatedWithAdressOIB_1"> BRABOS društvo s ograničenom odgovornošću za proizvodnju, trgovinu i usluge Veliki Zdenci, OIB 19672044471, Mate Lovraka 35, 43290 Veliki Zdenci</derivirana_varijabla>
  </DomainObject.Predmet.ProtustrankaFormatedWithAdressOIB>
  <DomainObject.Predmet.ProtustrankaWithAdress>
    <izvorni_sadrzaj>BRABOS društvo s ograničenom odgovornošću za proizvodnju, trgovinu i usluge Veliki Zdenci Mate Lovraka 35, 43290 Veliki Zdenci</izvorni_sadrzaj>
    <derivirana_varijabla naziv="DomainObject.Predmet.ProtustrankaWithAdress_1">BRABOS društvo s ograničenom odgovornošću za proizvodnju, trgovinu i usluge Veliki Zdenci Mate Lovraka 35, 43290 Veliki Zdenci</derivirana_varijabla>
  </DomainObject.Predmet.ProtustrankaWithAdress>
  <DomainObject.Predmet.ProtustrankaWithAdressOIB>
    <izvorni_sadrzaj>BRABOS društvo s ograničenom odgovornošću za proizvodnju, trgovinu i usluge Veliki Zdenci, OIB 19672044471, Mate Lovraka 35, 43290 Veliki Zdenci</izvorni_sadrzaj>
    <derivirana_varijabla naziv="DomainObject.Predmet.ProtustrankaWithAdressOIB_1">BRABOS društvo s ograničenom odgovornošću za proizvodnju, trgovinu i usluge Veliki Zdenci, OIB 19672044471, Mate Lovraka 35, 43290 Veliki Zdenci</derivirana_varijabla>
  </DomainObject.Predmet.ProtustrankaWithAdressOIB>
  <DomainObject.Predmet.ProtustrankaNazivFormated>
    <izvorni_sadrzaj>BRABOS društvo s ograničenom odgovornošću za proizvodnju, trgovinu i usluge Veliki Zdenci</izvorni_sadrzaj>
    <derivirana_varijabla naziv="DomainObject.Predmet.ProtustrankaNazivFormated_1">BRABOS društvo s ograničenom odgovornošću za proizvodnju, trgovinu i usluge Veliki Zdenci</derivirana_varijabla>
  </DomainObject.Predmet.ProtustrankaNazivFormated>
  <DomainObject.Predmet.ProtustrankaNazivFormatedOIB>
    <izvorni_sadrzaj>BRABOS društvo s ograničenom odgovornošću za proizvodnju, trgovinu i usluge Veliki Zdenci, OIB 19672044471</izvorni_sadrzaj>
    <derivirana_varijabla naziv="DomainObject.Predmet.ProtustrankaNazivFormatedOIB_1">BRABOS društvo s ograničenom odgovornošću za proizvodnju, trgovinu i usluge Veliki Zdenci, OIB 19672044471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BRABOS društvo s ograničenom odgovornošću za proizvodnju, trgovinu i usluge Veliki Zdenci</item>
    </izvorni_sadrzaj>
    <derivirana_varijabla naziv="DomainObject.Predmet.ProtuStrankaListFormated_1">
      <item>BRABOS društvo s ograničenom odgovornošću za proizvodnju, trgovinu i usluge Veliki Zdenci</item>
    </derivirana_varijabla>
  </DomainObject.Predmet.ProtuStrankaListFormated>
  <DomainObject.Predmet.ProtuStrankaListFormatedOIB>
    <izvorni_sadrzaj>
      <item>BRABOS društvo s ograničenom odgovornošću za proizvodnju, trgovinu i usluge Veliki Zdenci, OIB 19672044471</item>
    </izvorni_sadrzaj>
    <derivirana_varijabla naziv="DomainObject.Predmet.ProtuStrankaListFormatedOIB_1">
      <item>BRABOS društvo s ograničenom odgovornošću za proizvodnju, trgovinu i usluge Veliki Zdenci, OIB 19672044471</item>
    </derivirana_varijabla>
  </DomainObject.Predmet.ProtuStrankaListFormatedOIB>
  <DomainObject.Predmet.ProtuStrankaListFormatedWithAdress>
    <izvorni_sadrzaj>
      <item>BRABOS društvo s ograničenom odgovornošću za proizvodnju, trgovinu i usluge Veliki Zdenci, Mate Lovraka 35, 43290 Veliki Zdenci</item>
    </izvorni_sadrzaj>
    <derivirana_varijabla naziv="DomainObject.Predmet.ProtuStrankaListFormatedWithAdress_1">
      <item>BRABOS društvo s ograničenom odgovornošću za proizvodnju, trgovinu i usluge Veliki Zdenci, Mate Lovraka 35, 43290 Veliki Zdenci</item>
    </derivirana_varijabla>
  </DomainObject.Predmet.ProtuStrankaListFormatedWithAdress>
  <DomainObject.Predmet.ProtuStrankaListFormatedWithAdressOIB>
    <izvorni_sadrzaj>
      <item>BRABOS društvo s ograničenom odgovornošću za proizvodnju, trgovinu i usluge Veliki Zdenci, OIB 19672044471, Mate Lovraka 35, 43290 Veliki Zdenci</item>
    </izvorni_sadrzaj>
    <derivirana_varijabla naziv="DomainObject.Predmet.ProtuStrankaListFormatedWithAdressOIB_1">
      <item>BRABOS društvo s ograničenom odgovornošću za proizvodnju, trgovinu i usluge Veliki Zdenci, OIB 19672044471, Mate Lovraka 35, 43290 Veliki Zdenci</item>
    </derivirana_varijabla>
  </DomainObject.Predmet.ProtuStrankaListFormatedWithAdressOIB>
  <DomainObject.Predmet.ProtuStrankaListNazivFormated>
    <izvorni_sadrzaj>
      <item>BRABOS društvo s ograničenom odgovornošću za proizvodnju, trgovinu i usluge Veliki Zdenci</item>
    </izvorni_sadrzaj>
    <derivirana_varijabla naziv="DomainObject.Predmet.ProtuStrankaListNazivFormated_1">
      <item>BRABOS društvo s ograničenom odgovornošću za proizvodnju, trgovinu i usluge Veliki Zdenci</item>
    </derivirana_varijabla>
  </DomainObject.Predmet.ProtuStrankaListNazivFormated>
  <DomainObject.Predmet.ProtuStrankaListNazivFormatedOIB>
    <izvorni_sadrzaj>
      <item>BRABOS društvo s ograničenom odgovornošću za proizvodnju, trgovinu i usluge Veliki Zdenci, OIB 19672044471</item>
    </izvorni_sadrzaj>
    <derivirana_varijabla naziv="DomainObject.Predmet.ProtuStrankaListNazivFormatedOIB_1">
      <item>BRABOS društvo s ograničenom odgovornošću za proizvodnju, trgovinu i usluge Veliki Zdenci, OIB 19672044471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2015.</izvorni_sadrzaj>
    <derivirana_varijabla naziv="DomainObject.Datum_1">4. studenog 2015.</derivirana_varijabla>
  </DomainObject.Datum>
  <DomainObject.PoslovniBrojDokumenta>
    <izvorni_sadrzaj>St-93/2015-2</izvorni_sadrzaj>
    <derivirana_varijabla naziv="DomainObject.PoslovniBrojDokumenta_1">St-93/2015-2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BRABOS društvo s ograničenom odgovornošću za proizvodnju, trgovinu i usluge Veliki Zdenci</izvorni_sadrzaj>
    <derivirana_varijabla naziv="DomainObject.Predmet.ProtustrankaIDrugi_1">BRABOS društvo s ograničenom odgovornošću za proizvodnju, trgovinu i usluge Veliki Zdenci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BRABOS društvo s ograničenom odgovornošću za proizvodnju, trgovinu i usluge Veliki Zdenci, OIB 19672044471, Mate Lovraka 35, 43290 Veliki Zdenci</izvorni_sadrzaj>
    <derivirana_varijabla naziv="DomainObject.Predmet.ProtustrankaIDrugiAdressOIB_1">BRABOS društvo s ograničenom odgovornošću za proizvodnju, trgovinu i usluge Veliki Zdenci, OIB 19672044471, Mate Lovraka 35, 43290 Veliki Zdenci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BRABOS društvo s ograničenom odgovornošću za proizvodnju, trgovinu i usluge Veliki Zdenci</item>
    </izvorni_sadrzaj>
    <derivirana_varijabla naziv="DomainObject.Predmet.SudioniciListNaziv_1">
      <item>FINA, RC ZAGREB, Podružnica Bjelovar</item>
      <item>BRABOS društvo s ograničenom odgovornošću za proizvodnju, trgovinu i usluge Veliki Zdenci</item>
    </derivirana_varijabla>
  </DomainObject.Predmet.SudioniciListNaziv>
  <DomainObject.Predmet.SudioniciListAdressOIB>
    <izvorni_sadrzaj>
      <item>FINA, RC ZAGREB, Podružnica Bjelovar, OIB 85821130368, F. Supila 4,43000 Bjelovar</item>
      <item>BRABOS društvo s ograničenom odgovornošću za proizvodnju, trgovinu i usluge Veliki Zdenci, OIB 19672044471, Mate Lovraka 35,43290 Veliki Zdenci</item>
    </izvorni_sadrzaj>
    <derivirana_varijabla naziv="DomainObject.Predmet.SudioniciListAdressOIB_1">
      <item>FINA, RC ZAGREB, Podružnica Bjelovar, OIB 85821130368, F. Supila 4,43000 Bjelovar</item>
      <item>BRABOS društvo s ograničenom odgovornošću za proizvodnju, trgovinu i usluge Veliki Zdenci, OIB 19672044471, Mate Lovraka 35,43290 Veliki Zdenci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19672044471</item>
    </izvorni_sadrzaj>
    <derivirana_varijabla naziv="DomainObject.Predmet.SudioniciListNazivOIB_1">
      <item>, OIB 85821130368</item>
      <item>, OIB 19672044471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315</properties:Words>
  <properties:Characters>1760</properties:Characters>
  <properties:Lines>53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2015-11-04T08:22:00Z</dcterms:created>
  <dc:creator>ssabljic</dc:creator>
  <cp:lastModifiedBy>Suzana Sabljić</cp:lastModifiedBy>
  <cp:lastPrinted>2015-11-04T08:18:00Z</cp:lastPrinted>
  <dcterms:modified xmlns:xsi="http://www.w3.org/2001/XMLSchema-instance" xsi:type="dcterms:W3CDTF">2015-11-04T08:22:00Z</dcterms:modified>
  <cp:revision>3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St-93/2015-2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