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54e2" w14:paraId="17254e2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970AEF">
        <w:t>2</w:t>
      </w:r>
      <w:r w:rsidR="002A69B2">
        <w:t>82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</w:t>
      </w:r>
      <w:r w:rsidR="005D0BC7">
        <w:t xml:space="preserve"> OIB: 85821130368, </w:t>
      </w:r>
      <w:r w:rsidR="005664A3">
        <w:t xml:space="preserve">Regionalni centar </w:t>
      </w:r>
      <w:r w:rsidR="005D0BC7">
        <w:t>Rijeka</w:t>
      </w:r>
      <w:r w:rsidR="005664A3">
        <w:t xml:space="preserve"> Podružnica </w:t>
      </w:r>
      <w:r w:rsidR="005D0BC7">
        <w:t>Pula</w:t>
      </w:r>
      <w:r w:rsidR="005664A3">
        <w:t xml:space="preserve">, </w:t>
      </w:r>
      <w:r w:rsidR="005D0BC7">
        <w:t>Giardini 5</w:t>
      </w:r>
      <w:r w:rsidR="005664A3">
        <w:t>,</w:t>
      </w:r>
      <w:r w:rsidR="005D0BC7">
        <w:t xml:space="preserve"> Pula</w:t>
      </w:r>
      <w:r w:rsidR="005664A3">
        <w:t xml:space="preserve"> za pokretanje skraćenog stečajnog postupka </w:t>
      </w:r>
      <w:r>
        <w:t xml:space="preserve">nad dužnikom </w:t>
      </w:r>
      <w:r w:rsidR="002A69B2">
        <w:t>BORSAMO</w:t>
      </w:r>
      <w:r w:rsidR="00535D18">
        <w:t xml:space="preserve"> </w:t>
      </w:r>
      <w:r w:rsidR="002A69B2">
        <w:t>j.</w:t>
      </w:r>
      <w:r w:rsidR="006B3B25">
        <w:t xml:space="preserve">d.o.o. OIB: </w:t>
      </w:r>
      <w:r w:rsidR="002A69B2">
        <w:t>93546075898,</w:t>
      </w:r>
      <w:r>
        <w:t xml:space="preserve"> </w:t>
      </w:r>
      <w:r w:rsidR="002F39A9">
        <w:t xml:space="preserve">MBS: </w:t>
      </w:r>
      <w:r w:rsidR="002A69B2">
        <w:t>040341053</w:t>
      </w:r>
      <w:r w:rsidR="00E5548C">
        <w:t>,</w:t>
      </w:r>
      <w:r w:rsidR="00E524D1">
        <w:t xml:space="preserve"> </w:t>
      </w:r>
      <w:r w:rsidR="002A69B2">
        <w:t>Tarm – Vabriga –Ribarska 21</w:t>
      </w:r>
      <w:r w:rsidR="00970AEF">
        <w:t>,</w:t>
      </w:r>
      <w:r>
        <w:t xml:space="preserve"> temeljem članka 430. Stečajnog zakona („Narodne novine“ 71/15), dana </w:t>
      </w:r>
      <w:r w:rsidR="00E5548C">
        <w:t>26. listopada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2A69B2">
        <w:t>BORSAMO j.d.o.o. OIB: 93546075898, MBS: 040341053, Tarm – Vabriga –Ribarska 21</w:t>
      </w:r>
      <w:r w:rsidR="00E524D1">
        <w:t>,</w:t>
      </w:r>
      <w:r w:rsidR="00883980">
        <w:t xml:space="preserve"> </w:t>
      </w:r>
      <w:r w:rsidR="00F66CA4">
        <w:t xml:space="preserve">iznosi </w:t>
      </w:r>
      <w:r w:rsidR="002A69B2">
        <w:t>23.032,98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2A69B2">
        <w:t>BORSAMO j.d.o.o. OIB: 93546075898, MBS: 040341053, Tarm – Vabriga –Ribarska 21</w:t>
      </w:r>
      <w:r w:rsidR="00970AEF">
        <w:t>,</w:t>
      </w:r>
      <w:r w:rsidR="00D02B57">
        <w:t xml:space="preserve"> </w:t>
      </w:r>
      <w:r w:rsidR="006B3B25">
        <w:t xml:space="preserve">direktor </w:t>
      </w:r>
      <w:r w:rsidR="002A69B2">
        <w:t>NATAŠA ŠUPUT</w:t>
      </w:r>
      <w:r w:rsidR="005D0BC7">
        <w:t>,</w:t>
      </w:r>
      <w:r w:rsidR="00D02B57">
        <w:t xml:space="preserve"> OIB:  </w:t>
      </w:r>
      <w:r w:rsidR="002A69B2">
        <w:t>51963344011</w:t>
      </w:r>
      <w:r w:rsidR="005D0BC7">
        <w:t>,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970AEF">
        <w:t>2</w:t>
      </w:r>
      <w:r w:rsidR="002A69B2">
        <w:t>82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E5548C">
        <w:t>26. listopada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E5548C">
        <w:t>5.1.</w:t>
      </w:r>
      <w:r>
        <w:t xml:space="preserve"> 201</w:t>
      </w:r>
      <w:r w:rsidR="00E5548C">
        <w:t>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7246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46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2E7246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A69B2"/>
    <w:rsid w:val="002C213A"/>
    <w:rsid w:val="002E0488"/>
    <w:rsid w:val="002E0654"/>
    <w:rsid w:val="002E7246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35D18"/>
    <w:rsid w:val="00554D8B"/>
    <w:rsid w:val="005614A7"/>
    <w:rsid w:val="005664A3"/>
    <w:rsid w:val="00587310"/>
    <w:rsid w:val="00591C8A"/>
    <w:rsid w:val="00596F42"/>
    <w:rsid w:val="005A3617"/>
    <w:rsid w:val="005B5BEB"/>
    <w:rsid w:val="005D0BC7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5548C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2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2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2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2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2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2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2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2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2282</izvorni_sadrzaj>
    <derivirana_varijabla naziv="DomainObject.Predmet.Broj_1">2282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St-2282/2016</izvorni_sadrzaj>
    <derivirana_varijabla naziv="DomainObject.Predmet.OznakaBroj_1">St-2282/2016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 Zakona o sudovima</izvorni_sadrzaj>
    <derivirana_varijabla naziv="DomainObject.Predmet.PrimjedbaSuca_1">ČL. 11 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BORSAMO j.d.o.o. VABRIGA, TAR</izvorni_sadrzaj>
    <derivirana_varijabla naziv="DomainObject.Predmet.ProtustrankaFormated_1">  BORSAMO j.d.o.o. VABRIGA, TAR</derivirana_varijabla>
  </DomainObject.Predmet.ProtustrankaFormated>
  <DomainObject.Predmet.ProtustrankaFormatedOIB>
    <izvorni_sadrzaj>  BORSAMO j.d.o.o. VABRIGA, TAR, OIB 93546075898</izvorni_sadrzaj>
    <derivirana_varijabla naziv="DomainObject.Predmet.ProtustrankaFormatedOIB_1">  BORSAMO j.d.o.o. VABRIGA, TAR, OIB 93546075898</derivirana_varijabla>
  </DomainObject.Predmet.ProtustrankaFormatedOIB>
  <DomainObject.Predmet.ProtustrankaFormatedWithAdress>
    <izvorni_sadrzaj> BORSAMO j.d.o.o. VABRIGA, TAR, Vabriga, Ribarska 21, 52465 Tar</izvorni_sadrzaj>
    <derivirana_varijabla naziv="DomainObject.Predmet.ProtustrankaFormatedWithAdress_1"> BORSAMO j.d.o.o. VABRIGA, TAR, Vabriga, Ribarska 21, 52465 Tar</derivirana_varijabla>
  </DomainObject.Predmet.ProtustrankaFormatedWithAdress>
  <DomainObject.Predmet.ProtustrankaFormatedWithAdressOIB>
    <izvorni_sadrzaj> BORSAMO j.d.o.o. VABRIGA, TAR, OIB 93546075898, Vabriga, Ribarska 21, 52465 Tar</izvorni_sadrzaj>
    <derivirana_varijabla naziv="DomainObject.Predmet.ProtustrankaFormatedWithAdressOIB_1"> BORSAMO j.d.o.o. VABRIGA, TAR, OIB 93546075898, Vabriga, Ribarska 21, 52465 Tar</derivirana_varijabla>
  </DomainObject.Predmet.ProtustrankaFormatedWithAdressOIB>
  <DomainObject.Predmet.ProtustrankaWithAdress>
    <izvorni_sadrzaj>BORSAMO j.d.o.o. VABRIGA, TAR Vabriga, Ribarska 21, 52465 Tar</izvorni_sadrzaj>
    <derivirana_varijabla naziv="DomainObject.Predmet.ProtustrankaWithAdress_1">BORSAMO j.d.o.o. VABRIGA, TAR Vabriga, Ribarska 21, 52465 Tar</derivirana_varijabla>
  </DomainObject.Predmet.ProtustrankaWithAdress>
  <DomainObject.Predmet.ProtustrankaWithAdressOIB>
    <izvorni_sadrzaj>BORSAMO j.d.o.o. VABRIGA, TAR, OIB 93546075898, Vabriga, Ribarska 21, 52465 Tar</izvorni_sadrzaj>
    <derivirana_varijabla naziv="DomainObject.Predmet.ProtustrankaWithAdressOIB_1">BORSAMO j.d.o.o. VABRIGA, TAR, OIB 93546075898, Vabriga, Ribarska 21, 52465 Tar</derivirana_varijabla>
  </DomainObject.Predmet.ProtustrankaWithAdressOIB>
  <DomainObject.Predmet.ProtustrankaNazivFormated>
    <izvorni_sadrzaj>BORSAMO j.d.o.o. VABRIGA, TAR</izvorni_sadrzaj>
    <derivirana_varijabla naziv="DomainObject.Predmet.ProtustrankaNazivFormated_1">BORSAMO j.d.o.o. VABRIGA, TAR</derivirana_varijabla>
  </DomainObject.Predmet.ProtustrankaNazivFormated>
  <DomainObject.Predmet.ProtustrankaNazivFormatedOIB>
    <izvorni_sadrzaj>BORSAMO j.d.o.o. VABRIGA, TAR, OIB 93546075898</izvorni_sadrzaj>
    <derivirana_varijabla naziv="DomainObject.Predmet.ProtustrankaNazivFormatedOIB_1">BORSAMO j.d.o.o. VABRIGA, TAR, OIB 93546075898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BORSAMO j.d.o.o. VABRIGA, TAR</item>
    </izvorni_sadrzaj>
    <derivirana_varijabla naziv="DomainObject.Predmet.ProtuStrankaListFormated_1">
      <item>BORSAMO j.d.o.o. VABRIGA, TAR</item>
    </derivirana_varijabla>
  </DomainObject.Predmet.ProtuStrankaListFormated>
  <DomainObject.Predmet.ProtuStrankaListFormatedOIB>
    <izvorni_sadrzaj>
      <item>BORSAMO j.d.o.o. VABRIGA, TAR, OIB 93546075898</item>
    </izvorni_sadrzaj>
    <derivirana_varijabla naziv="DomainObject.Predmet.ProtuStrankaListFormatedOIB_1">
      <item>BORSAMO j.d.o.o. VABRIGA, TAR, OIB 93546075898</item>
    </derivirana_varijabla>
  </DomainObject.Predmet.ProtuStrankaListFormatedOIB>
  <DomainObject.Predmet.ProtuStrankaListFormatedWithAdress>
    <izvorni_sadrzaj>
      <item>BORSAMO j.d.o.o. VABRIGA, TAR, Vabriga, Ribarska 21, 52465 Tar</item>
    </izvorni_sadrzaj>
    <derivirana_varijabla naziv="DomainObject.Predmet.ProtuStrankaListFormatedWithAdress_1">
      <item>BORSAMO j.d.o.o. VABRIGA, TAR, Vabriga, Ribarska 21, 52465 Tar</item>
    </derivirana_varijabla>
  </DomainObject.Predmet.ProtuStrankaListFormatedWithAdress>
  <DomainObject.Predmet.ProtuStrankaListFormatedWithAdressOIB>
    <izvorni_sadrzaj>
      <item>BORSAMO j.d.o.o. VABRIGA, TAR, OIB 93546075898, Vabriga, Ribarska 21, 52465 Tar</item>
    </izvorni_sadrzaj>
    <derivirana_varijabla naziv="DomainObject.Predmet.ProtuStrankaListFormatedWithAdressOIB_1">
      <item>BORSAMO j.d.o.o. VABRIGA, TAR, OIB 93546075898, Vabriga, Ribarska 21, 52465 Tar</item>
    </derivirana_varijabla>
  </DomainObject.Predmet.ProtuStrankaListFormatedWithAdressOIB>
  <DomainObject.Predmet.ProtuStrankaListNazivFormated>
    <izvorni_sadrzaj>
      <item>BORSAMO j.d.o.o. VABRIGA, TAR</item>
    </izvorni_sadrzaj>
    <derivirana_varijabla naziv="DomainObject.Predmet.ProtuStrankaListNazivFormated_1">
      <item>BORSAMO j.d.o.o. VABRIGA, TAR</item>
    </derivirana_varijabla>
  </DomainObject.Predmet.ProtuStrankaListNazivFormated>
  <DomainObject.Predmet.ProtuStrankaListNazivFormatedOIB>
    <izvorni_sadrzaj>
      <item>BORSAMO j.d.o.o. VABRIGA, TAR, OIB 93546075898</item>
    </izvorni_sadrzaj>
    <derivirana_varijabla naziv="DomainObject.Predmet.ProtuStrankaListNazivFormatedOIB_1">
      <item>BORSAMO j.d.o.o. VABRIGA, TAR, OIB 93546075898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BORSAMO j.d.o.o. VABRIGA, TAR</izvorni_sadrzaj>
    <derivirana_varijabla naziv="DomainObject.Predmet.ProtustrankaIDrugi_1">BORSAMO j.d.o.o. VABRIGA,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BORSAMO j.d.o.o. VABRIGA, TAR, OIB 93546075898, Vabriga, Ribarska 21, 52465 Tar</izvorni_sadrzaj>
    <derivirana_varijabla naziv="DomainObject.Predmet.ProtustrankaIDrugiAdressOIB_1">BORSAMO j.d.o.o. VABRIGA, TAR, OIB 93546075898, Vabriga, Ribarska 21,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BORSAMO j.d.o.o. VABRIGA, TAR</item>
    </izvorni_sadrzaj>
    <derivirana_varijabla naziv="DomainObject.Predmet.SudioniciListNaziv_1">
      <item>FINANCIJSKA AGENCIJA, RC RIJEKA, PODRUŽNICA PULA, PULA</item>
      <item>BORSAMO j.d.o.o. VABRIGA,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BORSAMO j.d.o.o. VABRIGA, TAR, OIB 93546075898, Vabriga, Ribarska 21,52465 Tar</item>
    </izvorni_sadrzaj>
    <derivirana_varijabla naziv="DomainObject.Predmet.SudioniciListAdressOIB_1">
      <item>FINANCIJSKA AGENCIJA, RC RIJEKA, PODRUŽNICA PULA, PULA, OIB 85821130368, Giardini 5,52100 Pula</item>
      <item>BORSAMO j.d.o.o. VABRIGA, TAR, OIB 93546075898, Vabriga, Ribarska 21,52465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93546075898</item>
    </izvorni_sadrzaj>
    <derivirana_varijabla naziv="DomainObject.Predmet.SudioniciListNazivOIB_1">
      <item>, OIB 85821130368</item>
      <item>, OIB 93546075898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1982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2016-10-26T07:05:00Z</dcterms:created>
  <dc:creator>Snježana Andrijanić</dc:creator>
  <cp:lastModifiedBy>Snježana Andrijanić</cp:lastModifiedBy>
  <cp:lastPrinted>2016-10-26T07:05:00Z</cp:lastPrinted>
  <dcterms:modified xmlns:xsi="http://www.w3.org/2001/XMLSchema-instance" xsi:type="dcterms:W3CDTF">2016-10-26T07:06:00Z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