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0ccd" w14:paraId="8200ccd" w:rsidRDefault="0041326A" w:rsidP="0041326A" w:rsidR="0041326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326A" w:rsidP="0041326A" w:rsidR="0041326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1326A" w:rsidP="0041326A" w:rsidR="0041326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1326A" w:rsidP="0041326A" w:rsidR="0041326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1326A" w:rsidP="0041326A" w:rsidR="0041326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1326A" w:rsidP="0041326A" w:rsidR="0041326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1326A" w:rsidP="0041326A" w:rsidR="0041326A" w:rsidRPr="005D578C">
      <w:pPr>
        <w:jc w:val="center"/>
        <w:rPr>
          <w:rFonts w:cs="Times New Roman" w:eastAsia="Times New Roman"/>
          <w:szCs w:val="24"/>
        </w:rPr>
      </w:pPr>
    </w:p>
    <w:p w:rsidRDefault="0041326A" w:rsidP="0041326A" w:rsidR="0041326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1326A" w:rsidP="0041326A" w:rsidR="0041326A" w:rsidRPr="005D578C">
      <w:pPr>
        <w:rPr>
          <w:rFonts w:cs="Times New Roman" w:eastAsia="Times New Roman"/>
          <w:szCs w:val="24"/>
        </w:rPr>
      </w:pPr>
    </w:p>
    <w:p w:rsidRDefault="00E43ED4" w:rsidP="0041326A" w:rsidR="0041326A">
      <w:pPr>
        <w:ind w:firstLine="708"/>
        <w:rPr>
          <w:rFonts w:cs="Times New Roman" w:eastAsia="Times New Roman"/>
          <w:szCs w:val="24"/>
        </w:rPr>
      </w:pPr>
      <w:r w:rsidRPr="00E43ED4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41326A" w:rsidRPr="00E43ED4">
        <w:rPr>
          <w:rFonts w:cs="Times New Roman" w:eastAsia="Times New Roman"/>
          <w:szCs w:val="24"/>
        </w:rPr>
        <w:t>,</w:t>
      </w:r>
      <w:r w:rsidR="0041326A" w:rsidRPr="00E43ED4">
        <w:t xml:space="preserve"> </w:t>
      </w:r>
      <w:r w:rsidR="0041326A" w:rsidRPr="00E43ED4">
        <w:rPr>
          <w:rFonts w:cs="Times New Roman" w:eastAsia="Times New Roman"/>
          <w:szCs w:val="24"/>
        </w:rPr>
        <w:t>u skraćenom stečajnom</w:t>
      </w:r>
      <w:r w:rsidR="0041326A">
        <w:rPr>
          <w:rFonts w:cs="Times New Roman" w:eastAsia="Times New Roman"/>
          <w:szCs w:val="24"/>
        </w:rPr>
        <w:t xml:space="preserve"> postupku nad </w:t>
      </w:r>
      <w:r w:rsidR="0041326A" w:rsidRPr="005D578C">
        <w:rPr>
          <w:rFonts w:cs="Times New Roman" w:eastAsia="Times New Roman"/>
          <w:szCs w:val="24"/>
        </w:rPr>
        <w:t>pravnom osobom (dužnikom)</w:t>
      </w:r>
      <w:r w:rsidR="0041326A">
        <w:rPr>
          <w:rFonts w:cs="Times New Roman" w:eastAsia="Times New Roman"/>
          <w:szCs w:val="24"/>
        </w:rPr>
        <w:t xml:space="preserve"> BIBITA j. d. o. o. Buzet, Barušići 1, OIB 06646226521</w:t>
      </w:r>
      <w:r w:rsidR="0041326A" w:rsidRPr="00D04320">
        <w:rPr>
          <w:rFonts w:cs="Times New Roman" w:eastAsia="Times New Roman"/>
          <w:szCs w:val="24"/>
        </w:rPr>
        <w:t>,</w:t>
      </w:r>
      <w:r w:rsidR="0041326A">
        <w:rPr>
          <w:rFonts w:cs="Times New Roman" w:eastAsia="Times New Roman"/>
          <w:szCs w:val="24"/>
        </w:rPr>
        <w:t xml:space="preserve"> MBS 040299546, povodom zahtjeva </w:t>
      </w:r>
      <w:r w:rsidR="0041326A" w:rsidRPr="008C0525">
        <w:rPr>
          <w:rFonts w:cs="Times New Roman" w:eastAsia="Times New Roman"/>
          <w:szCs w:val="24"/>
        </w:rPr>
        <w:t xml:space="preserve">Financijske agencije, </w:t>
      </w:r>
      <w:r w:rsidR="0041326A">
        <w:rPr>
          <w:rFonts w:cs="Times New Roman" w:eastAsia="Times New Roman"/>
          <w:szCs w:val="24"/>
        </w:rPr>
        <w:t xml:space="preserve">OIB 85821130368, </w:t>
      </w:r>
      <w:r w:rsidR="0041326A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41326A">
        <w:rPr>
          <w:rFonts w:cs="Times New Roman" w:eastAsia="Times New Roman"/>
          <w:szCs w:val="24"/>
        </w:rPr>
        <w:t xml:space="preserve">Pula, </w:t>
      </w:r>
      <w:r w:rsidR="0041326A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41326A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41326A">
        <w:rPr>
          <w:rFonts w:cs="Times New Roman" w:eastAsia="Times New Roman"/>
          <w:szCs w:val="24"/>
        </w:rPr>
        <w:t xml:space="preserve"> 2016.</w:t>
      </w:r>
    </w:p>
    <w:p w:rsidRDefault="0041326A" w:rsidP="0041326A" w:rsidR="0041326A" w:rsidRPr="005D578C">
      <w:pPr>
        <w:rPr>
          <w:rFonts w:cs="Times New Roman" w:eastAsia="Times New Roman"/>
          <w:szCs w:val="24"/>
        </w:rPr>
      </w:pPr>
    </w:p>
    <w:p w:rsidRDefault="0041326A" w:rsidP="0041326A" w:rsidR="0041326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1326A" w:rsidP="0041326A" w:rsidR="0041326A" w:rsidRPr="005D578C">
      <w:pPr>
        <w:rPr>
          <w:rFonts w:cs="Times New Roman" w:eastAsia="Times New Roman"/>
          <w:szCs w:val="24"/>
        </w:rPr>
      </w:pPr>
    </w:p>
    <w:p w:rsidRDefault="0041326A" w:rsidP="0041326A" w:rsidR="0041326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BIBITA j. d. o. o. Buzet, Barušići 1, OIB 06646226521</w:t>
      </w:r>
      <w:r w:rsidRPr="00D04320">
        <w:rPr>
          <w:rFonts w:cs="Times New Roman" w:eastAsia="Times New Roman"/>
          <w:szCs w:val="24"/>
        </w:rPr>
        <w:t>,</w:t>
      </w:r>
      <w:r w:rsidR="00933AD0">
        <w:rPr>
          <w:rFonts w:cs="Times New Roman" w:eastAsia="Times New Roman"/>
          <w:szCs w:val="24"/>
        </w:rPr>
        <w:t xml:space="preserve"> MBS 040299546.</w:t>
      </w:r>
    </w:p>
    <w:p w:rsidRDefault="0041326A" w:rsidP="0041326A" w:rsidR="0041326A" w:rsidRPr="005D578C">
      <w:pPr>
        <w:rPr>
          <w:rFonts w:cs="Times New Roman" w:eastAsia="Times New Roman"/>
          <w:szCs w:val="24"/>
        </w:rPr>
      </w:pPr>
    </w:p>
    <w:p w:rsidRDefault="0041326A" w:rsidP="0041326A" w:rsidR="0041326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41326A" w:rsidP="0041326A" w:rsidR="0041326A">
      <w:pPr>
        <w:rPr>
          <w:rFonts w:cs="Times New Roman" w:eastAsia="Times New Roman"/>
          <w:szCs w:val="20"/>
        </w:rPr>
      </w:pPr>
    </w:p>
    <w:p w:rsidRDefault="0041326A" w:rsidP="0041326A" w:rsidR="004132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BIBITA j. d. o. o. Buzet, Barušići 1, OIB 06646226521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040299546.</w:t>
      </w:r>
    </w:p>
    <w:p w:rsidRDefault="0041326A" w:rsidP="0041326A" w:rsidR="0041326A">
      <w:pPr>
        <w:ind w:firstLine="709"/>
        <w:rPr>
          <w:rFonts w:cs="Times New Roman" w:eastAsia="Times New Roman"/>
          <w:szCs w:val="24"/>
        </w:rPr>
      </w:pPr>
    </w:p>
    <w:p w:rsidRDefault="0041326A" w:rsidP="0041326A" w:rsidR="004132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BIBITA j. d. o. o. Buzet, Barušići 1, OIB 06646226521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040299546.</w:t>
      </w:r>
    </w:p>
    <w:p w:rsidRDefault="0041326A" w:rsidP="0041326A" w:rsidR="0041326A">
      <w:pPr>
        <w:rPr>
          <w:rFonts w:cs="Times New Roman" w:eastAsia="Times New Roman"/>
          <w:szCs w:val="24"/>
        </w:rPr>
      </w:pPr>
    </w:p>
    <w:p w:rsidRDefault="0041326A" w:rsidP="0041326A" w:rsidR="0041326A" w:rsidRPr="005D578C">
      <w:pPr>
        <w:rPr>
          <w:rFonts w:cs="Times New Roman" w:eastAsia="Times New Roman"/>
          <w:szCs w:val="24"/>
        </w:rPr>
      </w:pPr>
    </w:p>
    <w:p w:rsidRDefault="0041326A" w:rsidP="0041326A" w:rsidR="0041326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1326A" w:rsidP="0041326A" w:rsidR="0041326A">
      <w:pPr>
        <w:ind w:firstLine="708"/>
        <w:rPr>
          <w:rFonts w:cs="Times New Roman" w:eastAsia="Times New Roman"/>
          <w:szCs w:val="24"/>
        </w:rPr>
      </w:pPr>
    </w:p>
    <w:p w:rsidRDefault="0041326A" w:rsidP="0041326A" w:rsidR="004132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BIBITA j. d. o. o. Buzet.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St-826/2015-3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1326A" w:rsidP="0041326A" w:rsidR="0041326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1326A" w:rsidP="0041326A" w:rsidR="0041326A" w:rsidRPr="005D578C">
      <w:pPr>
        <w:rPr>
          <w:rFonts w:cs="Times New Roman" w:eastAsia="Times New Roman"/>
          <w:szCs w:val="24"/>
        </w:rPr>
      </w:pPr>
    </w:p>
    <w:p w:rsidRDefault="0041326A" w:rsidP="0041326A" w:rsidR="0041326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76B7E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976B7E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1326A" w:rsidP="0041326A" w:rsidR="0041326A">
      <w:pPr>
        <w:rPr>
          <w:rFonts w:cs="Times New Roman" w:eastAsia="Times New Roman"/>
          <w:szCs w:val="24"/>
        </w:rPr>
      </w:pPr>
    </w:p>
    <w:p w:rsidRDefault="0041326A" w:rsidP="0041326A" w:rsidR="0041326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1326A" w:rsidP="0041326A" w:rsidR="0041326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44ED0">
        <w:rPr>
          <w:rFonts w:cs="Times New Roman" w:eastAsia="Times New Roman"/>
          <w:szCs w:val="24"/>
        </w:rPr>
        <w:t>, v.r.</w:t>
      </w:r>
    </w:p>
    <w:p w:rsidRDefault="0041326A" w:rsidP="0041326A" w:rsidR="0041326A">
      <w:pPr>
        <w:jc w:val="left"/>
        <w:rPr>
          <w:rFonts w:cs="Times New Roman" w:eastAsia="Times New Roman"/>
          <w:szCs w:val="24"/>
        </w:rPr>
      </w:pPr>
    </w:p>
    <w:p w:rsidRDefault="0041326A" w:rsidP="0041326A" w:rsidR="0041326A" w:rsidRPr="005D578C">
      <w:pPr>
        <w:jc w:val="left"/>
        <w:rPr>
          <w:rFonts w:cs="Times New Roman" w:eastAsia="Times New Roman"/>
          <w:szCs w:val="24"/>
        </w:rPr>
      </w:pPr>
    </w:p>
    <w:p w:rsidRDefault="0041326A" w:rsidP="0041326A" w:rsidR="0041326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A2F0F" w:rsidP="001A2F0F" w:rsidR="001A2F0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A2F0F" w:rsidP="001A2F0F" w:rsidR="001A2F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1326A" w:rsidP="0041326A" w:rsidR="0041326A">
      <w:pPr>
        <w:rPr>
          <w:rFonts w:cs="Times New Roman" w:eastAsia="Times New Roman"/>
          <w:szCs w:val="24"/>
        </w:rPr>
      </w:pPr>
    </w:p>
    <w:p w:rsidRDefault="0041326A" w:rsidP="0041326A" w:rsidR="0041326A" w:rsidRPr="005D578C">
      <w:pPr>
        <w:rPr>
          <w:rFonts w:cs="Times New Roman" w:eastAsia="Times New Roman"/>
          <w:szCs w:val="24"/>
        </w:rPr>
      </w:pPr>
    </w:p>
    <w:p w:rsidRDefault="0041326A" w:rsidP="0041326A" w:rsidR="0041326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1326A" w:rsidP="0041326A" w:rsidR="004132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1326A" w:rsidP="0041326A" w:rsidR="004132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BIBITA j. d. o. o. Buzet, Barušići 1,</w:t>
      </w:r>
    </w:p>
    <w:p w:rsidRDefault="0041326A" w:rsidP="0041326A" w:rsidR="004132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Brigita Brženda, Barušići, Barušići 1, </w:t>
      </w:r>
    </w:p>
    <w:p w:rsidRDefault="0041326A" w:rsidP="0041326A" w:rsidR="0041326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1326A" w:rsidP="0041326A" w:rsidR="004132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1326A" w:rsidP="0041326A" w:rsidR="0041326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41326A" w:rsidP="0041326A" w:rsidR="0041326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1326A" w:rsidP="0041326A" w:rsidR="004132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1326A" w:rsidP="0041326A" w:rsidR="004132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</w:t>
      </w:r>
      <w:r w:rsidR="000C3622">
        <w:rPr>
          <w:rFonts w:cs="Times New Roman" w:eastAsia="Times New Roman"/>
          <w:szCs w:val="24"/>
        </w:rPr>
        <w:t>nja dužnika iz sudskog registra.</w:t>
      </w:r>
    </w:p>
    <w:p w:rsidRDefault="0041326A" w:rsidP="0041326A" w:rsidR="0041326A"/>
    <w:p w:rsidRDefault="0041326A" w:rsidP="0041326A" w:rsidR="0041326A"/>
    <w:sectPr w:rsidSect="00B94DAA" w:rsidR="0041326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26A" w:rsidP="0041326A" w:rsidR="0041326A">
      <w:r>
        <w:separator/>
      </w:r>
    </w:p>
  </w:endnote>
  <w:endnote w:id="0" w:type="continuationSeparator">
    <w:p w:rsidRDefault="0041326A" w:rsidP="0041326A" w:rsidR="00413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26A" w:rsidP="0041326A" w:rsidR="0041326A">
      <w:r>
        <w:separator/>
      </w:r>
    </w:p>
  </w:footnote>
  <w:footnote w:id="0" w:type="continuationSeparator">
    <w:p w:rsidRDefault="0041326A" w:rsidP="0041326A" w:rsidR="00413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26A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44ED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St-826/2015-5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26A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St-826/2015-5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52B5"/>
    <w:rsid w:val="000C3622"/>
    <w:rsid w:val="001A2F0F"/>
    <w:rsid w:val="003652B5"/>
    <w:rsid w:val="0041326A"/>
    <w:rsid w:val="00444ED0"/>
    <w:rsid w:val="0075528E"/>
    <w:rsid w:val="0079403F"/>
    <w:rsid w:val="00933AD0"/>
    <w:rsid w:val="00976B7E"/>
    <w:rsid w:val="00E4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326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326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326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32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326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32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326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E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44ED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44E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44E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326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326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326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32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326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32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326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E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44ED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44E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44E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BIBITA j.d.o.o. BUZET</izvorni_sadrzaj>
    <derivirana_varijabla naziv="DomainObject.Predmet.ProtustrankaFormated_1">  BIBITA j.d.o.o. BUZET</derivirana_varijabla>
  </DomainObject.Predmet.ProtustrankaFormated>
  <DomainObject.Predmet.ProtustrankaFormatedOIB>
    <izvorni_sadrzaj>  BIBITA j.d.o.o. BUZET, OIB 06646226521</izvorni_sadrzaj>
    <derivirana_varijabla naziv="DomainObject.Predmet.ProtustrankaFormatedOIB_1">  BIBITA j.d.o.o. BUZET, OIB 06646226521</derivirana_varijabla>
  </DomainObject.Predmet.ProtustrankaFormatedOIB>
  <DomainObject.Predmet.ProtustrankaFormatedWithAdress>
    <izvorni_sadrzaj> BIBITA j.d.o.o. BUZET, Barušići 1, 52420 Buzet</izvorni_sadrzaj>
    <derivirana_varijabla naziv="DomainObject.Predmet.ProtustrankaFormatedWithAdress_1"> BIBITA j.d.o.o. BUZET, Barušići 1, 52420 Buzet</derivirana_varijabla>
  </DomainObject.Predmet.ProtustrankaFormatedWithAdress>
  <DomainObject.Predmet.ProtustrankaFormatedWithAdressOIB>
    <izvorni_sadrzaj> BIBITA j.d.o.o. BUZET, OIB 06646226521, Barušići 1, 52420 Buzet</izvorni_sadrzaj>
    <derivirana_varijabla naziv="DomainObject.Predmet.ProtustrankaFormatedWithAdressOIB_1"> BIBITA j.d.o.o. BUZET, OIB 06646226521, Barušići 1, 52420 Buzet</derivirana_varijabla>
  </DomainObject.Predmet.ProtustrankaFormatedWithAdressOIB>
  <DomainObject.Predmet.ProtustrankaWithAdress>
    <izvorni_sadrzaj>BIBITA j.d.o.o. BUZET Barušići 1, 52420 Buzet</izvorni_sadrzaj>
    <derivirana_varijabla naziv="DomainObject.Predmet.ProtustrankaWithAdress_1">BIBITA j.d.o.o. BUZET Barušići 1, 52420 Buzet</derivirana_varijabla>
  </DomainObject.Predmet.ProtustrankaWithAdress>
  <DomainObject.Predmet.ProtustrankaWithAdressOIB>
    <izvorni_sadrzaj>BIBITA j.d.o.o. BUZET, OIB 06646226521, Barušići 1, 52420 Buzet</izvorni_sadrzaj>
    <derivirana_varijabla naziv="DomainObject.Predmet.ProtustrankaWithAdressOIB_1">BIBITA j.d.o.o. BUZET, OIB 06646226521, Barušići 1, 52420 Buzet</derivirana_varijabla>
  </DomainObject.Predmet.ProtustrankaWithAdressOIB>
  <DomainObject.Predmet.ProtustrankaNazivFormated>
    <izvorni_sadrzaj>BIBITA j.d.o.o. BUZET</izvorni_sadrzaj>
    <derivirana_varijabla naziv="DomainObject.Predmet.ProtustrankaNazivFormated_1">BIBITA j.d.o.o. BUZET</derivirana_varijabla>
  </DomainObject.Predmet.ProtustrankaNazivFormated>
  <DomainObject.Predmet.ProtustrankaNazivFormatedOIB>
    <izvorni_sadrzaj>BIBITA j.d.o.o. BUZET, OIB 06646226521</izvorni_sadrzaj>
    <derivirana_varijabla naziv="DomainObject.Predmet.ProtustrankaNazivFormatedOIB_1">BIBITA j.d.o.o. BUZET, OIB 06646226521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22671.55</izvorni_sadrzaj>
    <derivirana_varijabla naziv="DomainObject.Predmet.TrenutnaVrijednost_1">22671.55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BIBITA j.d.o.o. BUZET</item>
    </izvorni_sadrzaj>
    <derivirana_varijabla naziv="DomainObject.Predmet.ProtuStrankaListFormated_1">
      <item>BIBITA j.d.o.o. BUZET</item>
    </derivirana_varijabla>
  </DomainObject.Predmet.ProtuStrankaListFormated>
  <DomainObject.Predmet.ProtuStrankaListFormatedOIB>
    <izvorni_sadrzaj>
      <item>BIBITA j.d.o.o. BUZET, OIB 06646226521</item>
    </izvorni_sadrzaj>
    <derivirana_varijabla naziv="DomainObject.Predmet.ProtuStrankaListFormatedOIB_1">
      <item>BIBITA j.d.o.o. BUZET, OIB 06646226521</item>
    </derivirana_varijabla>
  </DomainObject.Predmet.ProtuStrankaListFormatedOIB>
  <DomainObject.Predmet.ProtuStrankaListFormatedWithAdress>
    <izvorni_sadrzaj>
      <item>BIBITA j.d.o.o. BUZET, Barušići 1, 52420 Buzet</item>
    </izvorni_sadrzaj>
    <derivirana_varijabla naziv="DomainObject.Predmet.ProtuStrankaListFormatedWithAdress_1">
      <item>BIBITA j.d.o.o. BUZET, Barušići 1, 52420 Buzet</item>
    </derivirana_varijabla>
  </DomainObject.Predmet.ProtuStrankaListFormatedWithAdress>
  <DomainObject.Predmet.ProtuStrankaListFormatedWithAdressOIB>
    <izvorni_sadrzaj>
      <item>BIBITA j.d.o.o. BUZET, OIB 06646226521, Barušići 1, 52420 Buzet</item>
    </izvorni_sadrzaj>
    <derivirana_varijabla naziv="DomainObject.Predmet.ProtuStrankaListFormatedWithAdressOIB_1">
      <item>BIBITA j.d.o.o. BUZET, OIB 06646226521, Barušići 1, 52420 Buzet</item>
    </derivirana_varijabla>
  </DomainObject.Predmet.ProtuStrankaListFormatedWithAdressOIB>
  <DomainObject.Predmet.ProtuStrankaListNazivFormated>
    <izvorni_sadrzaj>
      <item>BIBITA j.d.o.o. BUZET</item>
    </izvorni_sadrzaj>
    <derivirana_varijabla naziv="DomainObject.Predmet.ProtuStrankaListNazivFormated_1">
      <item>BIBITA j.d.o.o. BUZET</item>
    </derivirana_varijabla>
  </DomainObject.Predmet.ProtuStrankaListNazivFormated>
  <DomainObject.Predmet.ProtuStrankaListNazivFormatedOIB>
    <izvorni_sadrzaj>
      <item>BIBITA j.d.o.o. BUZET, OIB 06646226521</item>
    </izvorni_sadrzaj>
    <derivirana_varijabla naziv="DomainObject.Predmet.ProtuStrankaListNazivFormatedOIB_1">
      <item>BIBITA j.d.o.o. BUZET, OIB 06646226521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BIBITA j.d.o.o. BUZET</izvorni_sadrzaj>
    <derivirana_varijabla naziv="DomainObject.Predmet.ProtustrankaIDrugi_1">BIBITA j.d.o.o. BUZET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BIBITA j.d.o.o. BUZET, OIB 06646226521, Barušići 1, 52420 Buzet</izvorni_sadrzaj>
    <derivirana_varijabla naziv="DomainObject.Predmet.ProtustrankaIDrugiAdressOIB_1">BIBITA j.d.o.o. BUZET, OIB 06646226521, Barušići 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BIBITA j.d.o.o. BUZET</item>
    </izvorni_sadrzaj>
    <derivirana_varijabla naziv="DomainObject.Predmet.SudioniciListNaziv_1">
      <item>FINANCIJSKA AGENCIJA RC RIJEKA PODRUŽNICA PULA, PULA</item>
      <item>BIBITA j.d.o.o. BUZET</item>
    </derivirana_varijabla>
  </DomainObject.Predmet.SudioniciListNaziv>
  <DomainObject.Predmet.SudioniciListAdressOIB>
    <izvorni_sadrzaj>
      <item>FINANCIJSKA AGENCIJA RC RIJEKA PODRUŽNICA PULA, PULA, OIB 85821130368, GIARDINI 5,52100 Pula</item>
      <item>BIBITA j.d.o.o. BUZET, OIB 06646226521, Barušići 1,52420 Buzet</item>
    </izvorni_sadrzaj>
    <derivirana_varijabla naziv="DomainObject.Predmet.SudioniciListAdressOIB_1">
      <item>FINANCIJSKA AGENCIJA RC RIJEKA PODRUŽNICA PULA, PULA, OIB 85821130368, GIARDINI 5,52100 Pula</item>
      <item>BIBITA j.d.o.o. BUZET, OIB 06646226521, Barušići 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06646226521</item>
    </izvorni_sadrzaj>
    <derivirana_varijabla naziv="DomainObject.Predmet.SudioniciListNazivOIB_1">
      <item>, OIB 85821130368</item>
      <item>, OIB 06646226521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3038</properties:Characters>
  <properties:Lines>77</properties:Lines>
  <properties:Paragraphs>30</properties:Paragraphs>
  <properties:TotalTime>6</properties:TotalTime>
  <properties:ScaleCrop>false</properties:ScaleCrop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2016-03-18T12:59:00Z</dcterms:created>
  <dc:creator>Mihaela Kaligari</dc:creator>
  <dc:description/>
  <cp:keywords/>
  <cp:lastModifiedBy>Ana Jeromela</cp:lastModifiedBy>
  <cp:lastPrinted>2016-04-12T12:23:00Z</cp:lastPrinted>
  <dcterms:modified xmlns:xsi="http://www.w3.org/2001/XMLSchema-instance" xsi:type="dcterms:W3CDTF">2016-04-12T12:23:00Z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