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480d" w14:paraId="114480d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4C5B18">
        <w:rPr>
          <w:rFonts w:hAnsi="Times New Roman" w:ascii="Times New Roman"/>
        </w:rPr>
        <w:t>11</w:t>
      </w:r>
      <w:r w:rsidR="00AE5288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BI-RO USLUGE d.o.o.</w:t>
      </w:r>
    </w:p>
    <w:p w:rsidRDefault="004C5B18" w:rsidR="004C5B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Zagreb, Kuntićeve stube 2</w:t>
      </w:r>
    </w:p>
    <w:p w:rsidRDefault="004C5B18" w:rsidR="004C5B18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4C5B18" w:rsidR="004C5B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Romeo Žuglić</w:t>
      </w:r>
    </w:p>
    <w:p w:rsidRDefault="004C5B18" w:rsidP="004C5B18" w:rsidR="004C5B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Kuntićeve stube 2</w:t>
      </w:r>
    </w:p>
    <w:p w:rsidRDefault="002C76FE" w:rsidR="002C76FE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4C5B18" w:rsidR="004C5B18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2C76F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4C5B18">
        <w:rPr>
          <w:rFonts w:hAnsi="Times New Roman" w:ascii="Times New Roman"/>
        </w:rPr>
        <w:t>BI-RO USLUGE d.o.o., Zagreb, Kuntićeve stube 2, OIB 81566743712</w:t>
      </w:r>
    </w:p>
    <w:p w:rsidRDefault="004C5B18" w:rsidP="00B46B2C" w:rsidR="004C5B18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ED5B2C">
        <w:rPr>
          <w:rFonts w:hAnsi="Times New Roman" w:ascii="Times New Roman"/>
          <w:b/>
        </w:rPr>
        <w:t>21. ožujka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ED5B2C">
        <w:rPr>
          <w:rFonts w:hAnsi="Times New Roman" w:ascii="Times New Roman"/>
          <w:b/>
        </w:rPr>
        <w:t>10,30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ED5B2C">
        <w:rPr>
          <w:rFonts w:hAnsi="Times New Roman" w:ascii="Times New Roman"/>
        </w:rPr>
        <w:t>9. veljače 2018</w:t>
      </w: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5B18"/>
    <w:rsid w:val="004D1D11"/>
    <w:rsid w:val="005208DD"/>
    <w:rsid w:val="0056416D"/>
    <w:rsid w:val="00587D9D"/>
    <w:rsid w:val="005A7390"/>
    <w:rsid w:val="005C1061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B780F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3BFB"/>
    <w:rsid w:val="00E16153"/>
    <w:rsid w:val="00E24A36"/>
    <w:rsid w:val="00E57099"/>
    <w:rsid w:val="00E87B43"/>
    <w:rsid w:val="00ED5B2C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B7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8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BB7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8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2017.</izvorni_sadrzaj>
    <derivirana_varijabla naziv="DomainObject.Predmet.DatumOsnivanja_1">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St-11/2017</izvorni_sadrzaj>
    <derivirana_varijabla naziv="DomainObject.Predmet.OznakaBroj_1">St-11/2017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BI-RO USLUGE d.o.o. zastupanog po punomoćniku Romeo Žuglić</izvorni_sadrzaj>
    <derivirana_varijabla naziv="DomainObject.Predmet.ProtustrankaFormated_1">  BI-RO USLUGE d.o.o. zastupanog po punomoćniku Romeo Žuglić</derivirana_varijabla>
  </DomainObject.Predmet.ProtustrankaFormated>
  <DomainObject.Predmet.ProtustrankaFormatedOIB>
    <izvorni_sadrzaj>  BI-RO USLUGE d.o.o., OIB 81566743712 zastupanog po punomoćniku Romeo Žuglić</izvorni_sadrzaj>
    <derivirana_varijabla naziv="DomainObject.Predmet.ProtustrankaFormatedOIB_1">  BI-RO USLUGE d.o.o., OIB 81566743712 zastupanog po punomoćniku Romeo Žuglić</derivirana_varijabla>
  </DomainObject.Predmet.ProtustrankaFormatedOIB>
  <DomainObject.Predmet.ProtustrankaFormatedWithAdress>
    <izvorni_sadrzaj> BI-RO USLUGE d.o.o., Kuntićeve stube 2, 10000 Zagreb zastupanog po punomoćniku Romeo Žuglić</izvorni_sadrzaj>
    <derivirana_varijabla naziv="DomainObject.Predmet.ProtustrankaFormatedWithAdress_1"> BI-RO USLUGE d.o.o., Kuntićeve stube 2, 10000 Zagreb zastupanog po punomoćniku Romeo Žuglić</derivirana_varijabla>
  </DomainObject.Predmet.ProtustrankaFormatedWithAdress>
  <DomainObject.Predmet.ProtustrankaFormatedWithAdressOIB>
    <izvorni_sadrzaj> BI-RO USLUGE d.o.o., OIB 81566743712, Kuntićeve stube 2, 10000 Zagreb zastupanog po punomoćniku Romeo Žuglić</izvorni_sadrzaj>
    <derivirana_varijabla naziv="DomainObject.Predmet.ProtustrankaFormatedWithAdressOIB_1"> BI-RO USLUGE d.o.o., OIB 81566743712, Kuntićeve stube 2, 10000 Zagreb zastupanog po punomoćniku Romeo Žuglić</derivirana_varijabla>
  </DomainObject.Predmet.ProtustrankaFormatedWithAdressOIB>
  <DomainObject.Predmet.ProtustrankaWithAdress>
    <izvorni_sadrzaj>BI-RO USLUGE d.o.o. Kuntićeve stube 2, 10000 Zagreb</izvorni_sadrzaj>
    <derivirana_varijabla naziv="DomainObject.Predmet.ProtustrankaWithAdress_1">BI-RO USLUGE d.o.o. Kuntićeve stube 2, 10000 Zagreb</derivirana_varijabla>
  </DomainObject.Predmet.ProtustrankaWithAdress>
  <DomainObject.Predmet.ProtustrankaWithAdressOIB>
    <izvorni_sadrzaj>BI-RO USLUGE d.o.o., OIB 81566743712, Kuntićeve stube 2, 10000 Zagreb</izvorni_sadrzaj>
    <derivirana_varijabla naziv="DomainObject.Predmet.ProtustrankaWithAdressOIB_1">BI-RO USLUGE d.o.o., OIB 81566743712, Kuntićeve stube 2, 10000 Zagreb</derivirana_varijabla>
  </DomainObject.Predmet.ProtustrankaWithAdressOIB>
  <DomainObject.Predmet.ProtustrankaNazivFormated>
    <izvorni_sadrzaj>BI-RO USLUGE d.o.o.</izvorni_sadrzaj>
    <derivirana_varijabla naziv="DomainObject.Predmet.ProtustrankaNazivFormated_1">BI-RO USLUGE d.o.o.</derivirana_varijabla>
  </DomainObject.Predmet.ProtustrankaNazivFormated>
  <DomainObject.Predmet.ProtustrankaNazivFormatedOIB>
    <izvorni_sadrzaj>BI-RO USLUGE d.o.o., OIB 81566743712</izvorni_sadrzaj>
    <derivirana_varijabla naziv="DomainObject.Predmet.ProtustrankaNazivFormatedOIB_1">BI-RO USLUGE d.o.o., OIB 81566743712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BI-RO USLUGE d.o.o. zastupanog po punomoćniku Romeo Žuglić</item>
    </izvorni_sadrzaj>
    <derivirana_varijabla naziv="DomainObject.Predmet.ProtuStrankaListFormated_1">
      <item>BI-RO USLUGE d.o.o. zastupanog po punomoćniku Romeo Žuglić</item>
    </derivirana_varijabla>
  </DomainObject.Predmet.ProtuStrankaListFormated>
  <DomainObject.Predmet.ProtuStrankaListFormatedOIB>
    <izvorni_sadrzaj>
      <item>BI-RO USLUGE d.o.o., OIB 81566743712 zastupanog po punomoćniku Romeo Žuglić</item>
    </izvorni_sadrzaj>
    <derivirana_varijabla naziv="DomainObject.Predmet.ProtuStrankaListFormatedOIB_1">
      <item>BI-RO USLUGE d.o.o., OIB 81566743712 zastupanog po punomoćniku Romeo Žuglić</item>
    </derivirana_varijabla>
  </DomainObject.Predmet.ProtuStrankaListFormatedOIB>
  <DomainObject.Predmet.ProtuStrankaListFormatedWithAdress>
    <izvorni_sadrzaj>
      <item>BI-RO USLUGE d.o.o., Kuntićeve stube 2, 10000 Zagreb zastupanog po punomoćniku Romeo Žuglić</item>
    </izvorni_sadrzaj>
    <derivirana_varijabla naziv="DomainObject.Predmet.ProtuStrankaListFormatedWithAdress_1">
      <item>BI-RO USLUGE d.o.o., Kuntićeve stube 2, 10000 Zagreb zastupanog po punomoćniku Romeo Žuglić</item>
    </derivirana_varijabla>
  </DomainObject.Predmet.ProtuStrankaListFormatedWithAdress>
  <DomainObject.Predmet.ProtuStrankaListFormatedWithAdressOIB>
    <izvorni_sadrzaj>
      <item>BI-RO USLUGE d.o.o., OIB 81566743712, Kuntićeve stube 2, 10000 Zagreb zastupanog po punomoćniku Romeo Žuglić</item>
    </izvorni_sadrzaj>
    <derivirana_varijabla naziv="DomainObject.Predmet.ProtuStrankaListFormatedWithAdressOIB_1">
      <item>BI-RO USLUGE d.o.o., OIB 81566743712, Kuntićeve stube 2, 10000 Zagreb zastupanog po punomoćniku Romeo Žuglić</item>
    </derivirana_varijabla>
  </DomainObject.Predmet.ProtuStrankaListFormatedWithAdressOIB>
  <DomainObject.Predmet.ProtuStrankaListNazivFormated>
    <izvorni_sadrzaj>
      <item>BI-RO USLUGE d.o.o.</item>
    </izvorni_sadrzaj>
    <derivirana_varijabla naziv="DomainObject.Predmet.ProtuStrankaListNazivFormated_1">
      <item>BI-RO USLUGE d.o.o.</item>
    </derivirana_varijabla>
  </DomainObject.Predmet.ProtuStrankaListNazivFormated>
  <DomainObject.Predmet.ProtuStrankaListNazivFormatedOIB>
    <izvorni_sadrzaj>
      <item>BI-RO USLUGE d.o.o., OIB 81566743712</item>
    </izvorni_sadrzaj>
    <derivirana_varijabla naziv="DomainObject.Predmet.ProtuStrankaListNazivFormatedOIB_1">
      <item>BI-RO USLUGE d.o.o., OIB 81566743712</item>
    </derivirana_varijabla>
  </DomainObject.Predmet.ProtuStrankaListNazivFormatedOIB>
  <DomainObject.Predmet.OstaliListFormated>
    <izvorni_sadrzaj>
      <item>Romeo Žuglić punomoćnik sudionika u postupku BI-RO USLUGE d.o.o.</item>
    </izvorni_sadrzaj>
    <derivirana_varijabla naziv="DomainObject.Predmet.OstaliListFormated_1">
      <item>Romeo Žuglić punomoćnik sudionika u postupku BI-RO USLUGE d.o.o.</item>
    </derivirana_varijabla>
  </DomainObject.Predmet.OstaliListFormated>
  <DomainObject.Predmet.OstaliListFormatedOIB>
    <izvorni_sadrzaj>
      <item>Romeo Žuglić, OIB 64215366643 punomoćnik sudionika u postupku BI-RO USLUGE d.o.o.</item>
    </izvorni_sadrzaj>
    <derivirana_varijabla naziv="DomainObject.Predmet.OstaliListFormatedOIB_1">
      <item>Romeo Žuglić, OIB 64215366643 punomoćnik sudionika u postupku BI-RO USLUGE d.o.o.</item>
    </derivirana_varijabla>
  </DomainObject.Predmet.OstaliListFormatedOIB>
  <DomainObject.Predmet.OstaliListFormatedWithAdress>
    <izvorni_sadrzaj>
      <item>Romeo Žuglić, Kuntićeve Stube 2, 10000 Zagreb punomoćnik sudionika u postupku BI-RO USLUGE d.o.o.</item>
    </izvorni_sadrzaj>
    <derivirana_varijabla naziv="DomainObject.Predmet.OstaliListFormatedWithAdress_1">
      <item>Romeo Žuglić, Kuntićeve Stube 2, 10000 Zagreb punomoćnik sudionika u postupku BI-RO USLUGE d.o.o.</item>
    </derivirana_varijabla>
  </DomainObject.Predmet.OstaliListFormatedWithAdress>
  <DomainObject.Predmet.OstaliListFormatedWithAdressOIB>
    <izvorni_sadrzaj>
      <item>Romeo Žuglić, OIB 64215366643, Kuntićeve Stube 2, 10000 Zagreb punomoćnik sudionika u postupku BI-RO USLUGE d.o.o.</item>
    </izvorni_sadrzaj>
    <derivirana_varijabla naziv="DomainObject.Predmet.OstaliListFormatedWithAdressOIB_1">
      <item>Romeo Žuglić, OIB 64215366643, Kuntićeve Stube 2, 10000 Zagreb punomoćnik sudionika u postupku BI-RO USLUGE d.o.o.</item>
    </derivirana_varijabla>
  </DomainObject.Predmet.OstaliListFormatedWithAdressOIB>
  <DomainObject.Predmet.OstaliListNazivFormated>
    <izvorni_sadrzaj>
      <item>Romeo Žuglić</item>
    </izvorni_sadrzaj>
    <derivirana_varijabla naziv="DomainObject.Predmet.OstaliListNazivFormated_1">
      <item>Romeo Žuglić</item>
    </derivirana_varijabla>
  </DomainObject.Predmet.OstaliListNazivFormated>
  <DomainObject.Predmet.OstaliListNazivFormatedOIB>
    <izvorni_sadrzaj>
      <item>Romeo Žuglić, OIB 64215366643</item>
    </izvorni_sadrzaj>
    <derivirana_varijabla naziv="DomainObject.Predmet.OstaliListNazivFormatedOIB_1">
      <item>Romeo Žuglić, OIB 64215366643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BI-RO USLUGE d.o.o.</izvorni_sadrzaj>
    <derivirana_varijabla naziv="DomainObject.Predmet.ProtustrankaIDrugi_1">BI-RO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BI-RO USLUGE d.o.o., OIB 81566743712, Kuntićeve stube 2, 10000 Zagreb</izvorni_sadrzaj>
    <derivirana_varijabla naziv="DomainObject.Predmet.ProtustrankaIDrugiAdressOIB_1">BI-RO USLUGE d.o.o., OIB 81566743712, Kuntićeve stube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BI-RO USLUGE d.o.o.</item>
      <item>Romeo Žuglić</item>
    </izvorni_sadrzaj>
    <derivirana_varijabla naziv="DomainObject.Predmet.SudioniciListNaziv_1">
      <item>FINA Regionalni centar Zagreb</item>
      <item>BI-RO USLUGE d.o.o.</item>
      <item>Romeo Žuglić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BI-RO USLUGE d.o.o., OIB 81566743712, Kuntićeve stube 2,10000 Zagreb</item>
      <item>Romeo Žuglić, OIB 64215366643, Kuntićeve Stube 2,10000 Zagreb</item>
    </izvorni_sadrzaj>
    <derivirana_varijabla naziv="DomainObject.Predmet.SudioniciListAdressOIB_1">
      <item>FINA Regionalni centar Zagreb, OIB 85821130368, Trg svibanjskih žrtava 1995. br. 1,10000 Zagreb</item>
      <item>BI-RO USLUGE d.o.o., OIB 81566743712, Kuntićeve stube 2,10000 Zagreb</item>
      <item>Romeo Žuglić, OIB 64215366643, Kuntićeve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81566743712</item>
      <item>, OIB 64215366643</item>
    </izvorni_sadrzaj>
    <derivirana_varijabla naziv="DomainObject.Predmet.SudioniciListNazivOIB_1">
      <item>, OIB 85821130368</item>
      <item>, OIB 81566743712</item>
      <item>, OIB 64215366643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1C01CA-45A1-4D33-BF9D-FF6F809463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101</properties:Words>
  <properties:Characters>583</properties:Characters>
  <properties:Lines>34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2018-02-09T12:03:00Z</dcterms:created>
  <dc:creator>stecaj</dc:creator>
  <cp:lastModifiedBy>Gordana Grčić</cp:lastModifiedBy>
  <cp:lastPrinted>2018-02-09T12:03:00Z</cp:lastPrinted>
  <dcterms:modified xmlns:xsi="http://www.w3.org/2001/XMLSchema-instance" xsi:type="dcterms:W3CDTF">2018-02-09T12:03:00Z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