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54a5" w14:paraId="c6a54a5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</w:t>
      </w:r>
      <w:r w:rsidR="00EE4E33">
        <w:rPr>
          <w:rFonts w:cs="Times New Roman" w:eastAsia="Times New Roman"/>
          <w:szCs w:val="24"/>
        </w:rPr>
        <w:t>ALLATUS STAFF</w:t>
      </w:r>
      <w:r w:rsidR="00581AAF">
        <w:rPr>
          <w:rFonts w:cs="Times New Roman" w:eastAsia="Times New Roman"/>
          <w:szCs w:val="24"/>
        </w:rPr>
        <w:t xml:space="preserve"> </w:t>
      </w:r>
      <w:r w:rsidR="00EE4E33">
        <w:rPr>
          <w:rFonts w:cs="Times New Roman" w:eastAsia="Times New Roman"/>
          <w:szCs w:val="24"/>
        </w:rPr>
        <w:t xml:space="preserve">j. </w:t>
      </w:r>
      <w:r w:rsidR="00581AAF">
        <w:rPr>
          <w:rFonts w:cs="Times New Roman" w:eastAsia="Times New Roman"/>
          <w:szCs w:val="24"/>
        </w:rPr>
        <w:t xml:space="preserve">d. o. o. </w:t>
      </w:r>
      <w:r w:rsidR="00EE4E33">
        <w:rPr>
          <w:rFonts w:cs="Times New Roman" w:eastAsia="Times New Roman"/>
          <w:szCs w:val="24"/>
        </w:rPr>
        <w:t>Potpićan, Željeznički prilaz 2</w:t>
      </w:r>
      <w:r w:rsidR="00581AAF">
        <w:rPr>
          <w:rFonts w:cs="Times New Roman" w:eastAsia="Times New Roman"/>
          <w:szCs w:val="24"/>
        </w:rPr>
        <w:t xml:space="preserve">, OIB </w:t>
      </w:r>
      <w:r w:rsidR="00EE4E33" w:rsidRPr="00EE4E33">
        <w:rPr>
          <w:rFonts w:cs="Times New Roman" w:eastAsia="Times New Roman"/>
          <w:szCs w:val="24"/>
        </w:rPr>
        <w:t>41850103170</w:t>
      </w:r>
      <w:r w:rsidR="00581AAF">
        <w:rPr>
          <w:rFonts w:cs="Times New Roman" w:eastAsia="Times New Roman"/>
          <w:szCs w:val="24"/>
        </w:rPr>
        <w:t xml:space="preserve">, MBS </w:t>
      </w:r>
      <w:hyperlink r:id="rId9" w:history="true">
        <w:r w:rsidR="00EE4E33" w:rsidRPr="00EE4E33">
          <w:rPr>
            <w:rFonts w:cs="Times New Roman" w:eastAsia="Times New Roman"/>
            <w:szCs w:val="24"/>
          </w:rPr>
          <w:t>130050575</w:t>
        </w:r>
      </w:hyperlink>
      <w:r>
        <w:rPr>
          <w:rFonts w:cs="Times New Roman" w:eastAsia="Times New Roman"/>
          <w:szCs w:val="24"/>
        </w:rPr>
        <w:t xml:space="preserve">, </w:t>
      </w:r>
      <w:r w:rsidR="00C35F1B">
        <w:rPr>
          <w:rFonts w:cs="Times New Roman" w:eastAsia="Times New Roman"/>
          <w:szCs w:val="24"/>
        </w:rPr>
        <w:t>9</w:t>
      </w:r>
      <w:r w:rsidR="00EE4E33">
        <w:rPr>
          <w:rFonts w:cs="Times New Roman" w:eastAsia="Times New Roman"/>
          <w:szCs w:val="24"/>
        </w:rPr>
        <w:t>. listopada</w:t>
      </w:r>
      <w:r w:rsidR="00581A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EE4E33">
        <w:rPr>
          <w:rFonts w:cs="Times New Roman" w:eastAsia="Times New Roman"/>
          <w:szCs w:val="24"/>
        </w:rPr>
        <w:t xml:space="preserve">ALLATUS STAFF j. d. o. o. Potpićan, Željeznički prilaz 2, OIB </w:t>
      </w:r>
      <w:r w:rsidR="00EE4E33" w:rsidRPr="00EE4E33">
        <w:rPr>
          <w:rFonts w:cs="Times New Roman" w:eastAsia="Times New Roman"/>
          <w:szCs w:val="24"/>
        </w:rPr>
        <w:t>41850103170</w:t>
      </w:r>
      <w:r w:rsidR="00EE4E33">
        <w:rPr>
          <w:rFonts w:cs="Times New Roman" w:eastAsia="Times New Roman"/>
          <w:szCs w:val="24"/>
        </w:rPr>
        <w:t xml:space="preserve">, MBS </w:t>
      </w:r>
      <w:hyperlink r:id="rId10" w:history="true">
        <w:r w:rsidR="00EE4E33" w:rsidRPr="00EE4E33">
          <w:rPr>
            <w:rFonts w:cs="Times New Roman" w:eastAsia="Times New Roman"/>
            <w:szCs w:val="24"/>
          </w:rPr>
          <w:t>130050575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BF6307">
        <w:t>Slaven Gavrić iz Rijeke, Zagrebačka 18, OIB 20372135016</w:t>
      </w:r>
      <w:r w:rsidRPr="00377245">
        <w:t>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EE4E33">
        <w:rPr>
          <w:rFonts w:cs="Times New Roman" w:eastAsia="Times New Roman"/>
          <w:szCs w:val="24"/>
        </w:rPr>
        <w:t xml:space="preserve">ALLATUS STAFF j. d. o. o. Potpićan, Željeznički prilaz 2, OIB </w:t>
      </w:r>
      <w:r w:rsidR="00EE4E33" w:rsidRPr="00EE4E33">
        <w:rPr>
          <w:rFonts w:cs="Times New Roman" w:eastAsia="Times New Roman"/>
          <w:szCs w:val="24"/>
        </w:rPr>
        <w:t>41850103170</w:t>
      </w:r>
      <w:r w:rsidR="00EE4E33">
        <w:rPr>
          <w:rFonts w:cs="Times New Roman" w:eastAsia="Times New Roman"/>
          <w:szCs w:val="24"/>
        </w:rPr>
        <w:t xml:space="preserve">, MBS </w:t>
      </w:r>
      <w:hyperlink r:id="rId11" w:history="true">
        <w:r w:rsidR="00EE4E33" w:rsidRPr="00EE4E33">
          <w:rPr>
            <w:rFonts w:cs="Times New Roman" w:eastAsia="Times New Roman"/>
            <w:szCs w:val="24"/>
          </w:rPr>
          <w:t>130050575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EE4E33">
        <w:rPr>
          <w:rFonts w:cs="Times New Roman" w:eastAsia="Times New Roman"/>
          <w:szCs w:val="24"/>
        </w:rPr>
        <w:t xml:space="preserve">ALLATUS STAFF j. d. o. o. Potpićan, Željeznički prilaz 2, OIB </w:t>
      </w:r>
      <w:r w:rsidR="00EE4E33" w:rsidRPr="00EE4E33">
        <w:rPr>
          <w:rFonts w:cs="Times New Roman" w:eastAsia="Times New Roman"/>
          <w:szCs w:val="24"/>
        </w:rPr>
        <w:t>41850103170</w:t>
      </w:r>
      <w:r w:rsidR="00EE4E33">
        <w:rPr>
          <w:rFonts w:cs="Times New Roman" w:eastAsia="Times New Roman"/>
          <w:szCs w:val="24"/>
        </w:rPr>
        <w:t xml:space="preserve">, MBS </w:t>
      </w:r>
      <w:hyperlink r:id="rId12" w:history="true">
        <w:r w:rsidR="00EE4E33" w:rsidRPr="00EE4E33">
          <w:rPr>
            <w:rFonts w:cs="Times New Roman" w:eastAsia="Times New Roman"/>
            <w:szCs w:val="24"/>
          </w:rPr>
          <w:t>130050575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C35F1B">
        <w:rPr>
          <w:rFonts w:cs="Times New Roman" w:eastAsia="Times New Roman"/>
          <w:szCs w:val="24"/>
        </w:rPr>
        <w:t>8</w:t>
      </w:r>
      <w:r w:rsidR="00EE4E33">
        <w:rPr>
          <w:rFonts w:cs="Times New Roman" w:eastAsia="Times New Roman"/>
          <w:szCs w:val="24"/>
        </w:rPr>
        <w:t>. lipnja</w:t>
      </w:r>
      <w:r w:rsidR="00D300E0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EE4E33">
        <w:rPr>
          <w:rFonts w:cs="Times New Roman" w:eastAsia="Times New Roman"/>
          <w:szCs w:val="24"/>
        </w:rPr>
        <w:t>ALLATUS STAFF j. d. o. o. Potpićan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EE4E33">
        <w:t>5. lipnja</w:t>
      </w:r>
      <w:r w:rsidR="00D300E0"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EE4E33">
        <w:t>6.825,94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D300E0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C35F1B">
        <w:rPr>
          <w:rFonts w:eastAsiaTheme="minorHAnsi"/>
          <w:lang w:eastAsia="en-US"/>
        </w:rPr>
        <w:t>27</w:t>
      </w:r>
      <w:r w:rsidR="00EE4E33">
        <w:rPr>
          <w:rFonts w:eastAsiaTheme="minorHAnsi"/>
          <w:lang w:eastAsia="en-US"/>
        </w:rPr>
        <w:t>. lipnja</w:t>
      </w:r>
      <w:r w:rsidR="00D300E0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EE4E33">
        <w:rPr>
          <w:rFonts w:cs="Times New Roman" w:eastAsia="Times New Roman"/>
          <w:szCs w:val="24"/>
        </w:rPr>
        <w:t>204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C35F1B">
        <w:rPr>
          <w:rFonts w:cs="Times New Roman" w:eastAsia="Times New Roman"/>
          <w:szCs w:val="24"/>
        </w:rPr>
        <w:t>9</w:t>
      </w:r>
      <w:r w:rsidR="00EE4E33">
        <w:rPr>
          <w:rFonts w:cs="Times New Roman" w:eastAsia="Times New Roman"/>
          <w:szCs w:val="24"/>
        </w:rPr>
        <w:t>. listopada</w:t>
      </w:r>
      <w:r w:rsidR="00D300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72A78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EE4E33">
        <w:rPr>
          <w:rFonts w:cs="Times New Roman" w:eastAsia="Times New Roman"/>
          <w:szCs w:val="24"/>
        </w:rPr>
        <w:t xml:space="preserve">ALLATUS STAFF j. d. o. o. Potpićan, Željeznički prilaz 2,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8255B0">
        <w:t>Slaven Gavrić, Rijeka, Zagrebačka 18</w:t>
      </w:r>
      <w:r w:rsidR="00825EA3" w:rsidRPr="00377245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5129DB" w:rsidP="005129DB" w:rsidR="005129DB">
      <w:pPr>
        <w:ind w:left="5664"/>
        <w:jc w:val="center"/>
      </w:pPr>
    </w:p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472A78" w:rsidR="006D6747"/>
    <w:sectPr w:rsidSect="00077D5C" w:rsidR="006D674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2A78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C35F1B">
                  <w:t>204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C35F1B">
          <w:t>204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472A78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4121"/>
    <w:rsid w:val="00077D5C"/>
    <w:rsid w:val="00084561"/>
    <w:rsid w:val="000B38EF"/>
    <w:rsid w:val="000F6A9B"/>
    <w:rsid w:val="001168DA"/>
    <w:rsid w:val="0015438B"/>
    <w:rsid w:val="001623E1"/>
    <w:rsid w:val="001921F0"/>
    <w:rsid w:val="00195EBE"/>
    <w:rsid w:val="001E6735"/>
    <w:rsid w:val="00205A4F"/>
    <w:rsid w:val="00245E6B"/>
    <w:rsid w:val="00277007"/>
    <w:rsid w:val="00305545"/>
    <w:rsid w:val="00322F1A"/>
    <w:rsid w:val="00377245"/>
    <w:rsid w:val="003C0007"/>
    <w:rsid w:val="003D13DB"/>
    <w:rsid w:val="003D648D"/>
    <w:rsid w:val="003E6779"/>
    <w:rsid w:val="003F40E5"/>
    <w:rsid w:val="0042603E"/>
    <w:rsid w:val="0044284A"/>
    <w:rsid w:val="00470EB3"/>
    <w:rsid w:val="00472A78"/>
    <w:rsid w:val="004941C2"/>
    <w:rsid w:val="004C3B19"/>
    <w:rsid w:val="004E4750"/>
    <w:rsid w:val="00504817"/>
    <w:rsid w:val="005129DB"/>
    <w:rsid w:val="00536A9D"/>
    <w:rsid w:val="005742A7"/>
    <w:rsid w:val="00581AAF"/>
    <w:rsid w:val="00592DB9"/>
    <w:rsid w:val="005934E6"/>
    <w:rsid w:val="00686661"/>
    <w:rsid w:val="006A282C"/>
    <w:rsid w:val="006E608F"/>
    <w:rsid w:val="007136F8"/>
    <w:rsid w:val="007420DA"/>
    <w:rsid w:val="00774016"/>
    <w:rsid w:val="00774968"/>
    <w:rsid w:val="007C004B"/>
    <w:rsid w:val="007C3328"/>
    <w:rsid w:val="0080068D"/>
    <w:rsid w:val="008255B0"/>
    <w:rsid w:val="00825EA3"/>
    <w:rsid w:val="0085104D"/>
    <w:rsid w:val="0086418C"/>
    <w:rsid w:val="008D67E3"/>
    <w:rsid w:val="009606DC"/>
    <w:rsid w:val="009676C7"/>
    <w:rsid w:val="009C7ACE"/>
    <w:rsid w:val="009F2E5F"/>
    <w:rsid w:val="00A00908"/>
    <w:rsid w:val="00A53EAA"/>
    <w:rsid w:val="00A829CA"/>
    <w:rsid w:val="00B45577"/>
    <w:rsid w:val="00BD2C66"/>
    <w:rsid w:val="00BE01FB"/>
    <w:rsid w:val="00BF1086"/>
    <w:rsid w:val="00BF6307"/>
    <w:rsid w:val="00C159EF"/>
    <w:rsid w:val="00C16BB7"/>
    <w:rsid w:val="00C35F1B"/>
    <w:rsid w:val="00C63688"/>
    <w:rsid w:val="00C719AD"/>
    <w:rsid w:val="00C967F2"/>
    <w:rsid w:val="00D300E0"/>
    <w:rsid w:val="00D525ED"/>
    <w:rsid w:val="00D55FBD"/>
    <w:rsid w:val="00DC79DB"/>
    <w:rsid w:val="00DE3A95"/>
    <w:rsid w:val="00DF0444"/>
    <w:rsid w:val="00E10FE9"/>
    <w:rsid w:val="00E15DF4"/>
    <w:rsid w:val="00E27360"/>
    <w:rsid w:val="00E46735"/>
    <w:rsid w:val="00E66262"/>
    <w:rsid w:val="00EB0C0B"/>
    <w:rsid w:val="00EB110E"/>
    <w:rsid w:val="00EC3E38"/>
    <w:rsid w:val="00EE4E33"/>
    <w:rsid w:val="00F37F8F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E4E3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72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A7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2A7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2A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2A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E4E3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72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A7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2A7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2A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2A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5057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5057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50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50575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ALLATUS STAFF j.d.o.o. POTPIĆAN</izvorni_sadrzaj>
    <derivirana_varijabla naziv="DomainObject.Predmet.ProtustrankaFormated_1">  ALLATUS STAFF j.d.o.o. POTPIĆAN</derivirana_varijabla>
  </DomainObject.Predmet.ProtustrankaFormated>
  <DomainObject.Predmet.ProtustrankaFormatedOIB>
    <izvorni_sadrzaj>  ALLATUS STAFF j.d.o.o. POTPIĆAN, OIB 41850103170</izvorni_sadrzaj>
    <derivirana_varijabla naziv="DomainObject.Predmet.ProtustrankaFormatedOIB_1">  ALLATUS STAFF j.d.o.o. POTPIĆAN, OIB 41850103170</derivirana_varijabla>
  </DomainObject.Predmet.ProtustrankaFormatedOIB>
  <DomainObject.Predmet.ProtustrankaFormatedWithAdress>
    <izvorni_sadrzaj> ALLATUS STAFF j.d.o.o. POTPIĆAN, Željeznički prilaz 2, 52333 Potpićan</izvorni_sadrzaj>
    <derivirana_varijabla naziv="DomainObject.Predmet.ProtustrankaFormatedWithAdress_1"> ALLATUS STAFF j.d.o.o. POTPIĆAN, Željeznički prilaz 2, 52333 Potpićan</derivirana_varijabla>
  </DomainObject.Predmet.ProtustrankaFormatedWithAdress>
  <DomainObject.Predmet.ProtustrankaFormatedWithAdressOIB>
    <izvorni_sadrzaj> ALLATUS STAFF j.d.o.o. POTPIĆAN, OIB 41850103170, Željeznički prilaz 2, 52333 Potpićan</izvorni_sadrzaj>
    <derivirana_varijabla naziv="DomainObject.Predmet.ProtustrankaFormatedWithAdressOIB_1"> ALLATUS STAFF j.d.o.o. POTPIĆAN, OIB 41850103170, Željeznički prilaz 2, 52333 Potpićan</derivirana_varijabla>
  </DomainObject.Predmet.ProtustrankaFormatedWithAdressOIB>
  <DomainObject.Predmet.ProtustrankaWithAdress>
    <izvorni_sadrzaj>ALLATUS STAFF j.d.o.o. POTPIĆAN Željeznički prilaz 2, 52333 Potpićan</izvorni_sadrzaj>
    <derivirana_varijabla naziv="DomainObject.Predmet.ProtustrankaWithAdress_1">ALLATUS STAFF j.d.o.o. POTPIĆAN Željeznički prilaz 2, 52333 Potpićan</derivirana_varijabla>
  </DomainObject.Predmet.ProtustrankaWithAdress>
  <DomainObject.Predmet.ProtustrankaWithAdressOIB>
    <izvorni_sadrzaj>ALLATUS STAFF j.d.o.o. POTPIĆAN, OIB 41850103170, Željeznički prilaz 2, 52333 Potpićan</izvorni_sadrzaj>
    <derivirana_varijabla naziv="DomainObject.Predmet.ProtustrankaWithAdressOIB_1">ALLATUS STAFF j.d.o.o. POTPIĆAN, OIB 41850103170, Željeznički prilaz 2, 52333 Potpićan</derivirana_varijabla>
  </DomainObject.Predmet.ProtustrankaWithAdressOIB>
  <DomainObject.Predmet.ProtustrankaNazivFormated>
    <izvorni_sadrzaj>ALLATUS STAFF j.d.o.o. POTPIĆAN</izvorni_sadrzaj>
    <derivirana_varijabla naziv="DomainObject.Predmet.ProtustrankaNazivFormated_1">ALLATUS STAFF j.d.o.o. POTPIĆAN</derivirana_varijabla>
  </DomainObject.Predmet.ProtustrankaNazivFormated>
  <DomainObject.Predmet.ProtustrankaNazivFormatedOIB>
    <izvorni_sadrzaj>ALLATUS STAFF j.d.o.o. POTPIĆAN, OIB 41850103170</izvorni_sadrzaj>
    <derivirana_varijabla naziv="DomainObject.Predmet.ProtustrankaNazivFormatedOIB_1">ALLATUS STAFF j.d.o.o. POTPIĆAN, OIB 41850103170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6825.94</izvorni_sadrzaj>
    <derivirana_varijabla naziv="DomainObject.Predmet.TrenutnaVrijednost_1">6825.94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ALLATUS STAFF j.d.o.o. POTPIĆAN</item>
    </izvorni_sadrzaj>
    <derivirana_varijabla naziv="DomainObject.Predmet.ProtuStrankaListFormated_1">
      <item>ALLATUS STAFF j.d.o.o. POTPIĆAN</item>
    </derivirana_varijabla>
  </DomainObject.Predmet.ProtuStrankaListFormated>
  <DomainObject.Predmet.ProtuStrankaListFormatedOIB>
    <izvorni_sadrzaj>
      <item>ALLATUS STAFF j.d.o.o. POTPIĆAN, OIB 41850103170</item>
    </izvorni_sadrzaj>
    <derivirana_varijabla naziv="DomainObject.Predmet.ProtuStrankaListFormatedOIB_1">
      <item>ALLATUS STAFF j.d.o.o. POTPIĆAN, OIB 41850103170</item>
    </derivirana_varijabla>
  </DomainObject.Predmet.ProtuStrankaListFormatedOIB>
  <DomainObject.Predmet.ProtuStrankaListFormatedWithAdress>
    <izvorni_sadrzaj>
      <item>ALLATUS STAFF j.d.o.o. POTPIĆAN, Željeznički prilaz 2, 52333 Potpićan</item>
    </izvorni_sadrzaj>
    <derivirana_varijabla naziv="DomainObject.Predmet.ProtuStrankaListFormatedWithAdress_1">
      <item>ALLATUS STAFF j.d.o.o. POTPIĆAN, Željeznički prilaz 2, 52333 Potpićan</item>
    </derivirana_varijabla>
  </DomainObject.Predmet.ProtuStrankaListFormatedWithAdress>
  <DomainObject.Predmet.ProtuStrankaListFormatedWithAdressOIB>
    <izvorni_sadrzaj>
      <item>ALLATUS STAFF j.d.o.o. POTPIĆAN, OIB 41850103170, Željeznički prilaz 2, 52333 Potpićan</item>
    </izvorni_sadrzaj>
    <derivirana_varijabla naziv="DomainObject.Predmet.ProtuStrankaListFormatedWithAdressOIB_1">
      <item>ALLATUS STAFF j.d.o.o. POTPIĆAN, OIB 41850103170, Željeznički prilaz 2, 52333 Potpićan</item>
    </derivirana_varijabla>
  </DomainObject.Predmet.ProtuStrankaListFormatedWithAdressOIB>
  <DomainObject.Predmet.ProtuStrankaListNazivFormated>
    <izvorni_sadrzaj>
      <item>ALLATUS STAFF j.d.o.o. POTPIĆAN</item>
    </izvorni_sadrzaj>
    <derivirana_varijabla naziv="DomainObject.Predmet.ProtuStrankaListNazivFormated_1">
      <item>ALLATUS STAFF j.d.o.o. POTPIĆAN</item>
    </derivirana_varijabla>
  </DomainObject.Predmet.ProtuStrankaListNazivFormated>
  <DomainObject.Predmet.ProtuStrankaListNazivFormatedOIB>
    <izvorni_sadrzaj>
      <item>ALLATUS STAFF j.d.o.o. POTPIĆAN, OIB 41850103170</item>
    </izvorni_sadrzaj>
    <derivirana_varijabla naziv="DomainObject.Predmet.ProtuStrankaListNazivFormatedOIB_1">
      <item>ALLATUS STAFF j.d.o.o. POTPIĆAN, OIB 41850103170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ALLATUS STAFF j.d.o.o. POTPIĆAN</izvorni_sadrzaj>
    <derivirana_varijabla naziv="DomainObject.Predmet.ProtustrankaIDrugi_1">ALLATUS STAFF j.d.o.o. POTPIĆAN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ALLATUS STAFF j.d.o.o. POTPIĆAN, OIB 41850103170, Željeznički prilaz 2, 52333 Potpićan</izvorni_sadrzaj>
    <derivirana_varijabla naziv="DomainObject.Predmet.ProtustrankaIDrugiAdressOIB_1">ALLATUS STAFF j.d.o.o. POTPIĆAN, OIB 41850103170, Željeznički prilaz 2,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ALLATUS STAFF j.d.o.o. POTPIĆAN</item>
    </izvorni_sadrzaj>
    <derivirana_varijabla naziv="DomainObject.Predmet.SudioniciListNaziv_1">
      <item>FINANCIJSKA AGENCIJA, RC RIJEKA, PODRUŽNICA PULA, PULA</item>
      <item>ALLATUS STAFF j.d.o.o. POTPIĆAN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ALLATUS STAFF j.d.o.o. POTPIĆAN, OIB 41850103170, Željeznički prilaz 2,52333 Potpićan</item>
    </izvorni_sadrzaj>
    <derivirana_varijabla naziv="DomainObject.Predmet.SudioniciListAdressOIB_1">
      <item>FINANCIJSKA AGENCIJA, RC RIJEKA, PODRUŽNICA PULA, PULA, OIB 85821130368, Ulica grada Vukovara 70,10000 Zagreb</item>
      <item>ALLATUS STAFF j.d.o.o. POTPIĆAN, OIB 41850103170, Željeznički prilaz 2,52333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41850103170</item>
    </izvorni_sadrzaj>
    <derivirana_varijabla naziv="DomainObject.Predmet.SudioniciListNazivOIB_1">
      <item>, OIB 85821130368</item>
      <item>, OIB 41850103170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3638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2018-10-03T07:37:00Z</dcterms:created>
  <dc:creator>Mihaela Kaligari</dc:creator>
  <cp:lastModifiedBy>Ana Jeromela</cp:lastModifiedBy>
  <cp:lastPrinted>2018-10-10T11:46:00Z</cp:lastPrinted>
  <dcterms:modified xmlns:xsi="http://www.w3.org/2001/XMLSchema-instance" xsi:type="dcterms:W3CDTF">2018-10-10T11:47:00Z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(St-204-2018.docx)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