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366b" w14:paraId="285366b" w:rsidRDefault="00220109" w:rsidP="00220109" w:rsidR="00220109">
      <w:pPr>
        <w:widowControl w:val="false"/>
        <w:jc w:val="both"/>
        <w15:collapsed w:val="false"/>
        <w:rPr>
          <w:snapToGrid w:val="false"/>
          <w:szCs w:val="24"/>
          <w:lang w:eastAsia="en-US"/>
        </w:rPr>
      </w:pPr>
      <w:bookmarkStart w:name="_GoBack" w:id="0"/>
      <w:bookmarkEnd w:id="0"/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220109" w:rsidP="00220109" w:rsidR="0022010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220109" w:rsidP="00220109" w:rsidR="0022010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220109" w:rsidP="00220109" w:rsidR="00220109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220109" w:rsidP="00220109" w:rsidR="00220109">
      <w:pPr>
        <w:rPr>
          <w:szCs w:val="24"/>
        </w:rPr>
      </w:pPr>
    </w:p>
    <w:p w:rsidRDefault="00220109" w:rsidP="00220109" w:rsidR="00220109">
      <w:pPr>
        <w:rPr>
          <w:szCs w:val="24"/>
        </w:rPr>
      </w:pPr>
    </w:p>
    <w:p w:rsidRDefault="00220109" w:rsidP="00220109" w:rsidR="00220109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20109" w:rsidP="00220109" w:rsidR="00220109">
      <w:pPr>
        <w:rPr>
          <w:szCs w:val="24"/>
        </w:rPr>
      </w:pPr>
    </w:p>
    <w:p w:rsidRDefault="00220109" w:rsidP="00220109" w:rsidR="00220109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20109" w:rsidP="00220109" w:rsidR="00220109">
      <w:pPr>
        <w:rPr>
          <w:szCs w:val="24"/>
        </w:rPr>
      </w:pPr>
    </w:p>
    <w:p w:rsidRDefault="00220109" w:rsidP="00220109" w:rsidR="00220109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DRUŠTVO ŠPORTSKE REKREACIJE VULARIJA, OIB: 85148470820 sa sjedištem u Prvomajska 4, </w:t>
      </w:r>
      <w:proofErr w:type="spellStart"/>
      <w:r>
        <w:t>Vularija</w:t>
      </w:r>
      <w:proofErr w:type="spellEnd"/>
      <w:r>
        <w:t>, dana 12. veljače 2016. godine</w:t>
      </w:r>
    </w:p>
    <w:p w:rsidRDefault="00220109" w:rsidP="00220109" w:rsidR="00220109">
      <w:pPr>
        <w:jc w:val="both"/>
      </w:pPr>
    </w:p>
    <w:p w:rsidRDefault="00220109" w:rsidP="00220109" w:rsidR="0022010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20109" w:rsidP="00220109" w:rsidR="00220109">
      <w:pPr>
        <w:rPr>
          <w:szCs w:val="24"/>
        </w:rPr>
      </w:pPr>
    </w:p>
    <w:p w:rsidRDefault="00220109" w:rsidP="00220109" w:rsidR="00220109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DRUŠTVO ŠPORTSKE REKREACIJE VULARIJA, OIB: 85148470820 sa sjedištem u Prvomajska 4, </w:t>
      </w:r>
      <w:proofErr w:type="spellStart"/>
      <w:r>
        <w:t>Vularija</w:t>
      </w:r>
      <w:proofErr w:type="spellEnd"/>
      <w:r>
        <w:rPr>
          <w:szCs w:val="24"/>
        </w:rPr>
        <w:t>, s danom 12. veljače 2016. u 14,00 sati.</w:t>
      </w:r>
    </w:p>
    <w:p w:rsidRDefault="00220109" w:rsidP="00220109" w:rsidR="00220109">
      <w:pPr>
        <w:jc w:val="both"/>
        <w:rPr>
          <w:szCs w:val="24"/>
        </w:rPr>
      </w:pPr>
    </w:p>
    <w:p w:rsidRDefault="00220109" w:rsidP="00220109" w:rsidR="00220109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DRUŠTVO ŠPORTSKE REKREACIJE VULARIJA, OIB: 85148470820 sa sjedištem u Prvomajska 4, </w:t>
      </w:r>
      <w:proofErr w:type="spellStart"/>
      <w:r>
        <w:t>Vularija</w:t>
      </w:r>
      <w:proofErr w:type="spellEnd"/>
      <w:r>
        <w:t>.</w:t>
      </w:r>
    </w:p>
    <w:p w:rsidRDefault="00220109" w:rsidP="00220109" w:rsidR="00220109">
      <w:pPr>
        <w:jc w:val="both"/>
      </w:pPr>
    </w:p>
    <w:p w:rsidRDefault="00220109" w:rsidP="00220109" w:rsidR="00220109">
      <w:pPr>
        <w:jc w:val="both"/>
      </w:pPr>
      <w:r>
        <w:tab/>
        <w:t xml:space="preserve">III Za stečajnog upravitelja imenuje se </w:t>
      </w:r>
      <w:r w:rsidR="00D12271">
        <w:t xml:space="preserve">Lidija </w:t>
      </w:r>
      <w:proofErr w:type="spellStart"/>
      <w:r w:rsidR="00D12271">
        <w:t>Lesar</w:t>
      </w:r>
      <w:proofErr w:type="spellEnd"/>
      <w:r w:rsidR="00D12271">
        <w:t>, Travnička 26, Čakovec, OIB: 29389899347.</w:t>
      </w:r>
    </w:p>
    <w:p w:rsidRDefault="00220109" w:rsidP="00220109" w:rsidR="00220109">
      <w:pPr>
        <w:jc w:val="both"/>
        <w:rPr>
          <w:color w:val="FF0000"/>
        </w:rPr>
      </w:pPr>
    </w:p>
    <w:p w:rsidRDefault="00220109" w:rsidP="00220109" w:rsidR="00220109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220109" w:rsidP="00220109" w:rsidR="00220109">
      <w:pPr>
        <w:jc w:val="both"/>
        <w:rPr>
          <w:szCs w:val="24"/>
        </w:rPr>
      </w:pPr>
    </w:p>
    <w:p w:rsidRDefault="00220109" w:rsidP="00220109" w:rsidR="00220109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 w:rsidR="00D12271">
        <w:t xml:space="preserve">DRUŠTVO ŠPORTSKE REKREACIJE VULARIJA, OIB: 85148470820 sa sjedištem u Prvomajska 4, </w:t>
      </w:r>
      <w:proofErr w:type="spellStart"/>
      <w:r w:rsidR="00D12271">
        <w:t>Vularija</w:t>
      </w:r>
      <w:proofErr w:type="spellEnd"/>
      <w:r>
        <w:rPr>
          <w:szCs w:val="24"/>
        </w:rPr>
        <w:t>, bit će brisan iz sudskog registra.</w:t>
      </w:r>
    </w:p>
    <w:p w:rsidRDefault="00220109" w:rsidP="00220109" w:rsidR="00220109">
      <w:pPr>
        <w:rPr>
          <w:szCs w:val="24"/>
        </w:rPr>
      </w:pPr>
    </w:p>
    <w:p w:rsidRDefault="00220109" w:rsidP="00220109" w:rsidR="0022010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20109" w:rsidP="00220109" w:rsidR="00220109">
      <w:pPr>
        <w:rPr>
          <w:szCs w:val="24"/>
        </w:rPr>
      </w:pPr>
    </w:p>
    <w:p w:rsidRDefault="00220109" w:rsidP="00220109" w:rsidR="00220109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 w:rsidR="00D12271">
        <w:rPr>
          <w:szCs w:val="24"/>
        </w:rPr>
        <w:t>21</w:t>
      </w:r>
      <w:r>
        <w:rPr>
          <w:szCs w:val="24"/>
        </w:rPr>
        <w:t xml:space="preserve">. </w:t>
      </w:r>
      <w:r w:rsidR="00D12271"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20109" w:rsidP="00220109" w:rsidR="00220109">
      <w:pPr>
        <w:rPr>
          <w:szCs w:val="24"/>
        </w:rPr>
      </w:pPr>
    </w:p>
    <w:p w:rsidRDefault="00220109" w:rsidP="00220109" w:rsidR="00220109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20109" w:rsidP="00220109" w:rsidR="00220109">
      <w:pPr>
        <w:rPr>
          <w:szCs w:val="24"/>
        </w:rPr>
      </w:pPr>
    </w:p>
    <w:p w:rsidRDefault="00220109" w:rsidP="00220109" w:rsidR="00220109">
      <w:pPr>
        <w:rPr>
          <w:szCs w:val="24"/>
        </w:rPr>
      </w:pPr>
    </w:p>
    <w:p w:rsidRDefault="00220109" w:rsidP="00220109" w:rsidR="00220109">
      <w:pPr>
        <w:jc w:val="center"/>
        <w:rPr>
          <w:szCs w:val="24"/>
        </w:rPr>
      </w:pPr>
      <w:r>
        <w:rPr>
          <w:szCs w:val="24"/>
        </w:rPr>
        <w:t xml:space="preserve">U Varaždinu, </w:t>
      </w:r>
      <w:r w:rsidR="00D12271">
        <w:rPr>
          <w:szCs w:val="24"/>
        </w:rPr>
        <w:t>1</w:t>
      </w:r>
      <w:r>
        <w:rPr>
          <w:szCs w:val="24"/>
        </w:rPr>
        <w:t>2. veljače 2016.</w:t>
      </w:r>
    </w:p>
    <w:p w:rsidRDefault="00220109" w:rsidP="00220109" w:rsidR="0022010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220109" w:rsidP="00220109" w:rsidR="00220109">
      <w:pPr>
        <w:rPr>
          <w:szCs w:val="24"/>
        </w:rPr>
      </w:pPr>
      <w:r>
        <w:rPr>
          <w:szCs w:val="24"/>
        </w:rPr>
        <w:t xml:space="preserve">     </w:t>
      </w:r>
    </w:p>
    <w:p w:rsidRDefault="00220109" w:rsidP="00220109" w:rsidR="0022010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220109" w:rsidP="00220109" w:rsidR="00220109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220109" w:rsidP="00220109" w:rsidR="00220109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</w:t>
      </w:r>
    </w:p>
    <w:p w:rsidRDefault="00220109" w:rsidP="00220109" w:rsidR="00220109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220109" w:rsidP="00220109" w:rsidR="00220109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220109" w:rsidP="00220109" w:rsidR="00220109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220109" w:rsidP="00220109" w:rsidR="00220109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220109" w:rsidP="00220109" w:rsidR="00220109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20109" w:rsidP="00220109" w:rsidR="00220109">
      <w:pPr>
        <w:rPr>
          <w:szCs w:val="24"/>
        </w:rPr>
      </w:pPr>
    </w:p>
    <w:p w:rsidRDefault="00220109" w:rsidP="00220109" w:rsidR="00220109">
      <w:pPr>
        <w:rPr>
          <w:szCs w:val="24"/>
        </w:rPr>
      </w:pPr>
    </w:p>
    <w:p w:rsidRDefault="00220109" w:rsidP="00220109" w:rsidR="00220109">
      <w:pPr>
        <w:rPr>
          <w:szCs w:val="24"/>
        </w:rPr>
      </w:pPr>
      <w:r>
        <w:rPr>
          <w:szCs w:val="24"/>
        </w:rPr>
        <w:t>DNA:</w:t>
      </w:r>
    </w:p>
    <w:p w:rsidRDefault="00220109" w:rsidP="00220109" w:rsidR="00220109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20109" w:rsidP="00220109" w:rsidR="00220109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220109" w:rsidP="00220109" w:rsidR="00D12271" w:rsidRPr="00D12271">
      <w:pPr>
        <w:numPr>
          <w:ilvl w:val="0"/>
          <w:numId w:val="47"/>
        </w:numPr>
        <w:rPr>
          <w:szCs w:val="24"/>
        </w:rPr>
      </w:pPr>
      <w:r w:rsidRPr="00D12271">
        <w:rPr>
          <w:szCs w:val="24"/>
        </w:rPr>
        <w:t xml:space="preserve">Dužnik </w:t>
      </w:r>
      <w:r w:rsidR="00D12271">
        <w:t xml:space="preserve">DRUŠTVO ŠPORTSKE REKREACIJE VULARIJA, OIB: 85148470820 sa sjedištem u Prvomajska 4, </w:t>
      </w:r>
      <w:proofErr w:type="spellStart"/>
      <w:r w:rsidR="00D12271">
        <w:t>Vularija</w:t>
      </w:r>
      <w:proofErr w:type="spellEnd"/>
    </w:p>
    <w:p w:rsidRDefault="00D12271" w:rsidP="00220109" w:rsidR="00220109" w:rsidRPr="00D12271">
      <w:pPr>
        <w:numPr>
          <w:ilvl w:val="0"/>
          <w:numId w:val="47"/>
        </w:numPr>
        <w:rPr>
          <w:szCs w:val="24"/>
        </w:rPr>
      </w:pPr>
      <w:r>
        <w:t xml:space="preserve">Predsjednik dužnika Nikica </w:t>
      </w:r>
      <w:proofErr w:type="spellStart"/>
      <w:r>
        <w:t>Crnčec</w:t>
      </w:r>
      <w:proofErr w:type="spellEnd"/>
      <w:r>
        <w:t xml:space="preserve">, Prvomajska 4, </w:t>
      </w:r>
      <w:proofErr w:type="spellStart"/>
      <w:r>
        <w:t>Vularija</w:t>
      </w:r>
      <w:proofErr w:type="spellEnd"/>
      <w:r>
        <w:t>, OIB: 26022282194</w:t>
      </w:r>
    </w:p>
    <w:p w:rsidRDefault="00220109" w:rsidP="00220109" w:rsidR="0022010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220109" w:rsidP="00220109" w:rsidR="0022010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D12271">
        <w:rPr>
          <w:szCs w:val="24"/>
        </w:rPr>
        <w:t xml:space="preserve">Čakovec, O. </w:t>
      </w:r>
      <w:proofErr w:type="spellStart"/>
      <w:r w:rsidR="00D12271">
        <w:rPr>
          <w:szCs w:val="24"/>
        </w:rPr>
        <w:t>Keršovanija</w:t>
      </w:r>
      <w:proofErr w:type="spellEnd"/>
      <w:r w:rsidR="00D12271">
        <w:rPr>
          <w:szCs w:val="24"/>
        </w:rPr>
        <w:t xml:space="preserve"> 11</w:t>
      </w:r>
    </w:p>
    <w:p w:rsidRDefault="00220109" w:rsidP="00220109" w:rsidR="00220109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D12271">
        <w:t xml:space="preserve">Lidija </w:t>
      </w:r>
      <w:proofErr w:type="spellStart"/>
      <w:r w:rsidR="00D12271">
        <w:t>Lesar</w:t>
      </w:r>
      <w:proofErr w:type="spellEnd"/>
      <w:r w:rsidR="00D12271">
        <w:t>, Travnička 26, Čakovec</w:t>
      </w:r>
    </w:p>
    <w:p w:rsidRDefault="00220109" w:rsidP="00220109" w:rsidR="0022010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220109" w:rsidP="00220109" w:rsidR="00220109">
      <w:pPr>
        <w:rPr>
          <w:szCs w:val="24"/>
        </w:rPr>
      </w:pPr>
    </w:p>
    <w:p w:rsidRDefault="00220109" w:rsidP="00220109" w:rsidR="00220109">
      <w:pPr>
        <w:rPr>
          <w:szCs w:val="24"/>
        </w:rPr>
      </w:pPr>
    </w:p>
    <w:p w:rsidRDefault="00220109" w:rsidP="00220109" w:rsidR="00220109">
      <w:pPr>
        <w:rPr>
          <w:szCs w:val="24"/>
        </w:rPr>
      </w:pPr>
    </w:p>
    <w:p w:rsidRDefault="00220109" w:rsidP="00220109" w:rsidR="00220109">
      <w:pPr>
        <w:rPr>
          <w:szCs w:val="24"/>
        </w:rPr>
      </w:pPr>
    </w:p>
    <w:p w:rsidRDefault="00220109" w:rsidP="00220109" w:rsidR="00220109">
      <w:pPr>
        <w:rPr>
          <w:szCs w:val="24"/>
        </w:rPr>
      </w:pPr>
    </w:p>
    <w:p w:rsidRDefault="00DA0242" w:rsidP="00220109" w:rsidR="00DA0242" w:rsidRPr="00220109"/>
    <w:sectPr w:rsidSect="00EB0D4C" w:rsidR="00DA0242" w:rsidRPr="00220109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109" w:rsidR="008333A9">
    <w:pPr>
      <w:pStyle w:val="Zaglavlje"/>
    </w:pPr>
    <w:r>
      <w:rPr>
        <w:rStyle w:val="PozadinaSvijetloCrvena"/>
        <w:shd w:fill="auto" w:color="auto" w:val="clear"/>
      </w:rPr>
      <w:t>Poslovni broj: 8 St-1130/15-5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109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2271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2010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2010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765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St-1130/2015-5</izvorni_sadrzaj>
    <derivirana_varijabla naziv="DomainObject.Oznaka_1">St-1130/2015-5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St-1130/2015</izvorni_sadrzaj>
    <derivirana_varijabla naziv="DomainObject.Predmet.OznakaBroj_1">St-1130/2015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VULARIJA</izvorni_sadrzaj>
    <derivirana_varijabla naziv="DomainObject.Predmet.ProtustrankaFormated_1">  DRUŠTVO ŠPORTSKE REKREACIJE VULARIJA</derivirana_varijabla>
  </DomainObject.Predmet.ProtustrankaFormated>
  <DomainObject.Predmet.ProtustrankaFormatedOIB>
    <izvorni_sadrzaj>  DRUŠTVO ŠPORTSKE REKREACIJE VULARIJA, OIB 85148470820</izvorni_sadrzaj>
    <derivirana_varijabla naziv="DomainObject.Predmet.ProtustrankaFormatedOIB_1">  DRUŠTVO ŠPORTSKE REKREACIJE VULARIJA, OIB 85148470820</derivirana_varijabla>
  </DomainObject.Predmet.ProtustrankaFormatedOIB>
  <DomainObject.Predmet.ProtustrankaFormatedWithAdress>
    <izvorni_sadrzaj> DRUŠTVO ŠPORTSKE REKREACIJE VULARIJA, Prvomajska 4, 40000 Vularija</izvorni_sadrzaj>
    <derivirana_varijabla naziv="DomainObject.Predmet.ProtustrankaFormatedWithAdress_1"> DRUŠTVO ŠPORTSKE REKREACIJE VULARIJA, Prvomajska 4, 40000 Vularija</derivirana_varijabla>
  </DomainObject.Predmet.ProtustrankaFormatedWithAdress>
  <DomainObject.Predmet.ProtustrankaFormatedWithAdressOIB>
    <izvorni_sadrzaj> DRUŠTVO ŠPORTSKE REKREACIJE VULARIJA, OIB 85148470820, Prvomajska 4, 40000 Vularija</izvorni_sadrzaj>
    <derivirana_varijabla naziv="DomainObject.Predmet.ProtustrankaFormatedWithAdressOIB_1"> DRUŠTVO ŠPORTSKE REKREACIJE VULARIJA, OIB 85148470820, Prvomajska 4, 40000 Vularija</derivirana_varijabla>
  </DomainObject.Predmet.ProtustrankaFormatedWithAdressOIB>
  <DomainObject.Predmet.ProtustrankaWithAdress>
    <izvorni_sadrzaj>DRUŠTVO ŠPORTSKE REKREACIJE VULARIJA Prvomajska 4, 40000 Vularija</izvorni_sadrzaj>
    <derivirana_varijabla naziv="DomainObject.Predmet.ProtustrankaWithAdress_1">DRUŠTVO ŠPORTSKE REKREACIJE VULARIJA Prvomajska 4, 40000 Vularija</derivirana_varijabla>
  </DomainObject.Predmet.ProtustrankaWithAdress>
  <DomainObject.Predmet.ProtustrankaWithAdressOIB>
    <izvorni_sadrzaj>DRUŠTVO ŠPORTSKE REKREACIJE VULARIJA, OIB 85148470820, Prvomajska 4, 40000 Vularija</izvorni_sadrzaj>
    <derivirana_varijabla naziv="DomainObject.Predmet.ProtustrankaWithAdressOIB_1">DRUŠTVO ŠPORTSKE REKREACIJE VULARIJA, OIB 85148470820, Prvomajska 4, 40000 Vularija</derivirana_varijabla>
  </DomainObject.Predmet.ProtustrankaWithAdressOIB>
  <DomainObject.Predmet.ProtustrankaNazivFormated>
    <izvorni_sadrzaj>DRUŠTVO ŠPORTSKE REKREACIJE VULARIJA</izvorni_sadrzaj>
    <derivirana_varijabla naziv="DomainObject.Predmet.ProtustrankaNazivFormated_1">DRUŠTVO ŠPORTSKE REKREACIJE VULARIJA</derivirana_varijabla>
  </DomainObject.Predmet.ProtustrankaNazivFormated>
  <DomainObject.Predmet.ProtustrankaNazivFormatedOIB>
    <izvorni_sadrzaj>DRUŠTVO ŠPORTSKE REKREACIJE VULARIJA, OIB 85148470820</izvorni_sadrzaj>
    <derivirana_varijabla naziv="DomainObject.Predmet.ProtustrankaNazivFormatedOIB_1">DRUŠTVO ŠPORTSKE REKREACIJE VULARIJA, OIB 85148470820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Nikica Crnčec</izvorni_sadrzaj>
    <derivirana_varijabla naziv="DomainObject.Predmet.StrankaFormated_1">  Financijska agencija; Nikica Crnčec</derivirana_varijabla>
  </DomainObject.Predmet.StrankaFormated>
  <DomainObject.Predmet.StrankaFormatedOIB>
    <izvorni_sadrzaj>  Financijska agencija, OIB 85821130368; Nikica Crnčec, OIB 26022282194</izvorni_sadrzaj>
    <derivirana_varijabla naziv="DomainObject.Predmet.StrankaFormatedOIB_1">  Financijska agencija, OIB 85821130368; Nikica Crnčec, OIB 26022282194</derivirana_varijabla>
  </DomainObject.Predmet.StrankaFormatedOIB>
  <DomainObject.Predmet.StrankaFormatedWithAdress>
    <izvorni_sadrzaj> Financijska agencija, A. Cesarca 2, 42000 Varaždin; Nikica Crnčec, Prvomajska 4, 40000 Vularija</izvorni_sadrzaj>
    <derivirana_varijabla naziv="DomainObject.Predmet.StrankaFormatedWithAdress_1"> Financijska agencija, A. Cesarca 2, 42000 Varaždin; Nikica Crnčec, Prvomajska 4, 40000 Vularija</derivirana_varijabla>
  </DomainObject.Predmet.StrankaFormatedWithAdress>
  <DomainObject.Predmet.StrankaFormatedWithAdressOIB>
    <izvorni_sadrzaj> Financijska agencija, OIB 85821130368, A. Cesarca 2, 42000 Varaždin; Nikica Crnčec, OIB 26022282194, Prvomajska 4, 40000 Vularija</izvorni_sadrzaj>
    <derivirana_varijabla naziv="DomainObject.Predmet.StrankaFormatedWithAdressOIB_1"> Financijska agencija, OIB 85821130368, A. Cesarca 2, 42000 Varaždin; Nikica Crnčec, OIB 26022282194, Prvomajska 4, 40000 Vularija</derivirana_varijabla>
  </DomainObject.Predmet.StrankaFormatedWithAdressOIB>
  <DomainObject.Predmet.StrankaWithAdress>
    <izvorni_sadrzaj>Financijska agencija A. Cesarca 2,42000 Varaždin,Nikica Crnčec Prvomajska 4,40000 Vularija</izvorni_sadrzaj>
    <derivirana_varijabla naziv="DomainObject.Predmet.StrankaWithAdress_1">Financijska agencija A. Cesarca 2,42000 Varaždin,Nikica Crnčec Prvomajska 4,40000 Vularija</derivirana_varijabla>
  </DomainObject.Predmet.StrankaWithAdress>
  <DomainObject.Predmet.StrankaWithAdressOIB>
    <izvorni_sadrzaj>Financijska agencija, OIB 85821130368, A. Cesarca 2,42000 Varaždin,Nikica Crnčec, OIB 26022282194, Prvomajska 4,40000 Vularija</izvorni_sadrzaj>
    <derivirana_varijabla naziv="DomainObject.Predmet.StrankaWithAdressOIB_1">Financijska agencija, OIB 85821130368, A. Cesarca 2,42000 Varaždin,Nikica Crnčec, OIB 26022282194, Prvomajska 4,40000 Vularija</derivirana_varijabla>
  </DomainObject.Predmet.StrankaWithAdressOIB>
  <DomainObject.Predmet.StrankaNazivFormated>
    <izvorni_sadrzaj>Financijska agencija,Nikica Crnčec</izvorni_sadrzaj>
    <derivirana_varijabla naziv="DomainObject.Predmet.StrankaNazivFormated_1">Financijska agencija,Nikica Crnčec</derivirana_varijabla>
  </DomainObject.Predmet.StrankaNazivFormated>
  <DomainObject.Predmet.StrankaNazivFormatedOIB>
    <izvorni_sadrzaj>Financijska agencija, OIB 85821130368,Nikica Crnčec, OIB 26022282194</izvorni_sadrzaj>
    <derivirana_varijabla naziv="DomainObject.Predmet.StrankaNazivFormatedOIB_1">Financijska agencija, OIB 85821130368,Nikica Crnčec, OIB 26022282194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38485.50</izvorni_sadrzaj>
    <derivirana_varijabla naziv="DomainObject.Predmet.TrenutnaVrijednost_1">38485.50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  <item>Nikica Crnčec</item>
    </izvorni_sadrzaj>
    <derivirana_varijabla naziv="DomainObject.Predmet.StrankaListFormated_1">
      <item>Financijska agencija</item>
      <item>Nikica Crnčec</item>
    </derivirana_varijabla>
  </DomainObject.Predmet.StrankaListFormated>
  <DomainObject.Predmet.StrankaListFormatedOIB>
    <izvorni_sadrzaj>
      <item>Financijska agencija, OIB 85821130368</item>
      <item>Nikica Crnčec, OIB 26022282194</item>
    </izvorni_sadrzaj>
    <derivirana_varijabla naziv="DomainObject.Predmet.StrankaListFormatedOIB_1">
      <item>Financijska agencija, OIB 85821130368</item>
      <item>Nikica Crnčec, OIB 26022282194</item>
    </derivirana_varijabla>
  </DomainObject.Predmet.StrankaListFormatedOIB>
  <DomainObject.Predmet.StrankaListFormatedWithAdress>
    <izvorni_sadrzaj>
      <item>Financijska agencija, A. Cesarca 2, 42000 Varaždin</item>
      <item>Nikica Crnčec, Prvomajska 4, 40000 Vularija</item>
    </izvorni_sadrzaj>
    <derivirana_varijabla naziv="DomainObject.Predmet.StrankaListFormatedWithAdress_1">
      <item>Financijska agencija, A. Cesarca 2, 42000 Varaždin</item>
      <item>Nikica Crnčec, Prvomajska 4, 40000 Vularija</item>
    </derivirana_varijabla>
  </DomainObject.Predmet.StrankaListFormatedWithAdress>
  <DomainObject.Predmet.StrankaListFormatedWithAdressOIB>
    <izvorni_sadrzaj>
      <item>Financijska agencija, OIB 85821130368, A. Cesarca 2, 42000 Varaždin</item>
      <item>Nikica Crnčec, OIB 26022282194, Prvomajska 4, 40000 Vularija</item>
    </izvorni_sadrzaj>
    <derivirana_varijabla naziv="DomainObject.Predmet.StrankaListFormatedWithAdressOIB_1">
      <item>Financijska agencija, OIB 85821130368, A. Cesarca 2, 42000 Varaždin</item>
      <item>Nikica Crnčec, OIB 26022282194, Prvomajska 4, 40000 Vularija</item>
    </derivirana_varijabla>
  </DomainObject.Predmet.StrankaListFormatedWithAdressOIB>
  <DomainObject.Predmet.StrankaListNazivFormated>
    <izvorni_sadrzaj>
      <item>Financijska agencija</item>
      <item>Nikica Crnčec</item>
    </izvorni_sadrzaj>
    <derivirana_varijabla naziv="DomainObject.Predmet.StrankaListNazivFormated_1">
      <item>Financijska agencija</item>
      <item>Nikica Crnčec</item>
    </derivirana_varijabla>
  </DomainObject.Predmet.StrankaListNazivFormated>
  <DomainObject.Predmet.StrankaListNazivFormatedOIB>
    <izvorni_sadrzaj>
      <item>Financijska agencija, OIB 85821130368</item>
      <item>Nikica Crnčec, OIB 26022282194</item>
    </izvorni_sadrzaj>
    <derivirana_varijabla naziv="DomainObject.Predmet.StrankaListNazivFormatedOIB_1">
      <item>Financijska agencija, OIB 85821130368</item>
      <item>Nikica Crnčec, OIB 26022282194</item>
    </derivirana_varijabla>
  </DomainObject.Predmet.StrankaListNazivFormatedOIB>
  <DomainObject.Predmet.ProtuStrankaListFormated>
    <izvorni_sadrzaj>
      <item>DRUŠTVO ŠPORTSKE REKREACIJE VULARIJA</item>
    </izvorni_sadrzaj>
    <derivirana_varijabla naziv="DomainObject.Predmet.ProtuStrankaListFormated_1">
      <item>DRUŠTVO ŠPORTSKE REKREACIJE VULARIJA</item>
    </derivirana_varijabla>
  </DomainObject.Predmet.ProtuStrankaListFormated>
  <DomainObject.Predmet.ProtuStrankaListFormatedOIB>
    <izvorni_sadrzaj>
      <item>DRUŠTVO ŠPORTSKE REKREACIJE VULARIJA, OIB 85148470820</item>
    </izvorni_sadrzaj>
    <derivirana_varijabla naziv="DomainObject.Predmet.ProtuStrankaListFormatedOIB_1">
      <item>DRUŠTVO ŠPORTSKE REKREACIJE VULARIJA, OIB 85148470820</item>
    </derivirana_varijabla>
  </DomainObject.Predmet.ProtuStrankaListFormatedOIB>
  <DomainObject.Predmet.ProtuStrankaListFormatedWithAdress>
    <izvorni_sadrzaj>
      <item>DRUŠTVO ŠPORTSKE REKREACIJE VULARIJA, Prvomajska 4, 40000 Vularija</item>
    </izvorni_sadrzaj>
    <derivirana_varijabla naziv="DomainObject.Predmet.ProtuStrankaListFormatedWithAdress_1">
      <item>DRUŠTVO ŠPORTSKE REKREACIJE VULARIJA, Prvomajska 4, 40000 Vularija</item>
    </derivirana_varijabla>
  </DomainObject.Predmet.ProtuStrankaListFormatedWithAdress>
  <DomainObject.Predmet.ProtuStrankaListFormatedWithAdressOIB>
    <izvorni_sadrzaj>
      <item>DRUŠTVO ŠPORTSKE REKREACIJE VULARIJA, OIB 85148470820, Prvomajska 4, 40000 Vularija</item>
    </izvorni_sadrzaj>
    <derivirana_varijabla naziv="DomainObject.Predmet.ProtuStrankaListFormatedWithAdressOIB_1">
      <item>DRUŠTVO ŠPORTSKE REKREACIJE VULARIJA, OIB 85148470820, Prvomajska 4, 40000 Vularija</item>
    </derivirana_varijabla>
  </DomainObject.Predmet.ProtuStrankaListFormatedWithAdressOIB>
  <DomainObject.Predmet.ProtuStrankaListNazivFormated>
    <izvorni_sadrzaj>
      <item>DRUŠTVO ŠPORTSKE REKREACIJE VULARIJA</item>
    </izvorni_sadrzaj>
    <derivirana_varijabla naziv="DomainObject.Predmet.ProtuStrankaListNazivFormated_1">
      <item>DRUŠTVO ŠPORTSKE REKREACIJE VULARIJA</item>
    </derivirana_varijabla>
  </DomainObject.Predmet.ProtuStrankaListNazivFormated>
  <DomainObject.Predmet.ProtuStrankaListNazivFormatedOIB>
    <izvorni_sadrzaj>
      <item>DRUŠTVO ŠPORTSKE REKREACIJE VULARIJA, OIB 85148470820</item>
    </izvorni_sadrzaj>
    <derivirana_varijabla naziv="DomainObject.Predmet.ProtuStrankaListNazivFormatedOIB_1">
      <item>DRUŠTVO ŠPORTSKE REKREACIJE VULARIJA, OIB 85148470820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St-1130/2015-5</izvorni_sadrzaj>
    <derivirana_varijabla naziv="DomainObject.PoslovniBrojDokumenta_1">St-1130/2015-5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DRUŠTVO ŠPORTSKE REKREACIJE VULARIJA</izvorni_sadrzaj>
    <derivirana_varijabla naziv="DomainObject.Predmet.ProtustrankaIDrugi_1">DRUŠTVO ŠPORTSKE REKREACIJE VULARIJA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DRUŠTVO ŠPORTSKE REKREACIJE VULARIJA, OIB 85148470820, Prvomajska 4, 40000 Vularija</izvorni_sadrzaj>
    <derivirana_varijabla naziv="DomainObject.Predmet.ProtustrankaIDrugiAdressOIB_1">DRUŠTVO ŠPORTSKE REKREACIJE VULARIJA, OIB 85148470820, Prvomajska 4, 40000 Vularija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DRUŠTVO ŠPORTSKE REKREACIJE VULARIJA</item>
      <item>Nikica Crnčec</item>
      <item>E-oglasna ploča</item>
    </izvorni_sadrzaj>
    <derivirana_varijabla naziv="DomainObject.Predmet.SudioniciListNaziv_1">
      <item>Financijska agencija</item>
      <item>DRUŠTVO ŠPORTSKE REKREACIJE VULARIJA</item>
      <item>Nikica Crnčec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DRUŠTVO ŠPORTSKE REKREACIJE VULARIJA, OIB 85148470820, Prvomajska 4,40000 Vularija</item>
      <item>Nikica Crnčec, OIB 26022282194, Prvomajska 4,40000 Vularija</item>
      <item>E-oglasna ploča</item>
    </izvorni_sadrzaj>
    <derivirana_varijabla naziv="DomainObject.Predmet.SudioniciListAdressOIB_1">
      <item>Financijska agencija, OIB 85821130368, A. Cesarca 2,42000 Varaždin</item>
      <item>DRUŠTVO ŠPORTSKE REKREACIJE VULARIJA, OIB 85148470820, Prvomajska 4,40000 Vularija</item>
      <item>Nikica Crnčec, OIB 26022282194, Prvomajska 4,40000 Vularija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C1FAD-A6D4-444D-BA2A-6DEDA2F538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2955</properties:Characters>
  <properties:Lines>85</properties:Lines>
  <properties:Paragraphs>32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2016-02-12T07:54:00Z</cp:lastPrinted>
  <dcterms:modified xmlns:xsi="http://www.w3.org/2001/XMLSchema-instance" xsi:type="dcterms:W3CDTF">2016-02-12T07:55:00Z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