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c267" w14:paraId="5a2c267" w:rsidRDefault="00A443D6" w:rsidP="00A443D6" w:rsidR="00A443D6" w:rsidRPr="00A56874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bCs w:val="false"/>
          <w:szCs w:val="20"/>
          <w:lang w:val="en-US"/>
        </w:rPr>
      </w:pPr>
      <w:bookmarkStart w:name="_GoBack" w:id="0"/>
      <w:bookmarkEnd w:id="0"/>
      <w:r w:rsidRPr="00A56874">
        <w:rPr>
          <w:szCs w:val="20"/>
        </w:rPr>
        <w:t xml:space="preserve">                    </w:t>
      </w:r>
      <w:r w:rsidRPr="00A56874">
        <w:rPr>
          <w:bCs w:val="false"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3D6" w:rsidP="00A443D6" w:rsidR="00A443D6" w:rsidRPr="00A56874">
      <w:pPr>
        <w:widowControl w:val="false"/>
        <w:autoSpaceDE w:val="false"/>
        <w:autoSpaceDN w:val="false"/>
        <w:adjustRightInd w:val="false"/>
        <w:ind w:right="43"/>
        <w:jc w:val="both"/>
        <w:rPr>
          <w:bCs w:val="false"/>
          <w:szCs w:val="20"/>
          <w:lang w:val="en-US"/>
        </w:rPr>
      </w:pPr>
      <w:r w:rsidRPr="00A56874">
        <w:rPr>
          <w:szCs w:val="20"/>
          <w:lang w:val="en-US"/>
        </w:rPr>
        <w:t xml:space="preserve">     REPUBLIKA HRVATSKA</w:t>
      </w:r>
    </w:p>
    <w:p w:rsidRDefault="00A443D6" w:rsidP="00A443D6" w:rsidR="00A443D6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  <w:lang w:val="en-US"/>
        </w:rPr>
        <w:t xml:space="preserve"> TRGOVAČKI SUD U PAZINU</w:t>
      </w:r>
    </w:p>
    <w:p w:rsidRDefault="00A443D6" w:rsidP="00A443D6" w:rsidR="00A443D6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  <w:r w:rsidRPr="00A56874">
        <w:rPr>
          <w:szCs w:val="20"/>
        </w:rPr>
        <w:t xml:space="preserve">      </w:t>
      </w:r>
      <w:proofErr w:type="spellStart"/>
      <w:r w:rsidRPr="00A56874">
        <w:rPr>
          <w:szCs w:val="20"/>
        </w:rPr>
        <w:t>Dršćevka</w:t>
      </w:r>
      <w:proofErr w:type="spellEnd"/>
      <w:r w:rsidRPr="00A56874">
        <w:rPr>
          <w:szCs w:val="20"/>
        </w:rPr>
        <w:t xml:space="preserve"> 1, 52000 Pazin</w:t>
      </w:r>
    </w:p>
    <w:p w:rsidRDefault="00A443D6" w:rsidP="00A443D6" w:rsidR="00A443D6" w:rsidRPr="00A56874">
      <w:pPr>
        <w:widowControl w:val="false"/>
        <w:autoSpaceDE w:val="false"/>
        <w:autoSpaceDN w:val="false"/>
        <w:adjustRightInd w:val="false"/>
        <w:ind w:right="-99"/>
        <w:jc w:val="both"/>
        <w:rPr>
          <w:bCs w:val="false"/>
          <w:szCs w:val="20"/>
        </w:rPr>
      </w:pPr>
    </w:p>
    <w:p w:rsidRDefault="00A443D6" w:rsidP="00A443D6" w:rsidR="00A443D6" w:rsidRPr="00A56874">
      <w:pPr>
        <w:jc w:val="center"/>
      </w:pPr>
      <w:r>
        <w:t xml:space="preserve">R E P U B L I K A   H R V A T S K A </w:t>
      </w:r>
    </w:p>
    <w:p w:rsidRDefault="00A443D6" w:rsidP="00A443D6" w:rsidR="00A443D6" w:rsidRPr="00A56874">
      <w:pPr>
        <w:jc w:val="center"/>
      </w:pPr>
    </w:p>
    <w:p w:rsidRDefault="00A443D6" w:rsidP="00A443D6" w:rsidR="00A443D6" w:rsidRPr="00A56874">
      <w:pPr>
        <w:jc w:val="center"/>
      </w:pPr>
      <w:r w:rsidRPr="00A56874">
        <w:t>R J E Š E NJ E</w:t>
      </w:r>
    </w:p>
    <w:p w:rsidRDefault="00A443D6" w:rsidP="00A443D6" w:rsidR="00A443D6" w:rsidRPr="00A56874">
      <w:pPr>
        <w:jc w:val="both"/>
      </w:pPr>
    </w:p>
    <w:p w:rsidRDefault="00A443D6" w:rsidP="00A443D6" w:rsidR="00A443D6">
      <w:pPr>
        <w:ind w:firstLine="708"/>
        <w:jc w:val="both"/>
      </w:pPr>
      <w:r w:rsidRPr="00A56874">
        <w:t xml:space="preserve">Trgovački sud u Pazinu, po </w:t>
      </w:r>
      <w:r>
        <w:t xml:space="preserve">sutkinji Sonji Marinac Rumora, u skraćenom stečajnom postupku nad pravnom osobom (dužnikom) PROVISUS d. o. o. </w:t>
      </w:r>
      <w:proofErr w:type="spellStart"/>
      <w:r>
        <w:t>Marčana</w:t>
      </w:r>
      <w:proofErr w:type="spellEnd"/>
      <w:r>
        <w:t xml:space="preserve">, </w:t>
      </w:r>
      <w:proofErr w:type="spellStart"/>
      <w:r>
        <w:t>Marčana</w:t>
      </w:r>
      <w:proofErr w:type="spellEnd"/>
      <w:r>
        <w:t xml:space="preserve"> 34, OIB 42932752725</w:t>
      </w:r>
      <w:r w:rsidRPr="00D04320">
        <w:t>,</w:t>
      </w:r>
      <w:r>
        <w:t xml:space="preserve"> MBS 130004815, 3. studenog 2016.</w:t>
      </w:r>
    </w:p>
    <w:p w:rsidRDefault="00A443D6" w:rsidP="00A443D6" w:rsidR="00A443D6">
      <w:pPr>
        <w:jc w:val="both"/>
      </w:pPr>
    </w:p>
    <w:p w:rsidRDefault="00A443D6" w:rsidP="00A443D6" w:rsidR="00A443D6">
      <w:pPr>
        <w:jc w:val="center"/>
      </w:pPr>
      <w:r w:rsidRPr="00DA15C9">
        <w:t>r i j e š i o   j e</w:t>
      </w:r>
    </w:p>
    <w:p w:rsidRDefault="00A443D6" w:rsidP="00A443D6" w:rsidR="00A443D6">
      <w:pPr>
        <w:jc w:val="both"/>
      </w:pPr>
    </w:p>
    <w:p w:rsidRDefault="00A443D6" w:rsidP="00BE24DE" w:rsidR="00A443D6" w:rsidRPr="00BE24DE">
      <w:pPr>
        <w:ind w:firstLine="708"/>
        <w:jc w:val="both"/>
        <w:rPr>
          <w:bCs w:val="false"/>
        </w:rPr>
      </w:pPr>
      <w:r w:rsidRPr="004E3B1F">
        <w:rPr>
          <w:bCs w:val="false"/>
        </w:rPr>
        <w:t xml:space="preserve">Odbija se zahtjev stečajnog upravitelja Jelenka </w:t>
      </w:r>
      <w:proofErr w:type="spellStart"/>
      <w:r w:rsidRPr="004E3B1F">
        <w:rPr>
          <w:bCs w:val="false"/>
        </w:rPr>
        <w:t>Lehkija</w:t>
      </w:r>
      <w:proofErr w:type="spellEnd"/>
      <w:r w:rsidRPr="004E3B1F">
        <w:rPr>
          <w:bCs w:val="false"/>
        </w:rPr>
        <w:t xml:space="preserve"> </w:t>
      </w:r>
      <w:r w:rsidR="00BE24DE">
        <w:rPr>
          <w:bCs w:val="false"/>
        </w:rPr>
        <w:t>za određivanje nagrade u ovom postupku.</w:t>
      </w:r>
    </w:p>
    <w:p w:rsidRDefault="00A443D6" w:rsidP="00A443D6" w:rsidR="00A443D6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A443D6" w:rsidP="00A443D6" w:rsidR="00A443D6" w:rsidRPr="004E3B1F">
      <w:pPr>
        <w:ind w:firstLine="708"/>
        <w:jc w:val="both"/>
        <w:rPr>
          <w:bCs w:val="false"/>
        </w:rPr>
      </w:pPr>
    </w:p>
    <w:p w:rsidRDefault="0064612B" w:rsidP="0064612B" w:rsidR="0064612B">
      <w:pPr>
        <w:ind w:firstLine="708"/>
        <w:jc w:val="both"/>
      </w:pPr>
      <w:proofErr w:type="spellStart"/>
      <w:r>
        <w:t>Ovosudnim</w:t>
      </w:r>
      <w:proofErr w:type="spellEnd"/>
      <w:r>
        <w:t xml:space="preserve"> rješenjem </w:t>
      </w:r>
      <w:proofErr w:type="spellStart"/>
      <w:r>
        <w:t>posl</w:t>
      </w:r>
      <w:proofErr w:type="spellEnd"/>
      <w:r>
        <w:t xml:space="preserve">. br. St-996/2015-5 od 31. ožujka 2016. istovremeno je otvoren i zaključen skraćeni stečajni postupak nad dužnikom PROVISUS d. o. o. </w:t>
      </w:r>
      <w:proofErr w:type="spellStart"/>
      <w:r>
        <w:t>Marčana</w:t>
      </w:r>
      <w:proofErr w:type="spellEnd"/>
      <w:r>
        <w:t xml:space="preserve">, imenovan je 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te je određeno da će se po pravomoćnosti tog rješenja dužnik brisati iz sudsko</w:t>
      </w:r>
      <w:r w:rsidR="000070D4">
        <w:t>g registra. Po pravodobnoj žalbi</w:t>
      </w:r>
      <w:r>
        <w:t xml:space="preserve"> dužnika, navedeno rješenje je </w:t>
      </w:r>
      <w:proofErr w:type="spellStart"/>
      <w:r>
        <w:t>ovosudnim</w:t>
      </w:r>
      <w:proofErr w:type="spellEnd"/>
      <w:r>
        <w:t xml:space="preserve"> pravomoćnim rješenjem </w:t>
      </w:r>
      <w:proofErr w:type="spellStart"/>
      <w:r>
        <w:t>posl</w:t>
      </w:r>
      <w:proofErr w:type="spellEnd"/>
      <w:r>
        <w:t>. br. St-996/2015-13 od 24. kolovoza 2016. preinačeno na način da je skraćeni stečajni postupak nad dužnikom obustavljen.</w:t>
      </w:r>
    </w:p>
    <w:p w:rsidRDefault="0064612B" w:rsidP="00A443D6" w:rsidR="00A443D6">
      <w:pPr>
        <w:jc w:val="both"/>
      </w:pPr>
      <w:r>
        <w:tab/>
        <w:t>U daljnjem tijeku postupka, stečajni upravitelj je 12. rujna 2016. podnio zahtjev za određivanje nagrade u iznosu 15.000,00 kn.</w:t>
      </w:r>
    </w:p>
    <w:p w:rsidRDefault="000070D4" w:rsidP="000070D4" w:rsidR="00A443D6" w:rsidRPr="000070D4">
      <w:pPr>
        <w:jc w:val="both"/>
        <w:rPr>
          <w:color w:val="000000"/>
        </w:rPr>
      </w:pPr>
      <w:r>
        <w:tab/>
        <w:t>O</w:t>
      </w:r>
      <w:r w:rsidR="00A443D6" w:rsidRPr="004E3B1F">
        <w:t>dredbom čl. 2. st. 1. Uredbe o kriterijima i načinu obračuna i plaćanja nagrade stečajnim upraviteljima (Narodne novine br</w:t>
      </w:r>
      <w:r>
        <w:t>.</w:t>
      </w:r>
      <w:r w:rsidR="00A443D6" w:rsidRPr="004E3B1F">
        <w:t xml:space="preserve"> 105/15) propis</w:t>
      </w:r>
      <w:r>
        <w:t>a</w:t>
      </w:r>
      <w:r w:rsidR="00A443D6" w:rsidRPr="004E3B1F">
        <w:t>no</w:t>
      </w:r>
      <w:r>
        <w:t xml:space="preserve"> je</w:t>
      </w:r>
      <w:r w:rsidR="00A443D6" w:rsidRPr="004E3B1F">
        <w:t xml:space="preserve"> da s</w:t>
      </w:r>
      <w:r w:rsidR="00A443D6" w:rsidRPr="004E3B1F">
        <w:rPr>
          <w:color w:val="000000"/>
        </w:rPr>
        <w:t>tečajni upravitelj ima pravo na nagradu za obavljene poslove.</w:t>
      </w:r>
      <w:r>
        <w:rPr>
          <w:color w:val="000000"/>
        </w:rPr>
        <w:t xml:space="preserve"> Kako </w:t>
      </w:r>
      <w:r>
        <w:t xml:space="preserve">u predmetnom skraćenom stečajnom postupku stečajni upravitelj nije poduzeo niti jednu radnju, </w:t>
      </w:r>
      <w:r>
        <w:rPr>
          <w:color w:val="000000"/>
        </w:rPr>
        <w:t>to</w:t>
      </w:r>
      <w:r w:rsidR="00A443D6" w:rsidRPr="004E3B1F">
        <w:rPr>
          <w:color w:val="000000"/>
        </w:rPr>
        <w:t xml:space="preserve"> nema pravo na nagradu.</w:t>
      </w:r>
    </w:p>
    <w:p w:rsidRDefault="000070D4" w:rsidP="00A443D6" w:rsidR="00A443D6">
      <w:pPr>
        <w:jc w:val="both"/>
      </w:pPr>
      <w:r>
        <w:tab/>
        <w:t xml:space="preserve">Slijedom navedenog, odlučeno je kao u izreci rješenja. </w:t>
      </w:r>
    </w:p>
    <w:p w:rsidRDefault="000070D4" w:rsidP="00A443D6" w:rsidR="000070D4">
      <w:pPr>
        <w:jc w:val="both"/>
      </w:pPr>
    </w:p>
    <w:p w:rsidRDefault="000070D4" w:rsidP="000070D4" w:rsidR="00A443D6">
      <w:pPr>
        <w:jc w:val="center"/>
      </w:pPr>
      <w:r>
        <w:t>U Pazinu 3. studenog 2016.</w:t>
      </w:r>
    </w:p>
    <w:p w:rsidRDefault="00A443D6" w:rsidP="00A443D6" w:rsidR="00A443D6">
      <w:pPr>
        <w:ind w:firstLine="708" w:left="4956"/>
        <w:jc w:val="center"/>
      </w:pPr>
      <w:r>
        <w:t>Sutkinja</w:t>
      </w:r>
    </w:p>
    <w:p w:rsidRDefault="00A443D6" w:rsidP="00BE24DE" w:rsidR="00B96216" w:rsidRPr="00BE24DE">
      <w:pPr>
        <w:ind w:firstLine="708" w:left="4956"/>
        <w:jc w:val="center"/>
      </w:pPr>
      <w:r>
        <w:t>Sonja</w:t>
      </w:r>
      <w:r w:rsidR="000070D4">
        <w:t xml:space="preserve"> Marinac Rumora</w:t>
      </w:r>
    </w:p>
    <w:p w:rsidRDefault="00BE24DE" w:rsidP="00A443D6" w:rsidR="00BE24DE">
      <w:pPr>
        <w:jc w:val="both"/>
        <w:rPr>
          <w:sz w:val="20"/>
          <w:szCs w:val="20"/>
        </w:rPr>
      </w:pPr>
    </w:p>
    <w:p w:rsidRDefault="00A443D6" w:rsidP="00A443D6" w:rsidR="00A443D6" w:rsidRPr="00BE24DE">
      <w:pPr>
        <w:jc w:val="both"/>
        <w:rPr>
          <w:sz w:val="22"/>
          <w:szCs w:val="22"/>
        </w:rPr>
      </w:pPr>
      <w:r w:rsidRPr="00BE24DE">
        <w:rPr>
          <w:sz w:val="22"/>
          <w:szCs w:val="22"/>
        </w:rPr>
        <w:t>UPUTA O PRAVNOM LIJEKU</w:t>
      </w:r>
    </w:p>
    <w:p w:rsidRDefault="00A443D6" w:rsidP="00A443D6" w:rsidR="00A443D6" w:rsidRPr="00BE24DE">
      <w:pPr>
        <w:ind w:firstLine="708"/>
        <w:jc w:val="both"/>
        <w:rPr>
          <w:sz w:val="22"/>
          <w:szCs w:val="22"/>
        </w:rPr>
      </w:pPr>
      <w:r w:rsidRPr="00BE24DE">
        <w:rPr>
          <w:sz w:val="22"/>
          <w:szCs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E24DE" w:rsidP="00A443D6" w:rsidR="00BE24DE" w:rsidRPr="00BE24DE">
      <w:pPr>
        <w:jc w:val="both"/>
        <w:rPr>
          <w:sz w:val="22"/>
          <w:szCs w:val="22"/>
        </w:rPr>
      </w:pPr>
    </w:p>
    <w:p w:rsidRDefault="00A443D6" w:rsidP="00A443D6" w:rsidR="00A443D6" w:rsidRPr="00BE24DE">
      <w:pPr>
        <w:jc w:val="both"/>
        <w:rPr>
          <w:sz w:val="22"/>
          <w:szCs w:val="22"/>
        </w:rPr>
      </w:pPr>
      <w:r w:rsidRPr="00BE24DE">
        <w:rPr>
          <w:sz w:val="22"/>
          <w:szCs w:val="22"/>
        </w:rPr>
        <w:t>DNA:</w:t>
      </w:r>
    </w:p>
    <w:p w:rsidRDefault="00B96216" w:rsidR="004F5027" w:rsidRPr="00BE24DE">
      <w:pPr>
        <w:rPr>
          <w:sz w:val="22"/>
          <w:szCs w:val="22"/>
        </w:rPr>
      </w:pPr>
      <w:r w:rsidRPr="00BE24DE">
        <w:rPr>
          <w:sz w:val="22"/>
          <w:szCs w:val="22"/>
        </w:rPr>
        <w:t>- mrežna stranica e-Oglasna ploča sudova (8 dana).</w:t>
      </w:r>
    </w:p>
    <w:sectPr w:rsidSect="00A443D6" w:rsidR="004F5027" w:rsidRPr="00BE24DE">
      <w:headerReference w:type="default" r:id="rId9"/>
      <w:headerReference w:type="first" r:id="rId10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216" w:rsidP="00A443D6" w:rsidR="00B96216">
      <w:r>
        <w:separator/>
      </w:r>
    </w:p>
  </w:endnote>
  <w:endnote w:id="0" w:type="continuationSeparator">
    <w:p w:rsidRDefault="00B96216" w:rsidP="00A443D6" w:rsidR="00B96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216" w:rsidP="00A443D6" w:rsidR="00B96216">
      <w:r>
        <w:separator/>
      </w:r>
    </w:p>
  </w:footnote>
  <w:footnote w:id="0" w:type="continuationSeparator">
    <w:p w:rsidRDefault="00B96216" w:rsidP="00A443D6" w:rsidR="00B96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96216" w:rsidR="00B9621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24DE">
          <w:rPr>
            <w:noProof/>
          </w:rPr>
          <w:t>2</w:t>
        </w:r>
        <w:r>
          <w:fldChar w:fldCharType="end"/>
        </w:r>
        <w:r>
          <w:tab/>
          <w:t>8 St-996/2015-15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216" w:rsidR="00B96216">
    <w:pPr>
      <w:pStyle w:val="Zaglavlje"/>
    </w:pPr>
    <w:r>
      <w:tab/>
    </w:r>
    <w:r>
      <w:tab/>
      <w:t>8 St-996/2015-15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9A2"/>
    <w:rsid w:val="000070D4"/>
    <w:rsid w:val="000809A2"/>
    <w:rsid w:val="004F5027"/>
    <w:rsid w:val="0064612B"/>
    <w:rsid w:val="008B0EFC"/>
    <w:rsid w:val="00A443D6"/>
    <w:rsid w:val="00B96216"/>
    <w:rsid w:val="00BE24D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43D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3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43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3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3D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43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43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EF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EFC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EFC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EFC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43D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3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43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3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3D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43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43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EF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EFC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EF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EF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PROVISUS d.o.o. MARČANA zastupanog po punomoćniku Odvj. Mirna Bokun Vlašić</izvorni_sadrzaj>
    <derivirana_varijabla naziv="DomainObject.Predmet.ProtustrankaFormated_1">  PROVISUS d.o.o. MARČANA zastupanog po punomoćniku Odvj. Mirna Bokun Vlašić</derivirana_varijabla>
  </DomainObject.Predmet.ProtustrankaFormated>
  <DomainObject.Predmet.ProtustrankaFormatedOIB>
    <izvorni_sadrzaj>  PROVISUS d.o.o. MARČANA, OIB 42932752725 zastupanog po punomoćniku Odvj. Mirna Bokun Vlašić</izvorni_sadrzaj>
    <derivirana_varijabla naziv="DomainObject.Predmet.ProtustrankaFormatedOIB_1">  PROVISUS d.o.o. MARČANA, OIB 42932752725 zastupanog po punomoćniku Odvj. Mirna Bokun Vlašić</derivirana_varijabla>
  </DomainObject.Predmet.ProtustrankaFormatedOIB>
  <DomainObject.Predmet.ProtustrankaFormatedWithAdress>
    <izvorni_sadrzaj> PROVISUS d.o.o. MARČANA, Marčana 34, 52207 Marčana zastupanog po punomoćniku Odvj. Mirna Bokun Vlašić</izvorni_sadrzaj>
    <derivirana_varijabla naziv="DomainObject.Predmet.ProtustrankaFormatedWithAdress_1"> PROVISUS d.o.o. MARČANA, Marčana 34, 52207 Marčana zastupanog po punomoćniku Odvj. Mirna Bokun Vlašić</derivirana_varijabla>
  </DomainObject.Predmet.ProtustrankaFormatedWithAdress>
  <DomainObject.Predmet.ProtustrankaFormatedWithAdressOIB>
    <izvorni_sadrzaj> PROVISUS d.o.o. MARČANA, OIB 42932752725, Marčana 34, 52207 Marčana zastupanog po punomoćniku Odvj. Mirna Bokun Vlašić</izvorni_sadrzaj>
    <derivirana_varijabla naziv="DomainObject.Predmet.ProtustrankaFormatedWithAdressOIB_1"> PROVISUS d.o.o. MARČANA, OIB 42932752725, Marčana 34, 52207 Marčana zastupanog po punomoćniku Odvj. Mirna Bokun Vlašić</derivirana_varijabla>
  </DomainObject.Predmet.ProtustrankaFormatedWithAdressOIB>
  <DomainObject.Predmet.ProtustrankaWithAdress>
    <izvorni_sadrzaj>PROVISUS d.o.o. MARČANA Marčana 34, 52207 Marčana</izvorni_sadrzaj>
    <derivirana_varijabla naziv="DomainObject.Predmet.ProtustrankaWithAdress_1">PROVISUS d.o.o. MARČANA Marčana 34, 52207 Marčana</derivirana_varijabla>
  </DomainObject.Predmet.ProtustrankaWithAdress>
  <DomainObject.Predmet.ProtustrankaWithAdressOIB>
    <izvorni_sadrzaj>PROVISUS d.o.o. MARČANA, OIB 42932752725, Marčana 34, 52207 Marčana</izvorni_sadrzaj>
    <derivirana_varijabla naziv="DomainObject.Predmet.ProtustrankaWithAdressOIB_1">PROVISUS d.o.o. MARČANA, OIB 42932752725, Marčana 34, 52207 Marčana</derivirana_varijabla>
  </DomainObject.Predmet.ProtustrankaWithAdressOIB>
  <DomainObject.Predmet.ProtustrankaNazivFormated>
    <izvorni_sadrzaj>PROVISUS d.o.o. MARČANA</izvorni_sadrzaj>
    <derivirana_varijabla naziv="DomainObject.Predmet.ProtustrankaNazivFormated_1">PROVISUS d.o.o. MARČANA</derivirana_varijabla>
  </DomainObject.Predmet.ProtustrankaNazivFormated>
  <DomainObject.Predmet.ProtustrankaNazivFormatedOIB>
    <izvorni_sadrzaj>PROVISUS d.o.o. MARČANA, OIB 42932752725</izvorni_sadrzaj>
    <derivirana_varijabla naziv="DomainObject.Predmet.ProtustrankaNazivFormatedOIB_1">PROVISUS d.o.o. MARČANA, OIB 42932752725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25159.20</izvorni_sadrzaj>
    <derivirana_varijabla naziv="DomainObject.Predmet.TrenutnaVrijednost_1">25159.20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PROVISUS d.o.o. MARČANA zastupanog po punomoćniku Odvj. Mirna Bokun Vlašić</item>
    </izvorni_sadrzaj>
    <derivirana_varijabla naziv="DomainObject.Predmet.ProtuStrankaListFormated_1">
      <item>PROVISUS d.o.o. MARČANA zastupanog po punomoćniku Odvj. Mirna Bokun Vlašić</item>
    </derivirana_varijabla>
  </DomainObject.Predmet.ProtuStrankaListFormated>
  <DomainObject.Predmet.ProtuStrankaListFormatedOIB>
    <izvorni_sadrzaj>
      <item>PROVISUS d.o.o. MARČANA, OIB 42932752725 zastupanog po punomoćniku Odvj. Mirna Bokun Vlašić</item>
    </izvorni_sadrzaj>
    <derivirana_varijabla naziv="DomainObject.Predmet.ProtuStrankaListFormatedOIB_1">
      <item>PROVISUS d.o.o. MARČANA, OIB 42932752725 zastupanog po punomoćniku Odvj. Mirna Bokun Vlašić</item>
    </derivirana_varijabla>
  </DomainObject.Predmet.ProtuStrankaListFormatedOIB>
  <DomainObject.Predmet.ProtuStrankaListFormatedWithAdress>
    <izvorni_sadrzaj>
      <item>PROVISUS d.o.o. MARČANA, Marčana 34, 52207 Marčana zastupanog po punomoćniku Odvj. Mirna Bokun Vlašić</item>
    </izvorni_sadrzaj>
    <derivirana_varijabla naziv="DomainObject.Predmet.ProtuStrankaListFormatedWithAdress_1">
      <item>PROVISUS d.o.o. MARČANA, Marčana 34, 52207 Marčana zastupanog po punomoćniku Odvj. Mirna Bokun Vlašić</item>
    </derivirana_varijabla>
  </DomainObject.Predmet.ProtuStrankaListFormatedWithAdress>
  <DomainObject.Predmet.ProtuStrankaListFormatedWithAdressOIB>
    <izvorni_sadrzaj>
      <item>PROVISUS d.o.o. MARČANA, OIB 42932752725, Marčana 34, 52207 Marčana zastupanog po punomoćniku Odvj. Mirna Bokun Vlašić</item>
    </izvorni_sadrzaj>
    <derivirana_varijabla naziv="DomainObject.Predmet.ProtuStrankaListFormatedWithAdressOIB_1">
      <item>PROVISUS d.o.o. MARČANA, OIB 42932752725, Marčana 34, 52207 Marčana zastupanog po punomoćniku Odvj. Mirna Bokun Vlašić</item>
    </derivirana_varijabla>
  </DomainObject.Predmet.ProtuStrankaListFormatedWithAdressOIB>
  <DomainObject.Predmet.ProtuStrankaListNazivFormated>
    <izvorni_sadrzaj>
      <item>PROVISUS d.o.o. MARČANA</item>
    </izvorni_sadrzaj>
    <derivirana_varijabla naziv="DomainObject.Predmet.ProtuStrankaListNazivFormated_1">
      <item>PROVISUS d.o.o. MARČANA</item>
    </derivirana_varijabla>
  </DomainObject.Predmet.ProtuStrankaListNazivFormated>
  <DomainObject.Predmet.ProtuStrankaListNazivFormatedOIB>
    <izvorni_sadrzaj>
      <item>PROVISUS d.o.o. MARČANA, OIB 42932752725</item>
    </izvorni_sadrzaj>
    <derivirana_varijabla naziv="DomainObject.Predmet.ProtuStrankaListNazivFormatedOIB_1">
      <item>PROVISUS d.o.o. MARČANA, OIB 42932752725</item>
    </derivirana_varijabla>
  </DomainObject.Predmet.ProtuStrankaListNazivFormatedOIB>
  <DomainObject.Predmet.OstaliListFormated>
    <izvorni_sadrzaj>
      <item>Odvj. Mirna Bokun Vlašić punomoćnik sudionika u postupku PROVISUS d.o.o. MARČANA</item>
    </izvorni_sadrzaj>
    <derivirana_varijabla naziv="DomainObject.Predmet.OstaliListFormated_1">
      <item>Odvj. Mirna Bokun Vlašić punomoćnik sudionika u postupku PROVISUS d.o.o. MARČANA</item>
    </derivirana_varijabla>
  </DomainObject.Predmet.OstaliListFormated>
  <DomainObject.Predmet.OstaliListFormatedOIB>
    <izvorni_sadrzaj>
      <item>Odvj. Mirna Bokun Vlašić punomoćnik sudionika u postupku PROVISUS d.o.o. MARČANA</item>
    </izvorni_sadrzaj>
    <derivirana_varijabla naziv="DomainObject.Predmet.OstaliListFormatedOIB_1">
      <item>Odvj. Mirna Bokun Vlašić punomoćnik sudionika u postupku PROVISUS d.o.o. MARČANA</item>
    </derivirana_varijabla>
  </DomainObject.Predmet.OstaliListFormatedOIB>
  <DomainObject.Predmet.OstaliListFormatedWithAdress>
    <izvorni_sadrzaj>
      <item>Odvj. Mirna Bokun Vlašić, Kranjčevićeva 16, 52100 Pula punomoćnik sudionika u postupku PROVISUS d.o.o. MARČANA</item>
    </izvorni_sadrzaj>
    <derivirana_varijabla naziv="DomainObject.Predmet.OstaliListFormatedWithAdress_1">
      <item>Odvj. Mirna Bokun Vlašić, Kranjčevićeva 16, 52100 Pula punomoćnik sudionika u postupku PROVISUS d.o.o. MARČANA</item>
    </derivirana_varijabla>
  </DomainObject.Predmet.OstaliListFormatedWithAdress>
  <DomainObject.Predmet.OstaliListFormatedWithAdressOIB>
    <izvorni_sadrzaj>
      <item>Odvj. Mirna Bokun Vlašić, Kranjčevićeva 16, 52100 Pula punomoćnik sudionika u postupku PROVISUS d.o.o. MARČANA</item>
    </izvorni_sadrzaj>
    <derivirana_varijabla naziv="DomainObject.Predmet.OstaliListFormatedWithAdressOIB_1">
      <item>Odvj. Mirna Bokun Vlašić, Kranjčevićeva 16, 52100 Pula punomoćnik sudionika u postupku PROVISUS d.o.o. MARČANA</item>
    </derivirana_varijabla>
  </DomainObject.Predmet.OstaliListFormatedWithAdressOIB>
  <DomainObject.Predmet.OstaliListNazivFormated>
    <izvorni_sadrzaj>
      <item>Odvj. Mirna Bokun Vlašić</item>
    </izvorni_sadrzaj>
    <derivirana_varijabla naziv="DomainObject.Predmet.OstaliListNazivFormated_1">
      <item>Odvj. Mirna Bokun Vlašić</item>
    </derivirana_varijabla>
  </DomainObject.Predmet.OstaliListNazivFormated>
  <DomainObject.Predmet.OstaliListNazivFormatedOIB>
    <izvorni_sadrzaj>
      <item>Odvj. Mirna Bokun Vlašić</item>
    </izvorni_sadrzaj>
    <derivirana_varijabla naziv="DomainObject.Predmet.OstaliListNazivFormatedOIB_1">
      <item>Odvj. Mirna Bokun Vlašić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PROVISUS d.o.o. MARČANA</izvorni_sadrzaj>
    <derivirana_varijabla naziv="DomainObject.Predmet.ProtustrankaIDrugi_1">PROVISUS d.o.o. MARČANA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PROVISUS d.o.o. MARČANA, OIB 42932752725, Marčana 34, 52207 Marčana</izvorni_sadrzaj>
    <derivirana_varijabla naziv="DomainObject.Predmet.ProtustrankaIDrugiAdressOIB_1">PROVISUS d.o.o. MARČANA, OIB 42932752725, Marčana 34,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St-996/2015-5</izvorni_sadrzaj>
    <derivirana_varijabla naziv="DomainObject.Predmet.OdlukaRjesenje.Oznaka_1">St-996/2015-5</derivirana_varijabla>
  </DomainObject.Predmet.OdlukaRjesenje.Oznaka>
  <DomainObject.Predmet.SudioniciListNaziv>
    <izvorni_sadrzaj>
      <item>FINANCIJSKA AGENCIJA, RC RIJEKA, PODRUŽNICA PULA, PULA</item>
      <item>PROVISUS d.o.o. MARČANA</item>
      <item>Odvj. Mirna Bokun Vlašić</item>
    </izvorni_sadrzaj>
    <derivirana_varijabla naziv="DomainObject.Predmet.SudioniciListNaziv_1">
      <item>FINANCIJSKA AGENCIJA, RC RIJEKA, PODRUŽNICA PULA, PULA</item>
      <item>PROVISUS d.o.o. MARČANA</item>
      <item>Odvj. Mirna Bokun Vlašić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PROVISUS d.o.o. MARČANA, OIB 42932752725, Marčana 34,52207 Marčana</item>
      <item>Odvj. Mirna Bokun Vlašić, Kranjčevićeva 16,52100 Pula</item>
    </izvorni_sadrzaj>
    <derivirana_varijabla naziv="DomainObject.Predmet.SudioniciListAdressOIB_1">
      <item>FINANCIJSKA AGENCIJA, RC RIJEKA, PODRUŽNICA PULA, PULA, OIB 85821130368, Ulica grada Vukovara 70,Zagreb</item>
      <item>PROVISUS d.o.o. MARČANA, OIB 42932752725, Marčana 34,52207 Marčana</item>
      <item>Odvj. Mirna Bokun Vlašić,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42932752725</item>
      <item>, OIB null</item>
    </izvorni_sadrzaj>
    <derivirana_varijabla naziv="DomainObject.Predmet.SudioniciListNazivOIB_1">
      <item>, OIB 85821130368</item>
      <item>, OIB 42932752725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1652</properties:Characters>
  <properties:Lines>45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2016-11-03T09:46:00Z</dcterms:created>
  <dc:creator>Mihaela Kaligari</dc:creator>
  <dc:description/>
  <cp:keywords/>
  <cp:lastModifiedBy>Hani Udovičić</cp:lastModifiedBy>
  <cp:lastPrinted>2016-11-03T10:48:00Z</cp:lastPrinted>
  <dcterms:modified xmlns:xsi="http://www.w3.org/2001/XMLSchema-instance" xsi:type="dcterms:W3CDTF">2016-11-04T11:21:00Z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