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ee49" w14:paraId="b0eee4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136FF2" w:rsidP="00BF4984" w:rsidR="00E132B7">
      <w:pPr>
        <w:ind w:left="5040"/>
        <w:jc w:val="right"/>
      </w:pPr>
      <w:r>
        <w:t>HRVOJE ŠALINA</w:t>
      </w:r>
    </w:p>
    <w:p w:rsidRDefault="00136FF2" w:rsidP="00BF4984" w:rsidR="00136FF2">
      <w:pPr>
        <w:ind w:left="5040"/>
        <w:jc w:val="right"/>
      </w:pPr>
      <w:r>
        <w:t>Šaline 4</w:t>
      </w:r>
    </w:p>
    <w:p w:rsidRDefault="00136FF2" w:rsidP="00BF4984" w:rsidR="00FD5F06" w:rsidRPr="00B0613D">
      <w:pPr>
        <w:ind w:left="5040"/>
        <w:jc w:val="right"/>
      </w:pPr>
      <w:r>
        <w:t>PRIDRAGA</w:t>
      </w:r>
    </w:p>
    <w:p w:rsidRDefault="00A75CA0" w:rsidP="00913AF3" w:rsidR="00A75CA0" w:rsidRPr="00B0613D">
      <w:pPr>
        <w:ind w:left="5040"/>
      </w:pPr>
    </w:p>
    <w:p w:rsidRDefault="00950D8B" w:rsidP="00913AF3" w:rsidR="00666CD8" w:rsidRPr="00B0613D">
      <w:pPr>
        <w:ind w:left="5040"/>
      </w:pPr>
      <w:r w:rsidRPr="00B0613D">
        <w:t xml:space="preserve"> </w:t>
      </w:r>
    </w:p>
    <w:p w:rsidRDefault="00F2122B" w:rsidP="00F2122B" w:rsidR="00F2122B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136FF2">
        <w:t>149</w:t>
      </w:r>
      <w:r w:rsidR="001A7D41">
        <w:t>/</w:t>
      </w:r>
      <w:r w:rsidR="0053063B">
        <w:t>15</w:t>
      </w:r>
      <w:r w:rsidR="00753F74" w:rsidRPr="00B0613D">
        <w:t>-</w:t>
      </w:r>
      <w:r w:rsidR="00136FF2">
        <w:t>5</w:t>
      </w:r>
      <w:r w:rsidR="001A7D41">
        <w:t xml:space="preserve"> </w:t>
      </w:r>
      <w:r w:rsidRPr="00B0613D">
        <w:t xml:space="preserve">od </w:t>
      </w:r>
      <w:r w:rsidR="008B6CCB">
        <w:t>01. listopada</w:t>
      </w:r>
      <w:r w:rsidR="0053063B">
        <w:t xml:space="preserve"> 2015</w:t>
      </w:r>
      <w:r w:rsidRPr="00B0613D">
        <w:t xml:space="preserve">. godine pokrenut je prethodni postupak radi utvrđivanja </w:t>
      </w:r>
      <w:r w:rsidR="008B6CCB">
        <w:t>pretpostavki</w:t>
      </w:r>
      <w:r w:rsidRPr="00B0613D">
        <w:t xml:space="preserve"> za otvaranje stečajnog postupka nad </w:t>
      </w:r>
      <w:r w:rsidR="008B6CCB" w:rsidRPr="00F60CD9">
        <w:t xml:space="preserve">stečajnim dužnikom </w:t>
      </w:r>
      <w:r w:rsidR="00136FF2">
        <w:t>PRIDRAGA GRADNJA d.o.o. Zadar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8B6CCB">
        <w:t>utvrđivanja pretpostavki</w:t>
      </w:r>
      <w:r w:rsidRPr="00B0613D">
        <w:t xml:space="preserve"> za otvaranje stečajnog postupka određeno je kod ovog suda za dan</w:t>
      </w:r>
      <w:r w:rsidR="00ED32D7" w:rsidRPr="00B0613D">
        <w:t xml:space="preserve"> </w:t>
      </w:r>
      <w:r w:rsidR="008B6CCB">
        <w:t>23. listopada</w:t>
      </w:r>
      <w:r w:rsidR="00157572">
        <w:t xml:space="preserve"> </w:t>
      </w:r>
      <w:r w:rsidR="00A75CA0" w:rsidRPr="00B0613D">
        <w:t>201</w:t>
      </w:r>
      <w:r w:rsidR="00157572">
        <w:t>5</w:t>
      </w:r>
      <w:r w:rsidRPr="00B0613D">
        <w:t>.</w:t>
      </w:r>
      <w:r w:rsidR="00ED32D7" w:rsidRPr="00B0613D">
        <w:t xml:space="preserve"> godine u</w:t>
      </w:r>
      <w:r w:rsidR="0075028B" w:rsidRPr="00B0613D">
        <w:t xml:space="preserve"> </w:t>
      </w:r>
      <w:r w:rsidR="00E132B7">
        <w:t>08,</w:t>
      </w:r>
      <w:r w:rsidR="00136FF2">
        <w:t>30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20463" w:rsidP="00A75CA0" w:rsidR="00120463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 w:rsidR="00020033">
        <w:t xml:space="preserve">čl. 180. u svezi </w:t>
      </w:r>
      <w:r w:rsidRPr="008B1A21">
        <w:t xml:space="preserve">čl. </w:t>
      </w:r>
      <w:r w:rsidR="00F532A4">
        <w:t>178</w:t>
      </w:r>
      <w:r w:rsidRPr="008B1A21">
        <w:t xml:space="preserve">. Stečajnog zakona odrediti Vaše prisilno dovođenje. </w:t>
      </w:r>
    </w:p>
    <w:p w:rsidRDefault="00120463" w:rsidP="00A75CA0" w:rsidR="00120463" w:rsidRPr="008B1A21">
      <w:pPr>
        <w:ind w:left="360"/>
        <w:jc w:val="both"/>
        <w:rPr>
          <w:b/>
        </w:rPr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B6CCB">
        <w:t>01. listopada</w:t>
      </w:r>
      <w:r w:rsidR="0053063B">
        <w:t xml:space="preserve"> 2015</w:t>
      </w:r>
      <w:r w:rsidRPr="008B1A21">
        <w:t>.</w:t>
      </w:r>
      <w:r w:rsidR="00A75CA0" w:rsidRPr="008B1A21">
        <w:t xml:space="preserve"> </w:t>
      </w:r>
      <w:r w:rsidRPr="008B1A21">
        <w:t>g</w:t>
      </w:r>
      <w:r w:rsidR="00CF6BB6" w:rsidRPr="008B1A21">
        <w:t>odine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0529654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53063B" w:rsidR="0053063B" w:rsidRPr="00F60CD9">
    <w:pPr>
      <w:jc w:val="right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53063B">
      <w:rPr>
        <w:b/>
        <w:bCs/>
        <w:sz w:val="28"/>
      </w:rPr>
      <w:t xml:space="preserve">                             </w:t>
    </w:r>
    <w:r w:rsidR="0053063B">
      <w:t>1 St-</w:t>
    </w:r>
    <w:r w:rsidR="00136FF2">
      <w:t>149</w:t>
    </w:r>
    <w:r w:rsidR="0053063B">
      <w:t>/15-</w:t>
    </w:r>
    <w:r w:rsidR="00136FF2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0033"/>
    <w:rsid w:val="000604F5"/>
    <w:rsid w:val="000742F0"/>
    <w:rsid w:val="00081A73"/>
    <w:rsid w:val="0009102F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36FF2"/>
    <w:rsid w:val="00153865"/>
    <w:rsid w:val="00157572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5C7A"/>
    <w:rsid w:val="00506F5D"/>
    <w:rsid w:val="00510FCE"/>
    <w:rsid w:val="00521825"/>
    <w:rsid w:val="0053063B"/>
    <w:rsid w:val="00532DEC"/>
    <w:rsid w:val="005530B3"/>
    <w:rsid w:val="005728BF"/>
    <w:rsid w:val="00576572"/>
    <w:rsid w:val="005775FF"/>
    <w:rsid w:val="00582529"/>
    <w:rsid w:val="005828B8"/>
    <w:rsid w:val="00584C55"/>
    <w:rsid w:val="0058642A"/>
    <w:rsid w:val="00591184"/>
    <w:rsid w:val="00591379"/>
    <w:rsid w:val="0059505C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81FB3"/>
    <w:rsid w:val="00885AD5"/>
    <w:rsid w:val="0089281D"/>
    <w:rsid w:val="008B1A21"/>
    <w:rsid w:val="008B6CCB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2FBE"/>
    <w:rsid w:val="00B549C0"/>
    <w:rsid w:val="00B90543"/>
    <w:rsid w:val="00B9294B"/>
    <w:rsid w:val="00B9388D"/>
    <w:rsid w:val="00BA556A"/>
    <w:rsid w:val="00BB1A7F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132B7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532A4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5F06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52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F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FB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FB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FB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B52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F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FB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FB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FB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</izvorni_sadrzaj>
    <derivirana_varijabla naziv="DomainObject.Predmet.StrankaFormatedOIB_1">  Hrvoje Šalina</derivirana_varijabla>
  </DomainObject.Predmet.StrankaFormatedOIB>
  <DomainObject.Predmet.StrankaFormatedWithAdress>
    <izvorni_sadrzaj> Hrvoje Šalina</izvorni_sadrzaj>
    <derivirana_varijabla naziv="DomainObject.Predmet.StrankaFormatedWithAdress_1"> Hrvoje Šalina</derivirana_varijabla>
  </DomainObject.Predmet.StrankaFormatedWithAdress>
  <DomainObject.Predmet.StrankaFormatedWithAdressOIB>
    <izvorni_sadrzaj> Hrvoje Šalina</izvorni_sadrzaj>
    <derivirana_varijabla naziv="DomainObject.Predmet.StrankaFormatedWithAdressOIB_1"> Hrvoje Šalina</derivirana_varijabla>
  </DomainObject.Predmet.StrankaFormatedWithAdressOIB>
  <DomainObject.Predmet.StrankaWithAdress>
    <izvorni_sadrzaj>Hrvoje Šalina </izvorni_sadrzaj>
    <derivirana_varijabla naziv="DomainObject.Predmet.StrankaWithAdress_1">Hrvoje Šalina </derivirana_varijabla>
  </DomainObject.Predmet.StrankaWithAdress>
  <DomainObject.Predmet.StrankaWithAdressOIB>
    <izvorni_sadrzaj>Hrvoje Šalina</izvorni_sadrzaj>
    <derivirana_varijabla naziv="DomainObject.Predmet.StrankaWithAdressOIB_1">Hrvoje Šalina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</DomainObject.Predmet.StrankaNazivFormated>
  <DomainObject.Predmet.StrankaNazivFormatedOIB>
    <izvorni_sadrzaj>Hrvoje Šalina</izvorni_sadrzaj>
    <derivirana_varijabla naziv="DomainObject.Predmet.StrankaNazivFormatedOIB_1">Hrvoje Šalina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</item>
    </izvorni_sadrzaj>
    <derivirana_varijabla naziv="DomainObject.Predmet.StrankaListFormatedOIB_1">
      <item>Hrvoje Šalina</item>
    </derivirana_varijabla>
  </DomainObject.Predmet.StrankaListFormatedOIB>
  <DomainObject.Predmet.StrankaListFormatedWithAdress>
    <izvorni_sadrzaj>
      <item>Hrvoje Šalina</item>
    </izvorni_sadrzaj>
    <derivirana_varijabla naziv="DomainObject.Predmet.StrankaListFormatedWithAdress_1">
      <item>Hrvoje Šalina</item>
    </derivirana_varijabla>
  </DomainObject.Predmet.StrankaListFormatedWithAdress>
  <DomainObject.Predmet.StrankaListFormatedWithAdressOIB>
    <izvorni_sadrzaj>
      <item>Hrvoje Šalina</item>
    </izvorni_sadrzaj>
    <derivirana_varijabla naziv="DomainObject.Predmet.StrankaListFormatedWithAdressOIB_1">
      <item>Hrvoje Šalina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</item>
    </izvorni_sadrzaj>
    <derivirana_varijabla naziv="DomainObject.Predmet.StrankaListNazivFormatedOIB_1">
      <item>Hrvoje Šalina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>ZOU RIKARDO PERKOVIĆ &amp; SANJA PERKOVIĆ</item>
    </izvorni_sadrzaj>
    <derivirana_varijabla naziv="DomainObject.Predmet.OstaliListFormated_1">
      <item>ZOU RIKARDO PERKOVIĆ &amp; SANJA PERKOVIĆ</item>
    </derivirana_varijabla>
  </DomainObject.Predmet.OstaliListFormated>
  <DomainObject.Predmet.OstaliListFormatedOIB>
    <izvorni_sadrzaj>
      <item>ZOU RIKARDO PERKOVIĆ &amp; SANJA PERKOVIĆ</item>
    </izvorni_sadrzaj>
    <derivirana_varijabla naziv="DomainObject.Predmet.OstaliListFormatedOIB_1">
      <item>ZOU RIKARDO PERKOVIĆ &amp; SANJA PERKOVIĆ</item>
    </derivirana_varijabla>
  </DomainObject.Predmet.OstaliListFormatedOIB>
  <DomainObject.Predmet.OstaliListFormatedWithAdress>
    <izvorni_sadrzaj>
      <item>ZOU RIKARDO PERKOVIĆ &amp; SANJA PERKOVIĆ</item>
    </izvorni_sadrzaj>
    <derivirana_varijabla naziv="DomainObject.Predmet.OstaliListFormatedWithAdress_1">
      <item>ZOU RIKARDO PERKOVIĆ &amp; SANJA PERKOVIĆ</item>
    </derivirana_varijabla>
  </DomainObject.Predmet.OstaliListFormatedWithAdress>
  <DomainObject.Predmet.OstaliListFormatedWithAdressOIB>
    <izvorni_sadrzaj>
      <item>ZOU RIKARDO PERKOVIĆ &amp; SANJA PERKOVIĆ</item>
    </izvorni_sadrzaj>
    <derivirana_varijabla naziv="DomainObject.Predmet.OstaliListFormatedWithAdressOIB_1">
      <item>ZOU RIKARDO PERKOVIĆ &amp; SANJA PERKOVIĆ</item>
    </derivirana_varijabla>
  </DomainObject.Predmet.OstaliListFormatedWithAdressOIB>
  <DomainObject.Predmet.OstaliListNazivFormated>
    <izvorni_sadrzaj>
      <item>ZOU RIKARDO PERKOVIĆ &amp; SANJA PERKOVIĆ</item>
    </izvorni_sadrzaj>
    <derivirana_varijabla naziv="DomainObject.Predmet.OstaliListNazivFormated_1">
      <item>ZOU RIKARDO PERKOVIĆ &amp; SANJA PERKOVIĆ</item>
    </derivirana_varijabla>
  </DomainObject.Predmet.OstaliListNazivFormated>
  <DomainObject.Predmet.OstaliListNazivFormatedOIB>
    <izvorni_sadrzaj>
      <item>ZOU RIKARDO PERKOVIĆ &amp; SANJA PERKOVIĆ</item>
    </izvorni_sadrzaj>
    <derivirana_varijabla naziv="DomainObject.Predmet.OstaliListNazivFormatedOIB_1">
      <item>ZOU RIKARDO PERKOVIĆ &amp; SANJA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</izvorni_sadrzaj>
    <derivirana_varijabla naziv="DomainObject.Predmet.StrankaIDrugiAdressOIB_1">Hrvoje Šalina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  <item>ZOU RIKARDO PERKOVIĆ &amp; SANJA PERKOVIĆ</item>
    </izvorni_sadrzaj>
    <derivirana_varijabla naziv="DomainObject.Predmet.SudioniciListNaziv_1">
      <item>Hrvoje Šalina</item>
      <item>PRIDRAGA GRADNJA d.o.o. za graditeljstvo i trgovinu</item>
      <item>ZOU RIKARDO PERKOVIĆ &amp; SANJA PERKOVIĆ</item>
    </derivirana_varijabla>
  </DomainObject.Predmet.SudioniciListNaziv>
  <DomainObject.Predmet.SudioniciListAdressOIB>
    <izvorni_sadrzaj>
      <item>Hrvoje Šalina</item>
      <item>PRIDRAGA GRADNJA d.o.o. za graditeljstvo i trgovinu, OIB 93049140312, Matije Vlačića 101A ,23000 Zadar</item>
      <item>ZOU RIKARDO PERKOVIĆ &amp; SANJA PERKOVIĆ</item>
    </izvorni_sadrzaj>
    <derivirana_varijabla naziv="DomainObject.Predmet.SudioniciListAdressOIB_1">
      <item>Hrvoje Šalina</item>
      <item>PRIDRAGA GRADNJA d.o.o. za graditeljstvo i trgovinu, OIB 93049140312, Matije Vlačića 101A ,23000 Zadar</item>
      <item>ZOU RIKARDO PERKOVIĆ &amp; SANJA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93049140312</item>
      <item>, OIB null</item>
    </izvorni_sadrzaj>
    <derivirana_varijabla naziv="DomainObject.Predmet.SudioniciListNazivOIB_1">
      <item>, OIB null</item>
      <item>, OIB 93049140312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2DFF0-0E69-49EF-BCD6-52C99C705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111</properties:Words>
  <properties:Characters>647</properties:Characters>
  <properties:Lines>32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2015-10-01T09:43:00Z</dcterms:created>
  <dc:creator>Ardena Bajlo</dc:creator>
  <cp:lastModifiedBy>wsadmin</cp:lastModifiedBy>
  <cp:lastPrinted>2015-10-01T09:13:00Z</cp:lastPrinted>
  <dcterms:modified xmlns:xsi="http://www.w3.org/2001/XMLSchema-instance" xsi:type="dcterms:W3CDTF">2015-10-02T11:09:00Z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