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ed48" w14:paraId="b30ed4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8946B6">
        <w:rPr>
          <w:b/>
        </w:rPr>
        <w:t>328</w:t>
      </w:r>
      <w:r w:rsidR="00ED3EE5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274EF3">
        <w:t xml:space="preserve"> </w:t>
      </w:r>
      <w:r w:rsidR="003E52A8">
        <w:t xml:space="preserve">BIOTEHNOLOŠKI PARK VARAŽDIN   d.o.o, za usluge, iz  Zagreba,  </w:t>
      </w:r>
      <w:proofErr w:type="spellStart"/>
      <w:r w:rsidR="003E52A8">
        <w:t>Hondlova</w:t>
      </w:r>
      <w:proofErr w:type="spellEnd"/>
      <w:r w:rsidR="003E52A8">
        <w:t xml:space="preserve"> 2/9, OIB 17353461085, 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1440AE">
      <w:r w:rsidRPr="00E85BA1">
        <w:rPr>
          <w:b/>
        </w:rPr>
        <w:t xml:space="preserve">I </w:t>
      </w:r>
      <w:r>
        <w:tab/>
        <w:t>Za</w:t>
      </w:r>
      <w:r w:rsidR="00EE58C7">
        <w:t xml:space="preserve"> </w:t>
      </w:r>
      <w:r w:rsidR="001440AE">
        <w:t>dužnika</w:t>
      </w:r>
      <w:r w:rsidR="00ED3EE5">
        <w:t xml:space="preserve">  </w:t>
      </w:r>
      <w:r w:rsidR="001440AE">
        <w:t xml:space="preserve"> </w:t>
      </w:r>
      <w:r w:rsidR="00274EF3">
        <w:t xml:space="preserve">  </w:t>
      </w:r>
      <w:r w:rsidR="003E52A8">
        <w:t xml:space="preserve">BIOTEHNOLOŠKI PARK VARAŽDIN   d.o.o, za usluge, iz  Zagreba,  </w:t>
      </w:r>
      <w:proofErr w:type="spellStart"/>
      <w:r w:rsidR="003E52A8">
        <w:t>Hondlova</w:t>
      </w:r>
      <w:proofErr w:type="spellEnd"/>
      <w:r w:rsidR="003E52A8">
        <w:t xml:space="preserve"> 2/9, OIB 17353461085</w:t>
      </w:r>
      <w:r w:rsidR="00274EF3">
        <w:t xml:space="preserve"> </w:t>
      </w:r>
      <w:r w:rsidR="003E52A8">
        <w:t>.</w:t>
      </w:r>
    </w:p>
    <w:p w:rsidRDefault="003E52A8" w:rsidP="009C5627" w:rsidR="003E52A8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3E52A8">
        <w:t xml:space="preserve">  794.448,27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796E"/>
    <w:rsid w:val="001440AE"/>
    <w:rsid w:val="001467AA"/>
    <w:rsid w:val="00171D7B"/>
    <w:rsid w:val="001A1DB3"/>
    <w:rsid w:val="001D2FE6"/>
    <w:rsid w:val="00206D4B"/>
    <w:rsid w:val="00274EF3"/>
    <w:rsid w:val="00286A9E"/>
    <w:rsid w:val="002A1F0B"/>
    <w:rsid w:val="002B02F3"/>
    <w:rsid w:val="002C6061"/>
    <w:rsid w:val="003A05C7"/>
    <w:rsid w:val="003D41E0"/>
    <w:rsid w:val="003E52A8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09BC"/>
    <w:rsid w:val="00AE7AAD"/>
    <w:rsid w:val="00BB319C"/>
    <w:rsid w:val="00C06827"/>
    <w:rsid w:val="00C2711B"/>
    <w:rsid w:val="00C92E4E"/>
    <w:rsid w:val="00D75D9B"/>
    <w:rsid w:val="00DA7277"/>
    <w:rsid w:val="00DB354C"/>
    <w:rsid w:val="00DF7159"/>
    <w:rsid w:val="00E0079E"/>
    <w:rsid w:val="00E056C3"/>
    <w:rsid w:val="00E24689"/>
    <w:rsid w:val="00E674A2"/>
    <w:rsid w:val="00E7117C"/>
    <w:rsid w:val="00E85BA1"/>
    <w:rsid w:val="00EB6D67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Biotehnološki park Varaždin d.o.o. zastupanog po punomoćniku Steven Turner</izvorni_sadrzaj>
    <derivirana_varijabla naziv="DomainObject.Predmet.ProtustrankaFormated_1">  Biotehnološki park Varaždin d.o.o. zastupanog po punomoćniku Steven Turner</derivirana_varijabla>
  </DomainObject.Predmet.ProtustrankaFormated>
  <DomainObject.Predmet.ProtustrankaFormatedOIB>
    <izvorni_sadrzaj>  Biotehnološki park Varaždin d.o.o., OIB 17353461085 zastupanog po punomoćniku Steven Turner</izvorni_sadrzaj>
    <derivirana_varijabla naziv="DomainObject.Predmet.ProtustrankaFormatedOIB_1">  Biotehnološki park Varaždin d.o.o., OIB 17353461085 zastupanog po punomoćniku Steven Turner</derivirana_varijabla>
  </DomainObject.Predmet.ProtustrankaFormatedOIB>
  <DomainObject.Predmet.ProtustrankaFormatedWithAdress>
    <izvorni_sadrzaj> Biotehnološki park Varaždin d.o.o., Hondlova 2/9, 10000 Zagreb zastupanog po punomoćniku Steven Turner</izvorni_sadrzaj>
    <derivirana_varijabla naziv="DomainObject.Predmet.ProtustrankaFormatedWithAdress_1"> Biotehnološki park Varaždin d.o.o., Hondlova 2/9, 10000 Zagreb zastupanog po punomoćniku Steven Turner</derivirana_varijabla>
  </DomainObject.Predmet.ProtustrankaFormatedWithAdress>
  <DomainObject.Predmet.ProtustrankaFormatedWithAdressOIB>
    <izvorni_sadrzaj> Biotehnološki park Varaždin d.o.o., OIB 17353461085, Hondlova 2/9, 10000 Zagreb zastupanog po punomoćniku Steven Turner</izvorni_sadrzaj>
    <derivirana_varijabla naziv="DomainObject.Predmet.ProtustrankaFormatedWithAdressOIB_1"> Biotehnološki park Varaždin d.o.o., OIB 17353461085, Hondlova 2/9, 10000 Zagreb zastupanog po punomoćniku Steven Turner</derivirana_varijabla>
  </DomainObject.Predmet.ProtustrankaFormatedWithAdressOIB>
  <DomainObject.Predmet.ProtustrankaWithAdress>
    <izvorni_sadrzaj>Biotehnološki park Varaždin d.o.o. Hondlova 2/9, 10000 Zagreb</izvorni_sadrzaj>
    <derivirana_varijabla naziv="DomainObject.Predmet.ProtustrankaWithAdress_1">Biotehnološki park Varaždin d.o.o. Hondlova 2/9, 10000 Zagreb</derivirana_varijabla>
  </DomainObject.Predmet.ProtustrankaWithAdress>
  <DomainObject.Predmet.ProtustrankaWithAdressOIB>
    <izvorni_sadrzaj>Biotehnološki park Varaždin d.o.o., OIB 17353461085, Hondlova 2/9, 10000 Zagreb</izvorni_sadrzaj>
    <derivirana_varijabla naziv="DomainObject.Predmet.ProtustrankaWithAdressOIB_1">Biotehnološki park Varaždin d.o.o., OIB 17353461085, Hondlova 2/9, 10000 Zagreb</derivirana_varijabla>
  </DomainObject.Predmet.ProtustrankaWithAdressOIB>
  <DomainObject.Predmet.ProtustrankaNazivFormated>
    <izvorni_sadrzaj>Biotehnološki park Varaždin d.o.o.</izvorni_sadrzaj>
    <derivirana_varijabla naziv="DomainObject.Predmet.ProtustrankaNazivFormated_1">Biotehnološki park Varaždin d.o.o.</derivirana_varijabla>
  </DomainObject.Predmet.ProtustrankaNazivFormated>
  <DomainObject.Predmet.ProtustrankaNazivFormatedOIB>
    <izvorni_sadrzaj>Biotehnološki park Varaždin d.o.o., OIB 17353461085</izvorni_sadrzaj>
    <derivirana_varijabla naziv="DomainObject.Predmet.ProtustrankaNazivFormatedOIB_1">Biotehnološki park Varaždin d.o.o., OIB 17353461085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Biotehnološki park Varaždin d.o.o. zastupanog po punomoćniku Steven Turner</item>
    </izvorni_sadrzaj>
    <derivirana_varijabla naziv="DomainObject.Predmet.ProtuStrankaListFormated_1">
      <item>Biotehnološki park Varaždin d.o.o. zastupanog po punomoćniku Steven Turner</item>
    </derivirana_varijabla>
  </DomainObject.Predmet.ProtuStrankaListFormated>
  <DomainObject.Predmet.ProtuStrankaListFormatedOIB>
    <izvorni_sadrzaj>
      <item>Biotehnološki park Varaždin d.o.o., OIB 17353461085 zastupanog po punomoćniku Steven Turner</item>
    </izvorni_sadrzaj>
    <derivirana_varijabla naziv="DomainObject.Predmet.ProtuStrankaListFormatedOIB_1">
      <item>Biotehnološki park Varaždin d.o.o., OIB 17353461085 zastupanog po punomoćniku Steven Turner</item>
    </derivirana_varijabla>
  </DomainObject.Predmet.ProtuStrankaListFormatedOIB>
  <DomainObject.Predmet.ProtuStrankaListFormatedWithAdress>
    <izvorni_sadrzaj>
      <item>Biotehnološki park Varaždin d.o.o., Hondlova 2/9, 10000 Zagreb zastupanog po punomoćniku Steven Turner</item>
    </izvorni_sadrzaj>
    <derivirana_varijabla naziv="DomainObject.Predmet.ProtuStrankaListFormatedWithAdress_1">
      <item>Biotehnološki park Varaždin d.o.o., Hondlova 2/9, 10000 Zagreb zastupanog po punomoćniku Steven Turner</item>
    </derivirana_varijabla>
  </DomainObject.Predmet.ProtuStrankaListFormatedWithAdress>
  <DomainObject.Predmet.ProtuStrankaListFormatedWithAdressOIB>
    <izvorni_sadrzaj>
      <item>Biotehnološki park Varaždin d.o.o., OIB 17353461085, Hondlova 2/9, 10000 Zagreb zastupanog po punomoćniku Steven Turner</item>
    </izvorni_sadrzaj>
    <derivirana_varijabla naziv="DomainObject.Predmet.ProtuStrankaListFormatedWithAdressOIB_1">
      <item>Biotehnološki park Varaždin d.o.o., OIB 17353461085, Hondlova 2/9, 10000 Zagreb zastupanog po punomoćniku Steven Turner</item>
    </derivirana_varijabla>
  </DomainObject.Predmet.ProtuStrankaListFormatedWithAdressOIB>
  <DomainObject.Predmet.ProtuStrankaListNazivFormated>
    <izvorni_sadrzaj>
      <item>Biotehnološki park Varaždin d.o.o.</item>
    </izvorni_sadrzaj>
    <derivirana_varijabla naziv="DomainObject.Predmet.ProtuStrankaListNazivFormated_1">
      <item>Biotehnološki park Varaždin d.o.o.</item>
    </derivirana_varijabla>
  </DomainObject.Predmet.ProtuStrankaListNazivFormated>
  <DomainObject.Predmet.ProtuStrankaListNazivFormatedOIB>
    <izvorni_sadrzaj>
      <item>Biotehnološki park Varaždin d.o.o., OIB 17353461085</item>
    </izvorni_sadrzaj>
    <derivirana_varijabla naziv="DomainObject.Predmet.ProtuStrankaListNazivFormatedOIB_1">
      <item>Biotehnološki park Varaždin d.o.o., OIB 17353461085</item>
    </derivirana_varijabla>
  </DomainObject.Predmet.ProtuStrankaListNazivFormatedOIB>
  <DomainObject.Predmet.OstaliListFormated>
    <izvorni_sadrzaj>
      <item>Steven Turner punomoćnik sudionika u postupku Biotehnološki park Varaždin d.o.o.</item>
    </izvorni_sadrzaj>
    <derivirana_varijabla naziv="DomainObject.Predmet.OstaliListFormated_1">
      <item>Steven Turner punomoćnik sudionika u postupku Biotehnološki park Varaždin d.o.o.</item>
    </derivirana_varijabla>
  </DomainObject.Predmet.OstaliListFormated>
  <DomainObject.Predmet.OstaliListFormatedOIB>
    <izvorni_sadrzaj>
      <item>Steven Turner, OIB 75215390931 punomoćnik sudionika u postupku Biotehnološki park Varaždin d.o.o.</item>
    </izvorni_sadrzaj>
    <derivirana_varijabla naziv="DomainObject.Predmet.OstaliListFormatedOIB_1">
      <item>Steven Turner, OIB 75215390931 punomoćnik sudionika u postupku Biotehnološki park Varaždin d.o.o.</item>
    </derivirana_varijabla>
  </DomainObject.Predmet.OstaliListFormatedOIB>
  <DomainObject.Predmet.OstaliListFormatedWithAdress>
    <izvorni_sadrzaj>
      <item>Steven Turner, 20 Coburg Wharf, L3 4 EB Liverpool punomoćnik sudionika u postupku Biotehnološki park Varaždin d.o.o.</item>
    </izvorni_sadrzaj>
    <derivirana_varijabla naziv="DomainObject.Predmet.OstaliListFormatedWithAdress_1">
      <item>Steven Turner, 20 Coburg Wharf, L3 4 EB Liverpool punomoćnik sudionika u postupku Biotehnološki park Varaždin d.o.o.</item>
    </derivirana_varijabla>
  </DomainObject.Predmet.OstaliListFormatedWithAdress>
  <DomainObject.Predmet.OstaliListFormatedWithAdressOIB>
    <izvorni_sadrzaj>
      <item>Steven Turner, OIB 75215390931, 20 Coburg Wharf, L3 4 EB Liverpool punomoćnik sudionika u postupku Biotehnološki park Varaždin d.o.o.</item>
    </izvorni_sadrzaj>
    <derivirana_varijabla naziv="DomainObject.Predmet.OstaliListFormatedWithAdressOIB_1">
      <item>Steven Turner, OIB 75215390931, 20 Coburg Wharf, L3 4 EB Liverpool punomoćnik sudionika u postupku Biotehnološki park Varaždin d.o.o.</item>
    </derivirana_varijabla>
  </DomainObject.Predmet.OstaliListFormatedWithAdressOIB>
  <DomainObject.Predmet.OstaliListNazivFormated>
    <izvorni_sadrzaj>
      <item>Steven Turner</item>
    </izvorni_sadrzaj>
    <derivirana_varijabla naziv="DomainObject.Predmet.OstaliListNazivFormated_1">
      <item>Steven Turner</item>
    </derivirana_varijabla>
  </DomainObject.Predmet.OstaliListNazivFormated>
  <DomainObject.Predmet.OstaliListNazivFormatedOIB>
    <izvorni_sadrzaj>
      <item>Steven Turner, OIB 75215390931</item>
    </izvorni_sadrzaj>
    <derivirana_varijabla naziv="DomainObject.Predmet.OstaliListNazivFormatedOIB_1">
      <item>Steven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Biotehnološki park Varaždin d.o.o.</izvorni_sadrzaj>
    <derivirana_varijabla naziv="DomainObject.Predmet.ProtustrankaIDrugi_1">Biotehnološki park Varaždin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Biotehnološki park Varaždin d.o.o., OIB 17353461085, Hondlova 2/9, 10000 Zagreb</izvorni_sadrzaj>
    <derivirana_varijabla naziv="DomainObject.Predmet.ProtustrankaIDrugiAdressOIB_1">Biotehnološki park Varaždin d.o.o., OIB 17353461085,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Biotehnološki park Varaždin d.o.o.</item>
      <item>Steven Turner</item>
    </izvorni_sadrzaj>
    <derivirana_varijabla naziv="DomainObject.Predmet.SudioniciListNaziv_1">
      <item>FINA Regionalni centar Zagreb</item>
      <item>Biotehnološki park Varaždin d.o.o.</item>
      <item>Steven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Biotehnološki park Varaždin d.o.o., OIB 17353461085, Hondlova 2/9,10000 Zagreb</item>
      <item>Steven Turner, OIB 75215390931, 20 Coburg Wharf,L3 4 EB Liverpool</item>
    </izvorni_sadrzaj>
    <derivirana_varijabla naziv="DomainObject.Predmet.SudioniciListAdressOIB_1">
      <item>FINA Regionalni centar Zagreb, OIB 85821130368, Trg svibanjskih žrtava 1995. br. 1,10000 Zagreb</item>
      <item>Biotehnološki park Varaždin d.o.o., OIB 17353461085, Hondlova 2/9,10000 Zagreb</item>
      <item>Steven Turner, OIB 75215390931, 20 Coburg Wharf,L3 4 EB Liverpool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17353461085</item>
      <item>, OIB 75215390931</item>
    </izvorni_sadrzaj>
    <derivirana_varijabla naziv="DomainObject.Predmet.SudioniciListNazivOIB_1">
      <item>, OIB 85821130368</item>
      <item>, OIB 17353461085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1382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2017-03-09T10:03:00Z</dcterms:created>
  <dc:creator>Nada Nekić Plevko</dc:creator>
  <cp:lastModifiedBy>Nada Nekić Plevko</cp:lastModifiedBy>
  <cp:lastPrinted>2017-03-09T10:04:00Z</cp:lastPrinted>
  <dcterms:modified xmlns:xsi="http://www.w3.org/2001/XMLSchema-instance" xsi:type="dcterms:W3CDTF">2017-03-09T10:04:00Z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