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8DA4A" w14:paraId="2910301B" w:rsidRDefault="00431751" w:rsidP="00431751" w:rsidR="00431751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D124C6E" w:rsidRDefault="00431751" w:rsidP="00431751" w:rsidR="00431751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20B02E2" w:rsidRDefault="00431751" w:rsidP="00431751" w:rsidR="00431751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B7A79BC" w:rsidRDefault="00431751" w:rsidP="00431751" w:rsidR="00431751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49CEEDA" w:rsidRDefault="00431751" w:rsidP="00431751" w:rsidR="00431751">
      <w:pPr>
        <w:tabs>
          <w:tab w:pos="709" w:val="left"/>
        </w:tabs>
        <w:jc w:val="right"/>
      </w:pPr>
      <w:r>
        <w:t xml:space="preserve">42. St-2297/2017    </w:t>
      </w:r>
    </w:p>
    <w:p w14:textId="77777777" w14:paraId="6383D498" w:rsidRDefault="00431751" w:rsidP="00431751" w:rsidR="00431751">
      <w:pPr>
        <w:tabs>
          <w:tab w:pos="709" w:val="left"/>
        </w:tabs>
        <w:jc w:val="right"/>
      </w:pPr>
    </w:p>
    <w:p w14:textId="77777777" w14:paraId="537FBC49" w:rsidRDefault="00431751" w:rsidP="00431751" w:rsidR="00431751">
      <w:pPr>
        <w:tabs>
          <w:tab w:pos="709" w:val="left"/>
        </w:tabs>
        <w:jc w:val="right"/>
      </w:pPr>
    </w:p>
    <w:p w14:textId="77777777" w14:paraId="66671A07" w:rsidRDefault="00431751" w:rsidP="00431751" w:rsidR="00431751">
      <w:pPr>
        <w:tabs>
          <w:tab w:pos="709" w:val="left"/>
        </w:tabs>
        <w:jc w:val="center"/>
      </w:pPr>
      <w:r>
        <w:t>R E P U B L I K A   H R V A T S K A</w:t>
      </w:r>
    </w:p>
    <w:p w14:textId="77777777" w14:paraId="1C5E72C2" w:rsidRDefault="00431751" w:rsidP="00431751" w:rsidR="00431751">
      <w:pPr>
        <w:tabs>
          <w:tab w:pos="709" w:val="left"/>
        </w:tabs>
        <w:jc w:val="center"/>
      </w:pPr>
    </w:p>
    <w:p w14:textId="77777777" w14:paraId="6E654BC0" w:rsidRDefault="00431751" w:rsidP="00431751" w:rsidR="00431751">
      <w:pPr>
        <w:tabs>
          <w:tab w:pos="709" w:val="left"/>
        </w:tabs>
        <w:jc w:val="center"/>
      </w:pPr>
      <w:r>
        <w:t>R J E Š E N J E</w:t>
      </w:r>
    </w:p>
    <w:p w14:textId="77777777" w14:paraId="3F17E555" w:rsidRDefault="00431751" w:rsidP="00431751" w:rsidR="00431751">
      <w:pPr>
        <w:tabs>
          <w:tab w:pos="709" w:val="left"/>
        </w:tabs>
        <w:jc w:val="both"/>
      </w:pPr>
    </w:p>
    <w:p w14:textId="77777777" w14:paraId="12C5CCF7" w:rsidRDefault="00431751" w:rsidP="00431751" w:rsidR="00431751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Regionalni centar Zagreb, Trg svibanjskih žrtava 1995 br. 1, OIB: 85821130368, za provedbu skraćenog stečajnog postupka nad dužnikom MAXXO d.o.o. za internetske usluge, Zagreb, Zavrtnica 17, zgrada 7, OIB: 98910331176, dana 6. prosinca 2017.g. </w:t>
      </w:r>
    </w:p>
    <w:p w14:textId="77777777" w14:paraId="4954E676" w:rsidRDefault="00431751" w:rsidP="00431751" w:rsidR="00431751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591A28B0" w:rsidRDefault="00431751" w:rsidP="00431751" w:rsidR="00431751">
      <w:pPr>
        <w:tabs>
          <w:tab w:pos="709" w:val="left"/>
        </w:tabs>
        <w:jc w:val="center"/>
      </w:pPr>
      <w:r>
        <w:t>r i j e š i o   j e</w:t>
      </w:r>
    </w:p>
    <w:p w14:textId="77777777" w14:paraId="5B97D063" w:rsidRDefault="00431751" w:rsidP="00431751" w:rsidR="00431751">
      <w:pPr>
        <w:tabs>
          <w:tab w:pos="709" w:val="left"/>
        </w:tabs>
        <w:jc w:val="center"/>
      </w:pPr>
    </w:p>
    <w:p w14:textId="77777777" w14:paraId="6A2247BE" w:rsidRDefault="00431751" w:rsidP="00431751" w:rsidR="00431751">
      <w:pPr>
        <w:tabs>
          <w:tab w:pos="709" w:val="left"/>
        </w:tabs>
        <w:jc w:val="both"/>
      </w:pPr>
    </w:p>
    <w:p w14:textId="77777777" w14:paraId="402745CD" w:rsidRDefault="00431751" w:rsidP="00431751" w:rsidR="00431751">
      <w:pPr>
        <w:ind w:firstLine="708"/>
        <w:jc w:val="both"/>
      </w:pPr>
      <w:r>
        <w:t xml:space="preserve">I   Otvara se stečajni postupak nad dužnikom MAXXO d.o.o. za internetske usluge, Zagreb, Zavrtnica 17, zgrada 7, OIB: 98910331176. </w:t>
      </w:r>
    </w:p>
    <w:p w14:textId="77777777" w14:paraId="3DAD9407" w:rsidRDefault="00431751" w:rsidP="00431751" w:rsidR="00431751">
      <w:pPr>
        <w:ind w:firstLine="708"/>
        <w:jc w:val="both"/>
      </w:pPr>
      <w:r>
        <w:t xml:space="preserve">Stečajni postupak otvoren je 6. prosinca 2017.g. u 15,00 sati kada je ovo rješenje objavljeno na mrežnoj stanici e-oglasne ploče ovog suda.    </w:t>
      </w:r>
    </w:p>
    <w:p w14:textId="77777777" w14:paraId="4714A01E" w:rsidRDefault="00431751" w:rsidP="00431751" w:rsidR="00431751">
      <w:pPr>
        <w:ind w:firstLine="708"/>
        <w:jc w:val="both"/>
      </w:pPr>
      <w:r>
        <w:t xml:space="preserve">  </w:t>
      </w:r>
    </w:p>
    <w:p w14:textId="77777777" w14:paraId="7D4F74FD" w:rsidRDefault="00431751" w:rsidP="00431751" w:rsidR="00431751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Igor Lukačić, Zagreb, VII Požarinje 2 A, OIB: 30664221643.  </w:t>
      </w:r>
    </w:p>
    <w:p w14:textId="77777777" w14:paraId="6C4802CC" w:rsidRDefault="00431751" w:rsidP="00431751" w:rsidR="00431751">
      <w:pPr>
        <w:ind w:firstLine="708"/>
        <w:jc w:val="both"/>
      </w:pPr>
    </w:p>
    <w:p w14:textId="77777777" w14:paraId="21A033BD" w:rsidRDefault="00431751" w:rsidP="00431751" w:rsidR="00431751">
      <w:pPr>
        <w:ind w:firstLine="708"/>
        <w:jc w:val="both"/>
      </w:pPr>
      <w:r>
        <w:t>III  Zaključuje se stečajni postupak nad dužnikom MAXXO d.o.o. za internetske usluge, Zagreb, Zavrtnica 17, zgrada 7, OIB: 98910331176.</w:t>
      </w:r>
    </w:p>
    <w:p w14:textId="77777777" w14:paraId="19ED953B" w:rsidRDefault="00431751" w:rsidP="00431751" w:rsidR="00431751">
      <w:pPr>
        <w:ind w:firstLine="708"/>
        <w:jc w:val="both"/>
      </w:pPr>
      <w:r>
        <w:tab/>
      </w:r>
    </w:p>
    <w:p w14:textId="77777777" w14:paraId="4A82BB6B" w:rsidRDefault="00431751" w:rsidP="00431751" w:rsidR="00431751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145CE08D" w:rsidRDefault="00431751" w:rsidP="00431751" w:rsidR="00431751">
      <w:pPr>
        <w:ind w:firstLine="708"/>
        <w:jc w:val="both"/>
      </w:pPr>
    </w:p>
    <w:p w14:textId="77777777" w14:paraId="4A1F2B2F" w:rsidRDefault="00431751" w:rsidP="00431751" w:rsidR="00431751">
      <w:pPr>
        <w:ind w:firstLine="708"/>
        <w:jc w:val="both"/>
      </w:pPr>
    </w:p>
    <w:p w14:textId="77777777" w14:paraId="28C87920" w:rsidRDefault="00431751" w:rsidP="00431751" w:rsidR="00431751">
      <w:pPr>
        <w:jc w:val="center"/>
      </w:pPr>
      <w:r>
        <w:t>Obrazloženje</w:t>
      </w:r>
    </w:p>
    <w:p w14:textId="77777777" w14:paraId="2DDB8C4E" w:rsidRDefault="00431751" w:rsidP="00431751" w:rsidR="00431751">
      <w:pPr>
        <w:jc w:val="center"/>
      </w:pPr>
    </w:p>
    <w:p w14:textId="77777777" w14:paraId="5AA25158" w:rsidRDefault="00431751" w:rsidP="00431751" w:rsidR="00431751">
      <w:pPr>
        <w:jc w:val="center"/>
      </w:pPr>
    </w:p>
    <w:p w14:textId="77777777" w14:paraId="201781F9" w:rsidRDefault="00431751" w:rsidP="00431751" w:rsidR="00431751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0E2019A" w:rsidRDefault="00431751" w:rsidP="00431751" w:rsidR="00431751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9644A1C" w:rsidRDefault="00431751" w:rsidP="00431751" w:rsidR="00431751">
      <w:pPr>
        <w:tabs>
          <w:tab w:pos="709" w:val="left"/>
          <w:tab w:pos="1080" w:val="left"/>
          <w:tab w:pos="5940" w:val="left"/>
        </w:tabs>
      </w:pPr>
      <w:r>
        <w:tab/>
        <w:t>Zastupnik po zakonu dužnika nije postupio po zaključku suda.</w:t>
      </w:r>
    </w:p>
    <w:p w14:textId="77777777" w14:paraId="577BF3DB" w:rsidRDefault="00431751" w:rsidP="00431751" w:rsidR="00431751">
      <w:pPr>
        <w:tabs>
          <w:tab w:pos="1080" w:val="left"/>
          <w:tab w:pos="5940" w:val="left"/>
        </w:tabs>
        <w:jc w:val="center"/>
      </w:pPr>
      <w:r>
        <w:t>-   /   -</w:t>
      </w:r>
    </w:p>
    <w:p w14:textId="77777777" w14:paraId="4946F0AD" w:rsidRDefault="00431751" w:rsidP="00431751" w:rsidR="00431751">
      <w:pPr>
        <w:tabs>
          <w:tab w:pos="1080" w:val="left"/>
          <w:tab w:pos="5940" w:val="left"/>
        </w:tabs>
        <w:jc w:val="center"/>
      </w:pPr>
    </w:p>
    <w:p w14:textId="77777777" w14:paraId="418BE7B4" w:rsidRDefault="00431751" w:rsidP="00431751" w:rsidR="00431751">
      <w:pPr>
        <w:tabs>
          <w:tab w:pos="1080" w:val="left"/>
          <w:tab w:pos="5940" w:val="left"/>
        </w:tabs>
        <w:jc w:val="center"/>
      </w:pPr>
    </w:p>
    <w:p w14:textId="77777777" w14:paraId="2F44A97A" w:rsidRDefault="00431751" w:rsidP="00431751" w:rsidR="00431751">
      <w:pPr>
        <w:tabs>
          <w:tab w:pos="1080" w:val="left"/>
          <w:tab w:pos="5940" w:val="left"/>
        </w:tabs>
      </w:pPr>
    </w:p>
    <w:p w14:textId="77777777" w14:paraId="782672ED" w:rsidRDefault="00431751" w:rsidP="00431751" w:rsidR="00431751">
      <w:pPr>
        <w:tabs>
          <w:tab w:pos="1080" w:val="left"/>
          <w:tab w:pos="5940" w:val="left"/>
        </w:tabs>
        <w:jc w:val="center"/>
      </w:pPr>
      <w:r>
        <w:t>-   2   -</w:t>
      </w:r>
    </w:p>
    <w:p w14:textId="77777777" w14:paraId="7613E47B" w:rsidRDefault="00431751" w:rsidP="00431751" w:rsidR="00431751">
      <w:pPr>
        <w:tabs>
          <w:tab w:pos="1080" w:val="left"/>
          <w:tab w:pos="5940" w:val="left"/>
        </w:tabs>
      </w:pPr>
    </w:p>
    <w:p w14:textId="77777777" w14:paraId="74314295" w:rsidRDefault="00431751" w:rsidP="00431751" w:rsidR="00431751">
      <w:pPr>
        <w:tabs>
          <w:tab w:pos="1080" w:val="left"/>
          <w:tab w:pos="5940" w:val="left"/>
        </w:tabs>
        <w:jc w:val="both"/>
      </w:pPr>
      <w: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D95EAFC" w:rsidTr="00431751" w:rsidR="00431751">
        <w:tc>
          <w:tcPr>
            <w:tcW w:type="dxa" w:w="2346"/>
          </w:tcPr>
          <w:p w14:textId="77777777" w14:paraId="20D450BB" w:rsidRDefault="00431751" w:rsidR="00431751">
            <w:pPr>
              <w:tabs>
                <w:tab w:pos="709" w:val="left"/>
              </w:tabs>
              <w:jc w:val="right"/>
            </w:pPr>
            <w:r>
              <w:t>42. St-2297/2017</w:t>
            </w:r>
          </w:p>
          <w:p w14:textId="77777777" w14:paraId="0C29E07E" w:rsidRDefault="00431751" w:rsidR="00431751">
            <w:pPr>
              <w:tabs>
                <w:tab w:pos="1080" w:val="left"/>
                <w:tab w:pos="5940" w:val="left"/>
              </w:tabs>
              <w:jc w:val="right"/>
            </w:pPr>
          </w:p>
        </w:tc>
      </w:tr>
    </w:tbl>
    <w:p w14:textId="77777777" w14:paraId="3B649BA4" w:rsidRDefault="00431751" w:rsidP="00431751" w:rsidR="00431751">
      <w:pPr>
        <w:jc w:val="both"/>
      </w:pPr>
    </w:p>
    <w:p w14:textId="77777777" w14:paraId="1DB3B11B" w:rsidRDefault="00431751" w:rsidP="00431751" w:rsidR="00431751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119E1A13" w:rsidRDefault="00431751" w:rsidP="00431751" w:rsidR="00431751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95B0664" w:rsidRDefault="00431751" w:rsidP="00431751" w:rsidR="00431751">
      <w:pPr>
        <w:jc w:val="both"/>
      </w:pPr>
      <w:r>
        <w:tab/>
        <w:t>Stoga je odlučeno kao u izreci ovog rješenja sukladno odredbi čl. 431 SZ.</w:t>
      </w:r>
    </w:p>
    <w:p w14:textId="77777777" w14:paraId="34113313" w:rsidRDefault="00431751" w:rsidP="00431751" w:rsidR="00431751">
      <w:pPr>
        <w:jc w:val="both"/>
      </w:pPr>
      <w:r>
        <w:tab/>
        <w:t>Izbor stečajnog upravitelja odabran je primjenom odredbe čl. 432 SZ.</w:t>
      </w:r>
    </w:p>
    <w:p w14:textId="77777777" w14:paraId="12E1266A" w:rsidRDefault="00431751" w:rsidP="00431751" w:rsidR="00431751">
      <w:pPr>
        <w:jc w:val="both"/>
      </w:pPr>
      <w:r>
        <w:tab/>
      </w:r>
    </w:p>
    <w:p w14:textId="77777777" w14:paraId="628B610F" w:rsidRDefault="00431751" w:rsidP="00431751" w:rsidR="00431751">
      <w:pPr>
        <w:tabs>
          <w:tab w:pos="709" w:val="left"/>
        </w:tabs>
        <w:jc w:val="center"/>
      </w:pPr>
      <w:r>
        <w:t xml:space="preserve">U Zagrebu,  6. prosinca 2017.g. </w:t>
      </w:r>
    </w:p>
    <w:p w14:textId="77777777" w14:paraId="18177144" w:rsidRDefault="00431751" w:rsidP="00431751" w:rsidR="00431751">
      <w:pPr>
        <w:tabs>
          <w:tab w:pos="709" w:val="left"/>
        </w:tabs>
        <w:jc w:val="center"/>
      </w:pPr>
    </w:p>
    <w:p w14:textId="77777777" w14:paraId="5660F7FF" w:rsidRDefault="00431751" w:rsidP="00431751" w:rsidR="00431751">
      <w:pPr>
        <w:tabs>
          <w:tab w:pos="709" w:val="left"/>
        </w:tabs>
      </w:pPr>
    </w:p>
    <w:p w14:textId="77777777" w14:paraId="6116D79D" w:rsidRDefault="00431751" w:rsidP="00431751" w:rsidR="0043175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45A840B" w:rsidRDefault="00431751" w:rsidP="00431751" w:rsidR="00431751">
      <w:pPr>
        <w:tabs>
          <w:tab w:pos="709" w:val="left"/>
        </w:tabs>
      </w:pPr>
    </w:p>
    <w:p w14:textId="77777777" w14:paraId="5F8863F3" w:rsidRDefault="00431751" w:rsidP="00431751" w:rsidR="0043175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E6F45D6" w:rsidRDefault="00431751" w:rsidP="00431751" w:rsidR="00431751">
      <w:pPr>
        <w:tabs>
          <w:tab w:pos="709" w:val="left"/>
        </w:tabs>
      </w:pPr>
    </w:p>
    <w:p w14:textId="77777777" w14:paraId="5DD6CD13" w:rsidRDefault="00431751" w:rsidP="00431751" w:rsidR="00431751">
      <w:pPr>
        <w:tabs>
          <w:tab w:pos="720" w:val="left"/>
        </w:tabs>
        <w:ind w:right="-422"/>
      </w:pPr>
      <w:r>
        <w:t>UPUTA O PRAVNOM LIJEKU:</w:t>
      </w:r>
    </w:p>
    <w:p w14:textId="77777777" w14:paraId="148643CC" w:rsidRDefault="00431751" w:rsidP="00431751" w:rsidR="00431751">
      <w:pPr>
        <w:tabs>
          <w:tab w:pos="720" w:val="left"/>
        </w:tabs>
        <w:ind w:right="-422"/>
        <w:jc w:val="both"/>
      </w:pPr>
      <w:r>
        <w:t xml:space="preserve">Protiv ovog rješenja nezadovoljna stranka može uložiti žalbu Visokom trgovačkom sudu </w:t>
      </w:r>
    </w:p>
    <w:p w14:textId="77777777" w14:paraId="7DE3A02E" w:rsidRDefault="00431751" w:rsidP="00431751" w:rsidR="00431751">
      <w:pPr>
        <w:tabs>
          <w:tab w:pos="720" w:val="left"/>
        </w:tabs>
        <w:ind w:right="-422"/>
        <w:jc w:val="both"/>
      </w:pPr>
      <w:r>
        <w:t xml:space="preserve">RH u roku od 8 dana od primitka ovog rješenja, a žalba se ulaže putem ovog Suda u 3 primjerka. </w:t>
      </w:r>
    </w:p>
    <w:p w14:textId="77777777" w14:paraId="2084F1F5" w:rsidRDefault="00431751" w:rsidP="00431751" w:rsidR="00431751">
      <w:pPr>
        <w:tabs>
          <w:tab w:pos="720" w:val="left"/>
        </w:tabs>
        <w:ind w:right="-422"/>
        <w:jc w:val="both"/>
      </w:pPr>
    </w:p>
    <w:p w14:textId="77777777" w14:paraId="27431767" w:rsidRDefault="00431751" w:rsidP="00431751" w:rsidR="00431751">
      <w:pPr>
        <w:tabs>
          <w:tab w:pos="720" w:val="left"/>
        </w:tabs>
        <w:ind w:right="-422"/>
        <w:jc w:val="both"/>
      </w:pPr>
    </w:p>
    <w:p w14:textId="77777777" w14:paraId="53E58443" w:rsidRDefault="00431751" w:rsidP="00431751" w:rsidR="00431751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270FE0DF" w:rsidRDefault="00431751" w:rsidP="00431751" w:rsidR="00431751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27329F62" w:rsidRDefault="00431751" w:rsidP="00431751" w:rsidR="00431751">
      <w:pPr>
        <w:tabs>
          <w:tab w:pos="720" w:val="left"/>
        </w:tabs>
        <w:ind w:right="-422"/>
        <w:jc w:val="both"/>
      </w:pPr>
    </w:p>
    <w:p w14:textId="77777777" w14:paraId="5C193A4E" w:rsidRDefault="00431751" w:rsidP="00431751" w:rsidR="00431751">
      <w:pPr>
        <w:tabs>
          <w:tab w:pos="709" w:val="left"/>
        </w:tabs>
      </w:pPr>
    </w:p>
    <w:p w14:textId="77777777" w14:paraId="4EDEBC05" w:rsidRDefault="00431751" w:rsidP="00431751" w:rsidR="00431751">
      <w:pPr>
        <w:pStyle w:val="Odlomakpopisa"/>
        <w:jc w:val="both"/>
      </w:pPr>
    </w:p>
    <w:p w14:textId="77777777" w14:paraId="51DFE50E" w:rsidRDefault="00431751" w:rsidP="00431751" w:rsidR="00431751">
      <w:pPr>
        <w:jc w:val="both"/>
      </w:pPr>
    </w:p>
    <w:p w14:textId="06D11545" w14:paraId="06D1154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31751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317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7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7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7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7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3175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431751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31751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431751"/>
    <w:pPr>
      <w:ind w:left="720"/>
      <w:contextualSpacing/>
    </w:pPr>
  </w:style>
  <w:style w:styleId="Reetkatablice" w:type="table">
    <w:name w:val="Table Grid"/>
    <w:basedOn w:val="Obinatablica"/>
    <w:rsid w:val="0043175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31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175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31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7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7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7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7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43175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431751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431751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431751"/>
    <w:pPr>
      <w:ind w:left="720"/>
      <w:contextualSpacing/>
    </w:pPr>
  </w:style>
  <w:style w:styleId="Reetkatablice" w:type="table">
    <w:name w:val="Table Grid"/>
    <w:basedOn w:val="Obinatablica"/>
    <w:rsid w:val="0043175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31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175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339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2297</izvorni_sadrzaj>
    <derivirana_varijabla naziv="DomainObject.Predmet.Broj_1">2297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St-2297/2017</izvorni_sadrzaj>
    <derivirana_varijabla naziv="DomainObject.Predmet.OznakaBroj_1">St-2297/2017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MAXXO društvo s ograničenom odgovornošću za internetske usluge</izvorni_sadrzaj>
    <derivirana_varijabla naziv="DomainObject.Predmet.ProtustrankaFormated_1">  MAXXO društvo s ograničenom odgovornošću za internetske usluge</derivirana_varijabla>
  </DomainObject.Predmet.ProtustrankaFormated>
  <DomainObject.Predmet.ProtustrankaFormatedOIB>
    <izvorni_sadrzaj>  MAXXO društvo s ograničenom odgovornošću za internetske usluge, OIB 98910331176</izvorni_sadrzaj>
    <derivirana_varijabla naziv="DomainObject.Predmet.ProtustrankaFormatedOIB_1">  MAXXO društvo s ograničenom odgovornošću za internetske usluge, OIB 98910331176</derivirana_varijabla>
  </DomainObject.Predmet.ProtustrankaFormatedOIB>
  <DomainObject.Predmet.ProtustrankaFormatedWithAdress>
    <izvorni_sadrzaj> MAXXO društvo s ograničenom odgovornošću za internetske usluge, Zavrtnica 17, zgrada 7, 10000 Zagreb</izvorni_sadrzaj>
    <derivirana_varijabla naziv="DomainObject.Predmet.ProtustrankaFormatedWithAdress_1"> MAXXO društvo s ograničenom odgovornošću za internetske usluge, Zavrtnica 17, zgrada 7, 10000 Zagreb</derivirana_varijabla>
  </DomainObject.Predmet.ProtustrankaFormatedWithAdress>
  <DomainObject.Predmet.ProtustrankaFormatedWithAdressOIB>
    <izvorni_sadrzaj> MAXXO društvo s ograničenom odgovornošću za internetske usluge, OIB 98910331176, Zavrtnica 17, zgrada 7, 10000 Zagreb</izvorni_sadrzaj>
    <derivirana_varijabla naziv="DomainObject.Predmet.ProtustrankaFormatedWithAdressOIB_1"> MAXXO društvo s ograničenom odgovornošću za internetske usluge, OIB 98910331176, Zavrtnica 17, zgrada 7, 10000 Zagreb</derivirana_varijabla>
  </DomainObject.Predmet.ProtustrankaFormatedWithAdressOIB>
  <DomainObject.Predmet.ProtustrankaWithAdress>
    <izvorni_sadrzaj>MAXXO društvo s ograničenom odgovornošću za internetske usluge Zavrtnica 17, zgrada 7, 10000 Zagreb</izvorni_sadrzaj>
    <derivirana_varijabla naziv="DomainObject.Predmet.ProtustrankaWithAdress_1">MAXXO društvo s ograničenom odgovornošću za internetske usluge Zavrtnica 17, zgrada 7, 10000 Zagreb</derivirana_varijabla>
  </DomainObject.Predmet.ProtustrankaWithAdress>
  <DomainObject.Predmet.ProtustrankaWithAdressOIB>
    <izvorni_sadrzaj>MAXXO društvo s ograničenom odgovornošću za internetske usluge, OIB 98910331176, Zavrtnica 17, zgrada 7, 10000 Zagreb</izvorni_sadrzaj>
    <derivirana_varijabla naziv="DomainObject.Predmet.ProtustrankaWithAdressOIB_1">MAXXO društvo s ograničenom odgovornošću za internetske usluge, OIB 98910331176, Zavrtnica 17, zgrada 7, 10000 Zagreb</derivirana_varijabla>
  </DomainObject.Predmet.ProtustrankaWithAdressOIB>
  <DomainObject.Predmet.ProtustrankaNazivFormated>
    <izvorni_sadrzaj>MAXXO društvo s ograničenom odgovornošću za internetske usluge</izvorni_sadrzaj>
    <derivirana_varijabla naziv="DomainObject.Predmet.ProtustrankaNazivFormated_1">MAXXO društvo s ograničenom odgovornošću za internetske usluge</derivirana_varijabla>
  </DomainObject.Predmet.ProtustrankaNazivFormated>
  <DomainObject.Predmet.ProtustrankaNazivFormatedOIB>
    <izvorni_sadrzaj>MAXXO društvo s ograničenom odgovornošću za internetske usluge, OIB 98910331176</izvorni_sadrzaj>
    <derivirana_varijabla naziv="DomainObject.Predmet.ProtustrankaNazivFormatedOIB_1">MAXXO društvo s ograničenom odgovornošću za internetske usluge, OIB 98910331176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MAXXO društvo s ograničenom odgovornošću za internetske usluge</item>
    </izvorni_sadrzaj>
    <derivirana_varijabla naziv="DomainObject.Predmet.ProtuStrankaListFormated_1">
      <item>MAXXO društvo s ograničenom odgovornošću za internetske usluge</item>
    </derivirana_varijabla>
  </DomainObject.Predmet.ProtuStrankaListFormated>
  <DomainObject.Predmet.ProtuStrankaListFormatedOIB>
    <izvorni_sadrzaj>
      <item>MAXXO društvo s ograničenom odgovornošću za internetske usluge, OIB 98910331176</item>
    </izvorni_sadrzaj>
    <derivirana_varijabla naziv="DomainObject.Predmet.ProtuStrankaListFormatedOIB_1">
      <item>MAXXO društvo s ograničenom odgovornošću za internetske usluge, OIB 98910331176</item>
    </derivirana_varijabla>
  </DomainObject.Predmet.ProtuStrankaListFormatedOIB>
  <DomainObject.Predmet.ProtuStrankaListFormatedWithAdress>
    <izvorni_sadrzaj>
      <item>MAXXO društvo s ograničenom odgovornošću za internetske usluge, Zavrtnica 17, zgrada 7, 10000 Zagreb</item>
    </izvorni_sadrzaj>
    <derivirana_varijabla naziv="DomainObject.Predmet.ProtuStrankaListFormatedWithAdress_1">
      <item>MAXXO društvo s ograničenom odgovornošću za internetske usluge, Zavrtnica 17, zgrada 7, 10000 Zagreb</item>
    </derivirana_varijabla>
  </DomainObject.Predmet.ProtuStrankaListFormatedWithAdress>
  <DomainObject.Predmet.ProtuStrankaListFormatedWithAdressOIB>
    <izvorni_sadrzaj>
      <item>MAXXO društvo s ograničenom odgovornošću za internetske usluge, OIB 98910331176, Zavrtnica 17, zgrada 7, 10000 Zagreb</item>
    </izvorni_sadrzaj>
    <derivirana_varijabla naziv="DomainObject.Predmet.ProtuStrankaListFormatedWithAdressOIB_1">
      <item>MAXXO društvo s ograničenom odgovornošću za internetske usluge, OIB 98910331176, Zavrtnica 17, zgrada 7, 10000 Zagreb</item>
    </derivirana_varijabla>
  </DomainObject.Predmet.ProtuStrankaListFormatedWithAdressOIB>
  <DomainObject.Predmet.ProtuStrankaListNazivFormated>
    <izvorni_sadrzaj>
      <item>MAXXO društvo s ograničenom odgovornošću za internetske usluge</item>
    </izvorni_sadrzaj>
    <derivirana_varijabla naziv="DomainObject.Predmet.ProtuStrankaListNazivFormated_1">
      <item>MAXXO društvo s ograničenom odgovornošću za internetske usluge</item>
    </derivirana_varijabla>
  </DomainObject.Predmet.ProtuStrankaListNazivFormated>
  <DomainObject.Predmet.ProtuStrankaListNazivFormatedOIB>
    <izvorni_sadrzaj>
      <item>MAXXO društvo s ograničenom odgovornošću za internetske usluge, OIB 98910331176</item>
    </izvorni_sadrzaj>
    <derivirana_varijabla naziv="DomainObject.Predmet.ProtuStrankaListNazivFormatedOIB_1">
      <item>MAXXO društvo s ograničenom odgovornošću za internetske usluge, OIB 98910331176</item>
    </derivirana_varijabla>
  </DomainObject.Predmet.ProtuStrankaListNazivFormatedOIB>
  <DomainObject.Predmet.OstaliListFormated>
    <izvorni_sadrzaj>
      <item>Renato Zdjelar</item>
      <item>HRVATSKI ZAVOD ZA MIROVINSKO OSIGURANJE</item>
    </izvorni_sadrzaj>
    <derivirana_varijabla naziv="DomainObject.Predmet.OstaliListFormated_1">
      <item>Renato Zdjelar</item>
      <item>HRVATSKI ZAVOD ZA MIROVINSKO OSIGURANJE</item>
    </derivirana_varijabla>
  </DomainObject.Predmet.OstaliListFormated>
  <DomainObject.Predmet.OstaliListFormatedOIB>
    <izvorni_sadrzaj>
      <item>Renato Zdjelar, OIB 26395802128</item>
      <item>HRVATSKI ZAVOD ZA MIROVINSKO OSIGURANJE, OIB 84397956623</item>
    </izvorni_sadrzaj>
    <derivirana_varijabla naziv="DomainObject.Predmet.OstaliListFormatedOIB_1">
      <item>Renato Zdjelar, OIB 26395802128</item>
      <item>HRVATSKI ZAVOD ZA MIROVINSKO OSIGURANJE, OIB 84397956623</item>
    </derivirana_varijabla>
  </DomainObject.Predmet.OstaliListFormatedOIB>
  <DomainObject.Predmet.OstaliListFormatedWithAdress>
    <izvorni_sadrzaj>
      <item>Renato Zdjelar, Ulica Gupčeve Lipe 12, 10000 Zagreb</item>
      <item>HRVATSKI ZAVOD ZA MIROVINSKO OSIGURANJE, Trpimirova 4, 10000 Zagreb</item>
    </izvorni_sadrzaj>
    <derivirana_varijabla naziv="DomainObject.Predmet.OstaliListFormatedWithAdress_1">
      <item>Renato Zdjelar, Ulica Gupčeve Lipe 12,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Renato Zdjelar, OIB 26395802128, Ulica Gupčeve Lipe 12, 10000 Zagreb</item>
      <item>HRVATSKI ZAVOD ZA MIROVINSKO OSIGURANJE, OIB 84397956623, Trpimirova 4, 10000 Zagreb</item>
    </izvorni_sadrzaj>
    <derivirana_varijabla naziv="DomainObject.Predmet.OstaliListFormatedWithAdressOIB_1">
      <item>Renato Zdjelar, OIB 26395802128, Ulica Gupčeve Lipe 12,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Renato Zdjelar</item>
      <item>HRVATSKI ZAVOD ZA MIROVINSKO OSIGURANJE</item>
    </izvorni_sadrzaj>
    <derivirana_varijabla naziv="DomainObject.Predmet.OstaliListNazivFormated_1">
      <item>Renato Zdjelar</item>
      <item>HRVATSKI ZAVOD ZA MIROVINSKO OSIGURANJE</item>
    </derivirana_varijabla>
  </DomainObject.Predmet.OstaliListNazivFormated>
  <DomainObject.Predmet.OstaliListNazivFormatedOIB>
    <izvorni_sadrzaj>
      <item>Renato Zdjelar, OIB 26395802128</item>
      <item>HRVATSKI ZAVOD ZA MIROVINSKO OSIGURANJE, OIB 84397956623</item>
    </izvorni_sadrzaj>
    <derivirana_varijabla naziv="DomainObject.Predmet.OstaliListNazivFormatedOIB_1">
      <item>Renato Zdjelar, OIB 26395802128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MAXXO društvo s ograničenom odgovornošću za internetske usluge</izvorni_sadrzaj>
    <derivirana_varijabla naziv="DomainObject.Predmet.ProtustrankaIDrugi_1">MAXXO društvo s ograničenom odgovornošću za internetske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MAXXO društvo s ograničenom odgovornošću za internetske usluge, OIB 98910331176, Zavrtnica 17, zgrada 7, 10000 Zagreb</izvorni_sadrzaj>
    <derivirana_varijabla naziv="DomainObject.Predmet.ProtustrankaIDrugiAdressOIB_1">MAXXO društvo s ograničenom odgovornošću za internetske usluge, OIB 98910331176, Zavrtnica 17, zgrada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MAXXO društvo s ograničenom odgovornošću za internetske usluge</item>
      <item>Renato Zdjelar</item>
      <item>HRVATSKI ZAVOD ZA MIROVINSKO OSIGURANJE</item>
    </izvorni_sadrzaj>
    <derivirana_varijabla naziv="DomainObject.Predmet.SudioniciListNaziv_1">
      <item>FINA Regionalni centar Zagreb</item>
      <item>MAXXO društvo s ograničenom odgovornošću za internetske usluge</item>
      <item>Renato Zdjelar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MAXXO društvo s ograničenom odgovornošću za internetske usluge, OIB 98910331176, Zavrtnica 17, zgrada 7,10000 Zagreb</item>
      <item>Renato Zdjelar, OIB 26395802128, Ulica Gupčeve Lipe 12,10000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MAXXO društvo s ograničenom odgovornošću za internetske usluge, OIB 98910331176, Zavrtnica 17, zgrada 7,10000 Zagreb</item>
      <item>Renato Zdjelar, OIB 26395802128, Ulica Gupčeve Lipe 12,10000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98910331176</item>
      <item>, OIB 26395802128</item>
      <item>, OIB 84397956623</item>
    </izvorni_sadrzaj>
    <derivirana_varijabla naziv="DomainObject.Predmet.SudioniciListNazivOIB_1">
      <item>, OIB 85821130368</item>
      <item>, OIB 98910331176</item>
      <item>, OIB 26395802128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1991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2017-12-06T08:52:00Z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