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37c8c" w14:paraId="a737c8c" w:rsidRDefault="005B7BB7" w:rsidP="005B7BB7" w:rsidR="005B7BB7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B7BB7" w:rsidP="005B7BB7" w:rsidR="005B7BB7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B7BB7" w:rsidP="005B7BB7" w:rsidR="005B7BB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B7BB7" w:rsidP="005B7BB7" w:rsidR="005B7BB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B7BB7" w:rsidP="005B7BB7" w:rsidR="005B7BB7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B7BB7" w:rsidP="005B7BB7" w:rsidR="005B7BB7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5B7BB7" w:rsidP="005B7BB7" w:rsidR="005B7BB7" w:rsidRPr="005D578C">
      <w:pPr>
        <w:jc w:val="center"/>
        <w:rPr>
          <w:rFonts w:cs="Times New Roman" w:eastAsia="Times New Roman"/>
          <w:szCs w:val="24"/>
        </w:rPr>
      </w:pPr>
    </w:p>
    <w:p w:rsidRDefault="005B7BB7" w:rsidP="005B7BB7" w:rsidR="005B7BB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5B7BB7" w:rsidP="005B7BB7" w:rsidR="005B7BB7" w:rsidRPr="005D578C">
      <w:pPr>
        <w:rPr>
          <w:rFonts w:cs="Times New Roman" w:eastAsia="Times New Roman"/>
          <w:szCs w:val="24"/>
        </w:rPr>
      </w:pPr>
    </w:p>
    <w:p w:rsidRDefault="005B7BB7" w:rsidP="005B7BB7" w:rsidR="005B7BB7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TERRA SECURA d. o. o. Poreč, Bože Milanovića 29/1, OIB </w:t>
      </w:r>
      <w:r w:rsidRPr="005B7BB7">
        <w:rPr>
          <w:rFonts w:cs="Times New Roman" w:eastAsia="Times New Roman"/>
          <w:szCs w:val="24"/>
        </w:rPr>
        <w:t>18368290874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B7BB7">
        <w:rPr>
          <w:rFonts w:cs="Times New Roman" w:eastAsia="Times New Roman"/>
          <w:szCs w:val="24"/>
        </w:rPr>
        <w:t>130011218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245F67">
        <w:rPr>
          <w:rFonts w:cs="Times New Roman" w:eastAsia="Times New Roman"/>
          <w:szCs w:val="24"/>
        </w:rPr>
        <w:t>1</w:t>
      </w:r>
      <w:r>
        <w:rPr>
          <w:rFonts w:cs="Times New Roman" w:eastAsia="Times New Roman"/>
          <w:szCs w:val="24"/>
        </w:rPr>
        <w:t>. travnja 2016.</w:t>
      </w:r>
    </w:p>
    <w:p w:rsidRDefault="005B7BB7" w:rsidP="005B7BB7" w:rsidR="005B7BB7" w:rsidRPr="005D578C">
      <w:pPr>
        <w:rPr>
          <w:rFonts w:cs="Times New Roman" w:eastAsia="Times New Roman"/>
          <w:szCs w:val="24"/>
        </w:rPr>
      </w:pPr>
    </w:p>
    <w:p w:rsidRDefault="005B7BB7" w:rsidP="005B7BB7" w:rsidR="005B7BB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5B7BB7" w:rsidP="005B7BB7" w:rsidR="005B7BB7" w:rsidRPr="005D578C">
      <w:pPr>
        <w:rPr>
          <w:rFonts w:cs="Times New Roman" w:eastAsia="Times New Roman"/>
          <w:szCs w:val="24"/>
        </w:rPr>
      </w:pPr>
    </w:p>
    <w:p w:rsidRDefault="005B7BB7" w:rsidP="005B7BB7" w:rsidR="005B7BB7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TERRA SECURA d. o. o. Poreč, Bože Milanovića 29/1, OIB </w:t>
      </w:r>
      <w:r w:rsidRPr="005B7BB7">
        <w:rPr>
          <w:rFonts w:cs="Times New Roman" w:eastAsia="Times New Roman"/>
          <w:szCs w:val="24"/>
        </w:rPr>
        <w:t>18368290874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B7BB7">
        <w:rPr>
          <w:rFonts w:cs="Times New Roman" w:eastAsia="Times New Roman"/>
          <w:szCs w:val="24"/>
        </w:rPr>
        <w:t>130011218</w:t>
      </w:r>
      <w:r>
        <w:rPr>
          <w:rFonts w:cs="Times New Roman" w:eastAsia="Times New Roman"/>
          <w:szCs w:val="24"/>
        </w:rPr>
        <w:t>,</w:t>
      </w:r>
      <w:r w:rsidRPr="005D578C">
        <w:rPr>
          <w:rFonts w:cs="Times New Roman" w:eastAsia="Times New Roman"/>
          <w:szCs w:val="24"/>
        </w:rPr>
        <w:t xml:space="preserve"> s danom </w:t>
      </w:r>
      <w:r w:rsidR="00245F67">
        <w:rPr>
          <w:rFonts w:cs="Times New Roman" w:eastAsia="Times New Roman"/>
          <w:szCs w:val="24"/>
        </w:rPr>
        <w:t>1</w:t>
      </w:r>
      <w:r>
        <w:rPr>
          <w:rFonts w:cs="Times New Roman" w:eastAsia="Times New Roman"/>
          <w:szCs w:val="24"/>
        </w:rPr>
        <w:t xml:space="preserve">. travnja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5B7BB7" w:rsidP="005B7BB7" w:rsidR="005B7BB7" w:rsidRPr="005D578C">
      <w:pPr>
        <w:rPr>
          <w:rFonts w:cs="Times New Roman" w:eastAsia="Times New Roman"/>
          <w:szCs w:val="24"/>
        </w:rPr>
      </w:pPr>
    </w:p>
    <w:p w:rsidRDefault="005B7BB7" w:rsidP="005B7BB7" w:rsidR="005B7BB7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5B7BB7" w:rsidP="005B7BB7" w:rsidR="005B7BB7">
      <w:pPr>
        <w:rPr>
          <w:rFonts w:cs="Times New Roman" w:eastAsia="Times New Roman"/>
          <w:szCs w:val="20"/>
        </w:rPr>
      </w:pPr>
    </w:p>
    <w:p w:rsidRDefault="005B7BB7" w:rsidP="005B7BB7" w:rsidR="005B7BB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TERRA SECURA d. o. o. Poreč, Bože Milanovića 29/1, OIB </w:t>
      </w:r>
      <w:r w:rsidRPr="005B7BB7">
        <w:rPr>
          <w:rFonts w:cs="Times New Roman" w:eastAsia="Times New Roman"/>
          <w:szCs w:val="24"/>
        </w:rPr>
        <w:t>18368290874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B7BB7">
        <w:rPr>
          <w:rFonts w:cs="Times New Roman" w:eastAsia="Times New Roman"/>
          <w:szCs w:val="24"/>
        </w:rPr>
        <w:t>130011218</w:t>
      </w:r>
      <w:r>
        <w:rPr>
          <w:rFonts w:cs="Times New Roman" w:eastAsia="Times New Roman"/>
          <w:szCs w:val="24"/>
        </w:rPr>
        <w:t>.</w:t>
      </w:r>
    </w:p>
    <w:p w:rsidRDefault="005B7BB7" w:rsidP="005B7BB7" w:rsidR="005B7BB7">
      <w:pPr>
        <w:ind w:firstLine="709"/>
        <w:rPr>
          <w:rFonts w:cs="Times New Roman" w:eastAsia="Times New Roman"/>
          <w:szCs w:val="24"/>
        </w:rPr>
      </w:pPr>
    </w:p>
    <w:p w:rsidRDefault="005B7BB7" w:rsidP="005B7BB7" w:rsidR="005B7BB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TERRA SECURA d. o. o. Poreč, Bože Milanovića 29/1, OIB </w:t>
      </w:r>
      <w:r w:rsidRPr="005B7BB7">
        <w:rPr>
          <w:rFonts w:cs="Times New Roman" w:eastAsia="Times New Roman"/>
          <w:szCs w:val="24"/>
        </w:rPr>
        <w:t>18368290874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B7BB7">
        <w:rPr>
          <w:rFonts w:cs="Times New Roman" w:eastAsia="Times New Roman"/>
          <w:szCs w:val="24"/>
        </w:rPr>
        <w:t>130011218</w:t>
      </w:r>
      <w:r>
        <w:rPr>
          <w:rFonts w:cs="Times New Roman" w:eastAsia="Times New Roman"/>
          <w:szCs w:val="24"/>
        </w:rPr>
        <w:t>.</w:t>
      </w:r>
    </w:p>
    <w:p w:rsidRDefault="005B7BB7" w:rsidP="005B7BB7" w:rsidR="005B7BB7">
      <w:pPr>
        <w:rPr>
          <w:rFonts w:cs="Times New Roman" w:eastAsia="Times New Roman"/>
          <w:szCs w:val="24"/>
        </w:rPr>
      </w:pPr>
    </w:p>
    <w:p w:rsidRDefault="005B7BB7" w:rsidP="005B7BB7" w:rsidR="005B7BB7" w:rsidRPr="005D578C">
      <w:pPr>
        <w:rPr>
          <w:rFonts w:cs="Times New Roman" w:eastAsia="Times New Roman"/>
          <w:szCs w:val="24"/>
        </w:rPr>
      </w:pPr>
    </w:p>
    <w:p w:rsidRDefault="005B7BB7" w:rsidP="005B7BB7" w:rsidR="005B7BB7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5B7BB7" w:rsidP="005B7BB7" w:rsidR="005B7BB7">
      <w:pPr>
        <w:ind w:firstLine="708"/>
        <w:rPr>
          <w:rFonts w:cs="Times New Roman" w:eastAsia="Times New Roman"/>
          <w:szCs w:val="24"/>
        </w:rPr>
      </w:pPr>
    </w:p>
    <w:p w:rsidRDefault="005B7BB7" w:rsidP="005B7BB7" w:rsidR="005B7BB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TERRA SECURA d. o. o. Poreč.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26.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St-91/2016-3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5B7BB7" w:rsidP="005B7BB7" w:rsidR="005B7BB7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5B7BB7" w:rsidP="005B7BB7" w:rsidR="005B7BB7" w:rsidRPr="005D578C">
      <w:pPr>
        <w:rPr>
          <w:rFonts w:cs="Times New Roman" w:eastAsia="Times New Roman"/>
          <w:szCs w:val="24"/>
        </w:rPr>
      </w:pPr>
    </w:p>
    <w:p w:rsidRDefault="005B7BB7" w:rsidP="005B7BB7" w:rsidR="005B7BB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245F67">
        <w:rPr>
          <w:rFonts w:cs="Times New Roman" w:eastAsia="Times New Roman"/>
          <w:szCs w:val="24"/>
        </w:rPr>
        <w:t>1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5B7BB7" w:rsidP="005B7BB7" w:rsidR="005B7BB7">
      <w:pPr>
        <w:rPr>
          <w:rFonts w:cs="Times New Roman" w:eastAsia="Times New Roman"/>
          <w:szCs w:val="24"/>
        </w:rPr>
      </w:pPr>
    </w:p>
    <w:p w:rsidRDefault="005B7BB7" w:rsidP="005B7BB7" w:rsidR="005B7BB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5B7BB7" w:rsidP="005B7BB7" w:rsidR="005B7BB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5B7BB7" w:rsidP="005B7BB7" w:rsidR="005B7BB7">
      <w:pPr>
        <w:jc w:val="left"/>
        <w:rPr>
          <w:rFonts w:cs="Times New Roman" w:eastAsia="Times New Roman"/>
          <w:szCs w:val="24"/>
        </w:rPr>
      </w:pPr>
    </w:p>
    <w:p w:rsidRDefault="005B7BB7" w:rsidP="005B7BB7" w:rsidR="005B7BB7" w:rsidRPr="005D578C">
      <w:pPr>
        <w:jc w:val="left"/>
        <w:rPr>
          <w:rFonts w:cs="Times New Roman" w:eastAsia="Times New Roman"/>
          <w:szCs w:val="24"/>
        </w:rPr>
      </w:pPr>
    </w:p>
    <w:p w:rsidRDefault="005B7BB7" w:rsidP="005B7BB7" w:rsidR="005B7BB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5B7BB7" w:rsidP="005B7BB7" w:rsidR="005B7BB7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5B7BB7" w:rsidP="005B7BB7" w:rsidR="005B7BB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5B7BB7" w:rsidP="005B7BB7" w:rsidR="005B7BB7">
      <w:pPr>
        <w:rPr>
          <w:rFonts w:cs="Times New Roman" w:eastAsia="Times New Roman"/>
          <w:szCs w:val="24"/>
        </w:rPr>
      </w:pPr>
    </w:p>
    <w:p w:rsidRDefault="005B7BB7" w:rsidP="005B7BB7" w:rsidR="005B7BB7" w:rsidRPr="005D578C">
      <w:pPr>
        <w:rPr>
          <w:rFonts w:cs="Times New Roman" w:eastAsia="Times New Roman"/>
          <w:szCs w:val="24"/>
        </w:rPr>
      </w:pPr>
    </w:p>
    <w:p w:rsidRDefault="005B7BB7" w:rsidP="005B7BB7" w:rsidR="005B7BB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5B7BB7" w:rsidP="005B7BB7" w:rsidR="005B7BB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5B7BB7" w:rsidP="005B7BB7" w:rsidR="005B7BB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TERRA SECURA d. o. o. Poreč, Bože Milanovića 29/1,</w:t>
      </w:r>
    </w:p>
    <w:p w:rsidRDefault="005B7BB7" w:rsidP="005B7BB7" w:rsidR="005B7BB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Dragutin Bašić, Zagreb, Pantovčak 168, </w:t>
      </w:r>
    </w:p>
    <w:p w:rsidRDefault="005B7BB7" w:rsidP="005B7BB7" w:rsidR="005B7BB7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5B7BB7" w:rsidP="005B7BB7" w:rsidR="005B7BB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5B7BB7" w:rsidP="005B7BB7" w:rsidR="005B7BB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5B7BB7" w:rsidP="005B7BB7" w:rsidR="005B7BB7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5B7BB7" w:rsidP="005B7BB7" w:rsidR="005B7BB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5B7BB7" w:rsidP="005B7BB7" w:rsidR="005B7BB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5B7BB7" w:rsidP="005B7BB7" w:rsidR="005B7BB7"/>
    <w:p w:rsidRDefault="005B7BB7" w:rsidP="005B7BB7" w:rsidR="005B7BB7"/>
    <w:p w:rsidRDefault="005B7BB7" w:rsidP="005B7BB7" w:rsidR="005B7BB7"/>
    <w:p w:rsidRDefault="005B7BB7" w:rsidP="005B7BB7" w:rsidR="005B7BB7"/>
    <w:p w:rsidRDefault="005B7BB7" w:rsidP="005B7BB7" w:rsidR="005B7BB7"/>
    <w:p w:rsidRDefault="005B7BB7" w:rsidP="005B7BB7" w:rsidR="005B7BB7"/>
    <w:p w:rsidRDefault="006B0FD9" w:rsidR="00387208"/>
    <w:sectPr w:rsidSect="005A466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7BB7" w:rsidP="005B7BB7" w:rsidR="005B7BB7">
      <w:r>
        <w:separator/>
      </w:r>
    </w:p>
  </w:endnote>
  <w:endnote w:id="0" w:type="continuationSeparator">
    <w:p w:rsidRDefault="005B7BB7" w:rsidP="005B7BB7" w:rsidR="005B7B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7BB7" w:rsidP="005B7BB7" w:rsidR="005B7BB7">
      <w:r>
        <w:separator/>
      </w:r>
    </w:p>
  </w:footnote>
  <w:footnote w:id="0" w:type="continuationSeparator">
    <w:p w:rsidRDefault="005B7BB7" w:rsidP="005B7BB7" w:rsidR="005B7B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BB7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B0FD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St-91/2016-5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BB7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St-91/2016-5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D1B"/>
    <w:rsid w:val="00245F67"/>
    <w:rsid w:val="002C5D1B"/>
    <w:rsid w:val="005B7BB7"/>
    <w:rsid w:val="006B0FD9"/>
    <w:rsid w:val="0075528E"/>
    <w:rsid w:val="0079403F"/>
    <w:rsid w:val="00B94F00"/>
    <w:rsid w:val="00EE3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7BB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B7BB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B7BB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B7B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7BB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B7B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B7BB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0F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0FD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B0FD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B0FD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B0FD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7BB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B7BB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B7BB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B7B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7BB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B7B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B7BB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0F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0FD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B0FD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B0FD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B0FD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St-91/2016</izvorni_sadrzaj>
    <derivirana_varijabla naziv="DomainObject.Predmet.OznakaBroj_1">St-91/2016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SECURA d.o.o. POREČ</izvorni_sadrzaj>
    <derivirana_varijabla naziv="DomainObject.Predmet.ProtustrankaFormated_1">  TERRA SECURA d.o.o. POREČ</derivirana_varijabla>
  </DomainObject.Predmet.ProtustrankaFormated>
  <DomainObject.Predmet.ProtustrankaFormatedOIB>
    <izvorni_sadrzaj>  TERRA SECURA d.o.o. POREČ, OIB 18368290874</izvorni_sadrzaj>
    <derivirana_varijabla naziv="DomainObject.Predmet.ProtustrankaFormatedOIB_1">  TERRA SECURA d.o.o. POREČ, OIB 18368290874</derivirana_varijabla>
  </DomainObject.Predmet.ProtustrankaFormatedOIB>
  <DomainObject.Predmet.ProtustrankaFormatedWithAdress>
    <izvorni_sadrzaj> TERRA SECURA d.o.o. POREČ, Bože Milanovića 29/1, 52440 Poreč</izvorni_sadrzaj>
    <derivirana_varijabla naziv="DomainObject.Predmet.ProtustrankaFormatedWithAdress_1"> TERRA SECURA d.o.o. POREČ, Bože Milanovića 29/1, 52440 Poreč</derivirana_varijabla>
  </DomainObject.Predmet.ProtustrankaFormatedWithAdress>
  <DomainObject.Predmet.ProtustrankaFormatedWithAdressOIB>
    <izvorni_sadrzaj> TERRA SECURA d.o.o. POREČ, OIB 18368290874, Bože Milanovića 29/1, 52440 Poreč</izvorni_sadrzaj>
    <derivirana_varijabla naziv="DomainObject.Predmet.ProtustrankaFormatedWithAdressOIB_1"> TERRA SECURA d.o.o. POREČ, OIB 18368290874, Bože Milanovića 29/1, 52440 Poreč</derivirana_varijabla>
  </DomainObject.Predmet.ProtustrankaFormatedWithAdressOIB>
  <DomainObject.Predmet.ProtustrankaWithAdress>
    <izvorni_sadrzaj>TERRA SECURA d.o.o. POREČ Bože Milanovića 29/1, 52440 Poreč</izvorni_sadrzaj>
    <derivirana_varijabla naziv="DomainObject.Predmet.ProtustrankaWithAdress_1">TERRA SECURA d.o.o. POREČ Bože Milanovića 29/1, 52440 Poreč</derivirana_varijabla>
  </DomainObject.Predmet.ProtustrankaWithAdress>
  <DomainObject.Predmet.ProtustrankaWithAdressOIB>
    <izvorni_sadrzaj>TERRA SECURA d.o.o. POREČ, OIB 18368290874, Bože Milanovića 29/1, 52440 Poreč</izvorni_sadrzaj>
    <derivirana_varijabla naziv="DomainObject.Predmet.ProtustrankaWithAdressOIB_1">TERRA SECURA d.o.o. POREČ, OIB 18368290874, Bože Milanovića 29/1, 52440 Poreč</derivirana_varijabla>
  </DomainObject.Predmet.ProtustrankaWithAdressOIB>
  <DomainObject.Predmet.ProtustrankaNazivFormated>
    <izvorni_sadrzaj>TERRA SECURA d.o.o. POREČ</izvorni_sadrzaj>
    <derivirana_varijabla naziv="DomainObject.Predmet.ProtustrankaNazivFormated_1">TERRA SECURA d.o.o. POREČ</derivirana_varijabla>
  </DomainObject.Predmet.ProtustrankaNazivFormated>
  <DomainObject.Predmet.ProtustrankaNazivFormatedOIB>
    <izvorni_sadrzaj>TERRA SECURA d.o.o. POREČ, OIB 18368290874</izvorni_sadrzaj>
    <derivirana_varijabla naziv="DomainObject.Predmet.ProtustrankaNazivFormatedOIB_1">TERRA SECURA d.o.o. POREČ, OIB 18368290874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3021.16</izvorni_sadrzaj>
    <derivirana_varijabla naziv="DomainObject.Predmet.TrenutnaVrijednost_1">3021.16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TERRA SECURA d.o.o. POREČ</item>
    </izvorni_sadrzaj>
    <derivirana_varijabla naziv="DomainObject.Predmet.ProtuStrankaListFormated_1">
      <item>TERRA SECURA d.o.o. POREČ</item>
    </derivirana_varijabla>
  </DomainObject.Predmet.ProtuStrankaListFormated>
  <DomainObject.Predmet.ProtuStrankaListFormatedOIB>
    <izvorni_sadrzaj>
      <item>TERRA SECURA d.o.o. POREČ, OIB 18368290874</item>
    </izvorni_sadrzaj>
    <derivirana_varijabla naziv="DomainObject.Predmet.ProtuStrankaListFormatedOIB_1">
      <item>TERRA SECURA d.o.o. POREČ, OIB 18368290874</item>
    </derivirana_varijabla>
  </DomainObject.Predmet.ProtuStrankaListFormatedOIB>
  <DomainObject.Predmet.ProtuStrankaListFormatedWithAdress>
    <izvorni_sadrzaj>
      <item>TERRA SECURA d.o.o. POREČ, Bože Milanovića 29/1, 52440 Poreč</item>
    </izvorni_sadrzaj>
    <derivirana_varijabla naziv="DomainObject.Predmet.ProtuStrankaListFormatedWithAdress_1">
      <item>TERRA SECURA d.o.o. POREČ, Bože Milanovića 29/1, 52440 Poreč</item>
    </derivirana_varijabla>
  </DomainObject.Predmet.ProtuStrankaListFormatedWithAdress>
  <DomainObject.Predmet.ProtuStrankaListFormatedWithAdressOIB>
    <izvorni_sadrzaj>
      <item>TERRA SECURA d.o.o. POREČ, OIB 18368290874, Bože Milanovića 29/1, 52440 Poreč</item>
    </izvorni_sadrzaj>
    <derivirana_varijabla naziv="DomainObject.Predmet.ProtuStrankaListFormatedWithAdressOIB_1">
      <item>TERRA SECURA d.o.o. POREČ, OIB 18368290874, Bože Milanovića 29/1, 52440 Poreč</item>
    </derivirana_varijabla>
  </DomainObject.Predmet.ProtuStrankaListFormatedWithAdressOIB>
  <DomainObject.Predmet.ProtuStrankaListNazivFormated>
    <izvorni_sadrzaj>
      <item>TERRA SECURA d.o.o. POREČ</item>
    </izvorni_sadrzaj>
    <derivirana_varijabla naziv="DomainObject.Predmet.ProtuStrankaListNazivFormated_1">
      <item>TERRA SECURA d.o.o. POREČ</item>
    </derivirana_varijabla>
  </DomainObject.Predmet.ProtuStrankaListNazivFormated>
  <DomainObject.Predmet.ProtuStrankaListNazivFormatedOIB>
    <izvorni_sadrzaj>
      <item>TERRA SECURA d.o.o. POREČ, OIB 18368290874</item>
    </izvorni_sadrzaj>
    <derivirana_varijabla naziv="DomainObject.Predmet.ProtuStrankaListNazivFormatedOIB_1">
      <item>TERRA SECURA d.o.o. POREČ, OIB 18368290874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TERRA SECURA d.o.o. POREČ</izvorni_sadrzaj>
    <derivirana_varijabla naziv="DomainObject.Predmet.ProtustrankaIDrugi_1">TERRA SECURA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TERRA SECURA d.o.o. POREČ, OIB 18368290874, Bože Milanovića 29/1, 52440 Poreč</izvorni_sadrzaj>
    <derivirana_varijabla naziv="DomainObject.Predmet.ProtustrankaIDrugiAdressOIB_1">TERRA SECURA d.o.o. POREČ, OIB 18368290874, Bože Milanovića 29/1,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TERRA SECURA d.o.o. POREČ</item>
    </izvorni_sadrzaj>
    <derivirana_varijabla naziv="DomainObject.Predmet.SudioniciListNaziv_1">
      <item>FINANCIJSKA AGENCIJA, RC RIJEKA, PODRUŽNICA PULA, PULA</item>
      <item>TERRA SECURA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TERRA SECURA d.o.o. POREČ, OIB 18368290874, Bože Milanovića 29/1,52440 Poreč</item>
    </izvorni_sadrzaj>
    <derivirana_varijabla naziv="DomainObject.Predmet.SudioniciListAdressOIB_1">
      <item>FINANCIJSKA AGENCIJA, RC RIJEKA, PODRUŽNICA PULA, PULA, OIB 85821130368, Ulica grada Vukovara 70,10000 Zagreb</item>
      <item>TERRA SECURA d.o.o. POREČ, OIB 18368290874, Bože Milanovića 29/1,52440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18368290874</item>
    </izvorni_sadrzaj>
    <derivirana_varijabla naziv="DomainObject.Predmet.SudioniciListNazivOIB_1">
      <item>, OIB 85821130368</item>
      <item>, OIB 18368290874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575</properties:Words>
  <properties:Characters>3054</properties:Characters>
  <properties:Lines>82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2016-04-01T11:21:00Z</dcterms:created>
  <dc:creator>Mihaela Kaligari</dc:creator>
  <cp:lastModifiedBy>Sanja Lakošeljac</cp:lastModifiedBy>
  <dcterms:modified xmlns:xsi="http://www.w3.org/2001/XMLSchema-instance" xsi:type="dcterms:W3CDTF">2016-04-01T11:22:00Z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