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f33d" w14:paraId="e8cf33d" w:rsidRDefault="001E1C76" w:rsidP="001E1C76" w:rsidR="001E1C76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E1C76" w:rsidP="001E1C76" w:rsidR="001E1C76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="00DF0360">
        <w:tab/>
        <w:t xml:space="preserve">   </w:t>
      </w:r>
    </w:p>
    <w:p w:rsidRDefault="001E1C76" w:rsidP="001E1C76" w:rsidR="001E1C76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1C76" w:rsidP="001E1C76" w:rsidR="001E1C76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E1C76" w:rsidP="00675CE5" w:rsidR="001E1C76">
      <w:r w:rsidRPr="00F06A9B">
        <w:tab/>
      </w:r>
      <w:r w:rsidRPr="00F06A9B">
        <w:tab/>
      </w:r>
      <w:r w:rsidRPr="00F06A9B">
        <w:tab/>
      </w:r>
    </w:p>
    <w:p w:rsidRDefault="00060B27" w:rsidP="00060B27" w:rsidR="00060B27" w:rsidRPr="001568BE">
      <w:pPr>
        <w:ind w:firstLine="708" w:left="6372"/>
      </w:pPr>
      <w:r>
        <w:t>1 St-196</w:t>
      </w:r>
      <w:r w:rsidRPr="001568BE">
        <w:t>/20</w:t>
      </w:r>
      <w:r w:rsidRPr="00F06A9B">
        <w:t>1</w:t>
      </w:r>
      <w:r>
        <w:t>7</w:t>
      </w:r>
      <w:r w:rsidRPr="00F06A9B">
        <w:t>-</w:t>
      </w:r>
      <w:r>
        <w:t>77</w:t>
      </w:r>
    </w:p>
    <w:p w:rsidRDefault="00675CE5" w:rsidP="00675CE5" w:rsidR="00675CE5"/>
    <w:p w:rsidRDefault="00867692" w:rsidP="00675CE5" w:rsidR="00867692" w:rsidRPr="00F06A9B"/>
    <w:p w:rsidRDefault="001E1C76" w:rsidP="001E1C76" w:rsidR="001E1C76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5A2158">
        <w:t>Stečajna masa iza IMO.NE.H. d.o.o. u stečaju, Zagreb, Petrinjska 28, OIB: 39260891109</w:t>
      </w:r>
      <w:r w:rsidRPr="00F06A9B">
        <w:t xml:space="preserve">, </w:t>
      </w:r>
      <w:r w:rsidR="006E33B5">
        <w:t>23</w:t>
      </w:r>
      <w:r w:rsidR="00B66F63">
        <w:t>. siječnja 2019</w:t>
      </w:r>
      <w:r>
        <w:t>.</w:t>
      </w:r>
    </w:p>
    <w:p w:rsidRDefault="001E1C76" w:rsidP="001E1C76" w:rsidR="001E1C76" w:rsidRPr="00A078CC">
      <w:pPr>
        <w:jc w:val="both"/>
      </w:pPr>
    </w:p>
    <w:p w:rsidRDefault="001E1C76" w:rsidP="001E1C76" w:rsidR="001E1C76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E1C76" w:rsidP="001E1C76" w:rsidR="001E1C76" w:rsidRPr="007D0794"/>
    <w:p w:rsidRDefault="001E1C76" w:rsidP="005A2158" w:rsidR="00606BED" w:rsidRPr="005A2158">
      <w:pPr>
        <w:jc w:val="both"/>
      </w:pPr>
      <w:r w:rsidRPr="006C06BB">
        <w:tab/>
      </w:r>
      <w:r w:rsidR="00B95A22" w:rsidRPr="00B95A22">
        <w:t xml:space="preserve">Nalaže se Financijskoj agenciji, Regionalnom centru Rijeka, Rijeka, Frana Kurelca 8, da </w:t>
      </w:r>
      <w:r w:rsidR="00B67399">
        <w:t xml:space="preserve">iz </w:t>
      </w:r>
      <w:r w:rsidR="00B66F63">
        <w:rPr>
          <w:bCs w:val="false"/>
        </w:rPr>
        <w:t>iznos</w:t>
      </w:r>
      <w:r w:rsidR="00B67399">
        <w:rPr>
          <w:bCs w:val="false"/>
        </w:rPr>
        <w:t>a</w:t>
      </w:r>
      <w:r w:rsidR="00B66F63">
        <w:rPr>
          <w:bCs w:val="false"/>
        </w:rPr>
        <w:t xml:space="preserve"> </w:t>
      </w:r>
      <w:proofErr w:type="spellStart"/>
      <w:r w:rsidR="00B66F63">
        <w:rPr>
          <w:bCs w:val="false"/>
        </w:rPr>
        <w:t>kupovnine</w:t>
      </w:r>
      <w:proofErr w:type="spellEnd"/>
      <w:r w:rsidR="00B66F63">
        <w:rPr>
          <w:bCs w:val="false"/>
        </w:rPr>
        <w:t xml:space="preserve"> </w:t>
      </w:r>
      <w:r w:rsidR="005A2158">
        <w:t xml:space="preserve">ostvarenog prodajom nekretnine stečajnog dužnika i to </w:t>
      </w:r>
      <w:proofErr w:type="spellStart"/>
      <w:r w:rsidR="005A2158">
        <w:t>k.č</w:t>
      </w:r>
      <w:proofErr w:type="spellEnd"/>
      <w:r w:rsidR="005A2158">
        <w:t xml:space="preserve">. br. </w:t>
      </w:r>
      <w:r w:rsidR="005A2158">
        <w:rPr>
          <w:bCs w:val="false"/>
        </w:rPr>
        <w:t>1136/2</w:t>
      </w:r>
      <w:r w:rsidR="005A2158">
        <w:t xml:space="preserve">, upisana u </w:t>
      </w:r>
      <w:proofErr w:type="spellStart"/>
      <w:r w:rsidR="005A2158">
        <w:t>z.k</w:t>
      </w:r>
      <w:proofErr w:type="spellEnd"/>
      <w:r w:rsidR="005A2158">
        <w:t xml:space="preserve">. ul. </w:t>
      </w:r>
      <w:r w:rsidR="005A2158">
        <w:rPr>
          <w:bCs w:val="false"/>
        </w:rPr>
        <w:t xml:space="preserve">3769 </w:t>
      </w:r>
      <w:r w:rsidR="005A2158">
        <w:t xml:space="preserve">k.o. </w:t>
      </w:r>
      <w:r w:rsidR="005A2158">
        <w:rPr>
          <w:bCs w:val="false"/>
        </w:rPr>
        <w:t xml:space="preserve">Umag, </w:t>
      </w:r>
      <w:r w:rsidR="005A2158">
        <w:rPr>
          <w:rFonts w:eastAsia="Calibri"/>
        </w:rPr>
        <w:t>(pojedinačni predmet prodaje, identifikator prodaje 5066)</w:t>
      </w:r>
      <w:r w:rsidR="00B95A22" w:rsidRPr="00B95A22">
        <w:t xml:space="preserve"> </w:t>
      </w:r>
      <w:r w:rsidR="00B66F63" w:rsidRPr="00B66F63">
        <w:t>izvrši isplatu</w:t>
      </w:r>
      <w:r w:rsidR="00B66F63">
        <w:t xml:space="preserve"> </w:t>
      </w:r>
      <w:r w:rsidR="00060B27">
        <w:t xml:space="preserve">sukladno rješenju naslovnog suda </w:t>
      </w:r>
      <w:proofErr w:type="spellStart"/>
      <w:r w:rsidR="00060B27">
        <w:t>posl</w:t>
      </w:r>
      <w:proofErr w:type="spellEnd"/>
      <w:r w:rsidR="00060B27">
        <w:t>. broj 1 St-196/2017-66 od 30. listopada 2018. kako slijedi:</w:t>
      </w:r>
    </w:p>
    <w:p w:rsidRDefault="00B66F63" w:rsidP="00B66F63" w:rsidR="00B66F63">
      <w:pPr>
        <w:pStyle w:val="Obinitekst"/>
        <w:jc w:val="both"/>
      </w:pPr>
    </w:p>
    <w:p w:rsidRDefault="00606BED" w:rsidP="005A2158" w:rsidR="005A2158">
      <w:pPr>
        <w:jc w:val="both"/>
      </w:pPr>
      <w:r>
        <w:tab/>
      </w:r>
      <w:r w:rsidR="005A2158">
        <w:t xml:space="preserve">- stečajnom vjerovniku Grad Umag, Umag, </w:t>
      </w:r>
      <w:proofErr w:type="spellStart"/>
      <w:r w:rsidR="005A2158">
        <w:t>Giuseppe</w:t>
      </w:r>
      <w:proofErr w:type="spellEnd"/>
      <w:r w:rsidR="005A2158">
        <w:t xml:space="preserve"> Garibaldi 6, u iznosu od 860,35 kn, na račun HR68 1323800061846800</w:t>
      </w:r>
      <w:r w:rsidR="00060B27">
        <w:t>00</w:t>
      </w:r>
      <w:r w:rsidR="005A2158">
        <w:t>2,</w:t>
      </w:r>
      <w:r w:rsidR="00060B27">
        <w:t xml:space="preserve"> </w:t>
      </w:r>
    </w:p>
    <w:p w:rsidRDefault="00B729FD" w:rsidP="005A2158" w:rsidR="00B729FD">
      <w:pPr>
        <w:jc w:val="both"/>
      </w:pPr>
    </w:p>
    <w:p w:rsidRDefault="00B729FD" w:rsidP="00B729FD" w:rsidR="00B729FD">
      <w:pPr>
        <w:ind w:firstLine="708"/>
        <w:jc w:val="both"/>
      </w:pPr>
      <w:r>
        <w:t>- stečajnom vjerovniku Hrvatske vode, Zagreb, Ulica grada Vukovara 220, u iznosu od 149,07 kn, na račun HR95 10010051737350007, poziv na broj 39260891109.</w:t>
      </w:r>
    </w:p>
    <w:p w:rsidRDefault="006C2309" w:rsidP="006C2309" w:rsidR="006C2309">
      <w:pPr>
        <w:ind w:firstLine="708"/>
        <w:jc w:val="both"/>
      </w:pPr>
    </w:p>
    <w:p w:rsidRDefault="008D45CA" w:rsidP="008D45CA" w:rsidR="008D45CA" w:rsidRPr="007D0794">
      <w:pPr>
        <w:ind w:firstLine="708"/>
        <w:jc w:val="both"/>
      </w:pPr>
    </w:p>
    <w:p w:rsidRDefault="001E1C76" w:rsidP="001E1C76" w:rsidR="001E1C76" w:rsidRPr="007D0794">
      <w:pPr>
        <w:jc w:val="center"/>
      </w:pPr>
      <w:r>
        <w:t>U Pa</w:t>
      </w:r>
      <w:r w:rsidRPr="00F06A9B">
        <w:t xml:space="preserve">zinu </w:t>
      </w:r>
      <w:r w:rsidR="00060B27">
        <w:t>2</w:t>
      </w:r>
      <w:r w:rsidR="006E33B5">
        <w:t>3</w:t>
      </w:r>
      <w:r w:rsidR="00D41D2C">
        <w:t>. siječnja 2019.</w:t>
      </w:r>
    </w:p>
    <w:p w:rsidRDefault="001E1C76" w:rsidP="001E1C76" w:rsidR="001E1C76"/>
    <w:p w:rsidRDefault="001E1C76" w:rsidP="001E1C76" w:rsidR="001E1C76" w:rsidRPr="007D0794"/>
    <w:p w:rsidRDefault="001E1C76" w:rsidP="001E1C76" w:rsidR="001E1C76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1E1C76" w:rsidP="00867692" w:rsidR="001E1C76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867692">
        <w:t xml:space="preserve"> </w:t>
      </w:r>
      <w:r w:rsidR="006C2309">
        <w:t xml:space="preserve"> </w:t>
      </w:r>
      <w:r w:rsidR="00844CB6">
        <w:t xml:space="preserve"> </w:t>
      </w:r>
      <w:r w:rsidR="00D41D2C">
        <w:t xml:space="preserve"> </w:t>
      </w:r>
      <w:r>
        <w:t>Damir Rabar</w:t>
      </w:r>
      <w:r w:rsidR="006E33B5">
        <w:t>, v.r.</w:t>
      </w:r>
    </w:p>
    <w:p w:rsidRDefault="00867692" w:rsidP="00867692" w:rsidR="00867692">
      <w:pPr>
        <w:ind w:firstLine="708"/>
      </w:pPr>
    </w:p>
    <w:p w:rsidRDefault="001E1C76" w:rsidP="001E1C76" w:rsidR="001E1C76" w:rsidRPr="007D0794"/>
    <w:p w:rsidRDefault="001E1C76" w:rsidP="001E1C76" w:rsidR="001E1C76" w:rsidRPr="00CB66E1">
      <w:pPr>
        <w:rPr>
          <w:b/>
        </w:rPr>
      </w:pPr>
      <w:r w:rsidRPr="00CB66E1">
        <w:t>UPUTA O PRAVNOM LIJEKU:</w:t>
      </w:r>
    </w:p>
    <w:p w:rsidRDefault="001E1C76" w:rsidP="001E1C76" w:rsidR="001E1C76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1E1C76" w:rsidP="001E1C76" w:rsidR="001E1C76">
      <w:pPr>
        <w:jc w:val="both"/>
        <w:rPr>
          <w:b/>
        </w:rPr>
      </w:pPr>
    </w:p>
    <w:p w:rsidRDefault="001E1C76" w:rsidP="001E1C76" w:rsidR="001E1C76">
      <w:r>
        <w:t>DNA:</w:t>
      </w:r>
    </w:p>
    <w:p w:rsidRDefault="001E1C76" w:rsidP="002E57C1" w:rsidR="001E1C76">
      <w:pPr>
        <w:jc w:val="both"/>
      </w:pPr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  <w:r w:rsidR="00060B27">
        <w:t xml:space="preserve">, uz podneske vjerovnika od 9. siječnja 2019. i 17. siječnja 2019. </w:t>
      </w:r>
    </w:p>
    <w:p w:rsidRDefault="00060B27" w:rsidP="002E57C1" w:rsidR="00060B27">
      <w:pPr>
        <w:jc w:val="both"/>
      </w:pPr>
      <w:r>
        <w:t>- e-oglasna ploča suda 8 dana</w:t>
      </w:r>
    </w:p>
    <w:p w:rsidRDefault="00F35F85" w:rsidP="001E1C76" w:rsidR="00F35F85"/>
    <w:p w:rsidRDefault="001B5B26" w:rsidP="001E1C76" w:rsidR="001B5B26"/>
    <w:p w:rsidRDefault="00793278" w:rsidP="00844CB6" w:rsidR="00793278"/>
    <w:sectPr w:rsidSect="00675CE5" w:rsidR="007932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6C2309" w:rsidR="006C2309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44CB6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</w:r>
        <w:r w:rsidR="006C2309">
          <w:t>1 St-56</w:t>
        </w:r>
        <w:r w:rsidR="006C2309" w:rsidRPr="001568BE">
          <w:t>/20</w:t>
        </w:r>
        <w:r w:rsidR="006C2309" w:rsidRPr="00F06A9B">
          <w:t>1</w:t>
        </w:r>
        <w:r w:rsidR="006C2309">
          <w:t>5</w:t>
        </w:r>
        <w:r w:rsidR="006C2309" w:rsidRPr="00F06A9B">
          <w:t>-</w:t>
        </w:r>
        <w:r w:rsidR="006C2309">
          <w:t>104</w:t>
        </w:r>
      </w:p>
      <w:p w:rsidRDefault="004B7994" w:rsidR="003E5AEE">
        <w:pPr>
          <w:pStyle w:val="Zaglavlje"/>
          <w:jc w:val="center"/>
        </w:pPr>
      </w:p>
    </w:sdtContent>
  </w:sdt>
  <w:p w:rsidRDefault="004B7994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60B27"/>
    <w:rsid w:val="00094D2A"/>
    <w:rsid w:val="00186E3D"/>
    <w:rsid w:val="001959EF"/>
    <w:rsid w:val="001B5B26"/>
    <w:rsid w:val="001E1C76"/>
    <w:rsid w:val="002006CE"/>
    <w:rsid w:val="002E57C1"/>
    <w:rsid w:val="00306B87"/>
    <w:rsid w:val="00340BFD"/>
    <w:rsid w:val="00391CD8"/>
    <w:rsid w:val="003B5E9B"/>
    <w:rsid w:val="003E6B58"/>
    <w:rsid w:val="00456588"/>
    <w:rsid w:val="00460A0B"/>
    <w:rsid w:val="004B7994"/>
    <w:rsid w:val="0050380B"/>
    <w:rsid w:val="00520DD6"/>
    <w:rsid w:val="0053124C"/>
    <w:rsid w:val="00532CE5"/>
    <w:rsid w:val="00554328"/>
    <w:rsid w:val="0058263A"/>
    <w:rsid w:val="00591561"/>
    <w:rsid w:val="005A2158"/>
    <w:rsid w:val="00605D9E"/>
    <w:rsid w:val="00606BED"/>
    <w:rsid w:val="00633344"/>
    <w:rsid w:val="00675CE5"/>
    <w:rsid w:val="00682060"/>
    <w:rsid w:val="006C06BB"/>
    <w:rsid w:val="006C2309"/>
    <w:rsid w:val="006E33B5"/>
    <w:rsid w:val="00721844"/>
    <w:rsid w:val="00753C5C"/>
    <w:rsid w:val="00793278"/>
    <w:rsid w:val="007D38B0"/>
    <w:rsid w:val="007E11F8"/>
    <w:rsid w:val="007E6459"/>
    <w:rsid w:val="00844CB6"/>
    <w:rsid w:val="00867692"/>
    <w:rsid w:val="008769A4"/>
    <w:rsid w:val="008D45CA"/>
    <w:rsid w:val="00974AE1"/>
    <w:rsid w:val="00984E5F"/>
    <w:rsid w:val="00985388"/>
    <w:rsid w:val="00A41E51"/>
    <w:rsid w:val="00A9703E"/>
    <w:rsid w:val="00AB2DBB"/>
    <w:rsid w:val="00B174CA"/>
    <w:rsid w:val="00B66F63"/>
    <w:rsid w:val="00B67399"/>
    <w:rsid w:val="00B729FD"/>
    <w:rsid w:val="00B83CCB"/>
    <w:rsid w:val="00B8592A"/>
    <w:rsid w:val="00B95A22"/>
    <w:rsid w:val="00B9729B"/>
    <w:rsid w:val="00BA117A"/>
    <w:rsid w:val="00BF20D5"/>
    <w:rsid w:val="00BF3051"/>
    <w:rsid w:val="00C36D6E"/>
    <w:rsid w:val="00C765C3"/>
    <w:rsid w:val="00CB7FEA"/>
    <w:rsid w:val="00D41AC8"/>
    <w:rsid w:val="00D41D2C"/>
    <w:rsid w:val="00D55596"/>
    <w:rsid w:val="00D66FB1"/>
    <w:rsid w:val="00D87602"/>
    <w:rsid w:val="00DF0360"/>
    <w:rsid w:val="00DF5904"/>
    <w:rsid w:val="00ED13ED"/>
    <w:rsid w:val="00EE2FEA"/>
    <w:rsid w:val="00F35F85"/>
    <w:rsid w:val="00F902A8"/>
    <w:rsid w:val="00F9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E5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99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99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99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99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E5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99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99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99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99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15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05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88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555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58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St-196/2017-68</izvorni_sadrzaj>
    <derivirana_varijabla naziv="DomainObject.PredzadnjaOdlukaIzPredmeta.Oznaka_1">St-196/2017-68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1066</properties:Characters>
  <properties:Lines>43</properties:Lines>
  <properties:Paragraphs>17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2019-01-10T07:13:00Z</dcterms:created>
  <dc:creator>Jasmina Matika</dc:creator>
  <cp:lastModifiedBy>Lorena Paris Aničić</cp:lastModifiedBy>
  <cp:lastPrinted>2019-01-23T11:27:00Z</cp:lastPrinted>
  <dcterms:modified xmlns:xsi="http://www.w3.org/2001/XMLSchema-instance" xsi:type="dcterms:W3CDTF">2019-01-23T11:31:00Z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(St-196-17 ZAKLJUČAK - NALOG FINI - isplata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