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51ec" w14:paraId="84a51ec" w:rsidRDefault="00761B11" w:rsidP="008B6A64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8848C4">
        <w:t>323/14-</w:t>
      </w:r>
      <w:r w:rsidR="000C7455">
        <w:t>49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640091" w:rsidP="00761B11" w:rsidR="00640091">
      <w:pPr>
        <w:jc w:val="center"/>
      </w:pPr>
    </w:p>
    <w:p w:rsidRDefault="00640091" w:rsidP="0058716C" w:rsidR="00970232">
      <w:pPr>
        <w:jc w:val="center"/>
      </w:pPr>
      <w:r>
        <w:t xml:space="preserve">Z A K LJ U Č A K </w:t>
      </w:r>
    </w:p>
    <w:p w:rsidRDefault="008848C4" w:rsidP="0058716C" w:rsidR="008848C4">
      <w:pPr>
        <w:jc w:val="center"/>
      </w:pPr>
    </w:p>
    <w:p w:rsidRDefault="008848C4" w:rsidP="008848C4" w:rsidR="008848C4">
      <w:pPr>
        <w:jc w:val="both"/>
      </w:pPr>
      <w:r w:rsidRPr="008848C4">
        <w:t xml:space="preserve">                Trgovački sud u Rijeci po stečajnoj sutkinji Emi Brdovčak, odlučujući o prijedlogu predlagateljice FINANCIJSKE AGENCIJE (dalje: FINA), za otvaranje stečajnog postupka nad dužnikom M.O. TURIZAM d.o.o. Bribir, Ugrini 31/A, OIB: 42291660520, M</w:t>
      </w:r>
      <w:r>
        <w:t>BS: 040240595, 2</w:t>
      </w:r>
      <w:r w:rsidR="000C7455">
        <w:t>2</w:t>
      </w:r>
      <w:r>
        <w:t xml:space="preserve">. </w:t>
      </w:r>
      <w:r w:rsidR="000C7455">
        <w:t xml:space="preserve">prosinca </w:t>
      </w:r>
      <w:r>
        <w:t>2016</w:t>
      </w:r>
      <w:r w:rsidRPr="008848C4">
        <w:t>.,</w:t>
      </w:r>
    </w:p>
    <w:p w:rsidRDefault="00640091" w:rsidP="008848C4" w:rsidR="00640091">
      <w:pPr>
        <w:jc w:val="both"/>
        <w:rPr>
          <w:b/>
        </w:rPr>
      </w:pPr>
    </w:p>
    <w:p w:rsidRDefault="00640091" w:rsidP="00640091" w:rsidR="00640091">
      <w:pPr>
        <w:ind w:firstLine="720" w:left="3600"/>
        <w:jc w:val="both"/>
      </w:pPr>
      <w:r>
        <w:t xml:space="preserve">z a k lj u č i o  </w:t>
      </w:r>
      <w:r w:rsidRPr="00640091">
        <w:t>j e</w:t>
      </w:r>
    </w:p>
    <w:p w:rsidRDefault="00761B11" w:rsidP="00640091" w:rsidR="00761B11">
      <w:pPr>
        <w:pStyle w:val="Tijeloteksta"/>
        <w:rPr>
          <w:b/>
          <w:lang w:eastAsia="en-US"/>
        </w:rPr>
      </w:pPr>
    </w:p>
    <w:p w:rsidRDefault="008B6A64" w:rsidP="008B6A64" w:rsidR="00195234">
      <w:pPr>
        <w:pStyle w:val="Tijeloteksta"/>
        <w:rPr>
          <w:b/>
          <w:lang w:eastAsia="en-US"/>
        </w:rPr>
      </w:pPr>
      <w:r>
        <w:rPr>
          <w:lang w:eastAsia="en-US"/>
        </w:rPr>
        <w:t>I.</w:t>
      </w:r>
      <w:r>
        <w:rPr>
          <w:lang w:eastAsia="en-US"/>
        </w:rPr>
        <w:tab/>
      </w:r>
      <w:r w:rsidR="001C76C7" w:rsidRPr="001C76C7">
        <w:rPr>
          <w:lang w:eastAsia="en-US"/>
        </w:rPr>
        <w:t xml:space="preserve">Određuje se </w:t>
      </w:r>
      <w:r w:rsidR="00640091">
        <w:rPr>
          <w:lang w:eastAsia="en-US"/>
        </w:rPr>
        <w:t>saslušanje</w:t>
      </w:r>
      <w:r w:rsidR="008848C4">
        <w:rPr>
          <w:lang w:eastAsia="en-US"/>
        </w:rPr>
        <w:t xml:space="preserve"> </w:t>
      </w:r>
      <w:r w:rsidR="000C7455">
        <w:rPr>
          <w:lang w:eastAsia="en-US"/>
        </w:rPr>
        <w:t xml:space="preserve">Lejle Lončarić i Samira </w:t>
      </w:r>
      <w:r w:rsidR="008848C4">
        <w:rPr>
          <w:lang w:eastAsia="en-US"/>
        </w:rPr>
        <w:t>Omerovića</w:t>
      </w:r>
      <w:r w:rsidR="008848C4" w:rsidRPr="000C7455">
        <w:rPr>
          <w:lang w:eastAsia="en-US"/>
        </w:rPr>
        <w:t>,</w:t>
      </w:r>
      <w:r w:rsidR="00640091" w:rsidRPr="000C7455">
        <w:rPr>
          <w:lang w:eastAsia="en-US"/>
        </w:rPr>
        <w:t xml:space="preserve"> </w:t>
      </w:r>
      <w:r w:rsidR="00ED40B7" w:rsidRPr="000C7455">
        <w:rPr>
          <w:lang w:eastAsia="en-US"/>
        </w:rPr>
        <w:t>za</w:t>
      </w:r>
      <w:r w:rsidR="00ED40B7">
        <w:rPr>
          <w:b/>
          <w:lang w:eastAsia="en-US"/>
        </w:rPr>
        <w:t xml:space="preserve"> </w:t>
      </w:r>
    </w:p>
    <w:p w:rsidRDefault="00ED40B7" w:rsidP="00195234" w:rsidR="00195234">
      <w:pPr>
        <w:pStyle w:val="Tijeloteksta"/>
        <w:jc w:val="center"/>
        <w:rPr>
          <w:b/>
          <w:lang w:eastAsia="en-US"/>
        </w:rPr>
      </w:pPr>
      <w:r>
        <w:rPr>
          <w:b/>
          <w:lang w:eastAsia="en-US"/>
        </w:rPr>
        <w:t>2</w:t>
      </w:r>
      <w:r w:rsidR="001C76C7" w:rsidRPr="008848C4">
        <w:rPr>
          <w:b/>
          <w:lang w:eastAsia="en-US"/>
        </w:rPr>
        <w:t xml:space="preserve">. </w:t>
      </w:r>
      <w:r w:rsidR="000C7455">
        <w:rPr>
          <w:b/>
          <w:lang w:eastAsia="en-US"/>
        </w:rPr>
        <w:t xml:space="preserve">veljače </w:t>
      </w:r>
      <w:r w:rsidR="008848C4" w:rsidRPr="008848C4">
        <w:rPr>
          <w:b/>
          <w:lang w:eastAsia="en-US"/>
        </w:rPr>
        <w:t>201</w:t>
      </w:r>
      <w:r w:rsidR="000C7455">
        <w:rPr>
          <w:b/>
          <w:lang w:eastAsia="en-US"/>
        </w:rPr>
        <w:t>7</w:t>
      </w:r>
      <w:r w:rsidR="001C76C7" w:rsidRPr="008848C4">
        <w:rPr>
          <w:b/>
          <w:lang w:eastAsia="en-US"/>
        </w:rPr>
        <w:t>. u</w:t>
      </w:r>
      <w:r w:rsidR="008848C4" w:rsidRPr="008848C4">
        <w:rPr>
          <w:b/>
          <w:lang w:eastAsia="en-US"/>
        </w:rPr>
        <w:t xml:space="preserve"> 1</w:t>
      </w:r>
      <w:r w:rsidR="000C7455">
        <w:rPr>
          <w:b/>
          <w:lang w:eastAsia="en-US"/>
        </w:rPr>
        <w:t>3</w:t>
      </w:r>
      <w:r w:rsidR="008848C4" w:rsidRPr="008848C4">
        <w:rPr>
          <w:b/>
          <w:lang w:eastAsia="en-US"/>
        </w:rPr>
        <w:t>,0</w:t>
      </w:r>
      <w:r w:rsidR="001C76C7" w:rsidRPr="008848C4">
        <w:rPr>
          <w:b/>
          <w:lang w:eastAsia="en-US"/>
        </w:rPr>
        <w:t>0 sati,</w:t>
      </w:r>
    </w:p>
    <w:p w:rsidRDefault="001C76C7" w:rsidP="00195234" w:rsidR="00DD0C88" w:rsidRPr="008848C4">
      <w:pPr>
        <w:pStyle w:val="Tijeloteksta"/>
        <w:jc w:val="center"/>
        <w:rPr>
          <w:b/>
          <w:lang w:eastAsia="en-US"/>
        </w:rPr>
      </w:pPr>
      <w:r w:rsidRPr="008848C4">
        <w:rPr>
          <w:b/>
          <w:lang w:eastAsia="en-US"/>
        </w:rPr>
        <w:t>u prostorijama Trgovačkog suda u Rijeci, Rijeka, Zadarska 1 i 3, sudnica 8, prvi kat.</w:t>
      </w:r>
    </w:p>
    <w:p w:rsidRDefault="00640091" w:rsidP="004F3482" w:rsidR="00640091">
      <w:pPr>
        <w:pStyle w:val="Tijeloteksta"/>
        <w:rPr>
          <w:lang w:eastAsia="en-US"/>
        </w:rPr>
      </w:pPr>
    </w:p>
    <w:p w:rsidRDefault="00640091" w:rsidP="00640091" w:rsidR="00640091" w:rsidRPr="001C76C7">
      <w:pPr>
        <w:pStyle w:val="Tijeloteksta"/>
        <w:rPr>
          <w:lang w:eastAsia="en-US"/>
        </w:rPr>
      </w:pPr>
      <w:r>
        <w:rPr>
          <w:lang w:eastAsia="en-US"/>
        </w:rP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381046">
        <w:t>Rijeci</w:t>
      </w:r>
      <w:r w:rsidR="00761B11">
        <w:t xml:space="preserve"> </w:t>
      </w:r>
      <w:r w:rsidR="008848C4">
        <w:t>2</w:t>
      </w:r>
      <w:r w:rsidR="000C7455">
        <w:t>2</w:t>
      </w:r>
      <w:r>
        <w:t xml:space="preserve">. </w:t>
      </w:r>
      <w:r w:rsidR="000C7455">
        <w:t xml:space="preserve">prosinca </w:t>
      </w:r>
      <w:r>
        <w:t>201</w:t>
      </w:r>
      <w:r w:rsidR="008848C4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</w:t>
      </w:r>
      <w:r w:rsidR="008848C4">
        <w:tab/>
      </w:r>
      <w:r w:rsidR="0058716C">
        <w:t xml:space="preserve"> </w:t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8B6A64" w:rsidP="0058716C" w:rsidR="008B6A64">
      <w:pPr>
        <w:pStyle w:val="Tijeloteksta"/>
        <w:jc w:val="left"/>
      </w:pPr>
    </w:p>
    <w:p w:rsidRDefault="008B6A64" w:rsidP="0058716C" w:rsidR="008B6A64">
      <w:pPr>
        <w:pStyle w:val="Tijeloteksta"/>
        <w:jc w:val="left"/>
      </w:pPr>
    </w:p>
    <w:p w:rsidRDefault="008B6A64" w:rsidP="0058716C" w:rsidR="008B6A64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8B6A64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</w:t>
      </w:r>
      <w:r w:rsidR="00381046">
        <w:t xml:space="preserve"> </w:t>
      </w:r>
      <w:r w:rsidRPr="0007090C">
        <w:t>9. SZ</w:t>
      </w:r>
      <w:r w:rsidR="00970232">
        <w:t>-a</w:t>
      </w:r>
      <w:r w:rsidRPr="0007090C">
        <w:t>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640091" w:rsidP="0058716C" w:rsidR="00DD0C8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DD0C88" w:rsidP="0058716C" w:rsidR="00DD0C88">
      <w:pPr>
        <w:pStyle w:val="Tijeloteksta"/>
        <w:jc w:val="left"/>
      </w:pPr>
    </w:p>
    <w:p w:rsidRDefault="0058716C" w:rsidP="0058716C" w:rsidR="0058716C">
      <w:pPr>
        <w:pStyle w:val="Tijeloteksta"/>
        <w:jc w:val="left"/>
      </w:pPr>
      <w:r w:rsidRPr="0007090C">
        <w:t>DNA:</w:t>
      </w:r>
    </w:p>
    <w:p w:rsidRDefault="008848C4" w:rsidP="00DD0C88" w:rsidR="00640091">
      <w:pPr>
        <w:pStyle w:val="Tijeloteksta"/>
        <w:numPr>
          <w:ilvl w:val="0"/>
          <w:numId w:val="5"/>
        </w:numPr>
        <w:jc w:val="left"/>
      </w:pPr>
      <w:r>
        <w:t>Stečajnoj upraviteljici</w:t>
      </w:r>
    </w:p>
    <w:p w:rsidRDefault="00420370" w:rsidP="008848C4" w:rsidR="00420370">
      <w:pPr>
        <w:pStyle w:val="Tijeloteksta"/>
        <w:numPr>
          <w:ilvl w:val="0"/>
          <w:numId w:val="5"/>
        </w:numPr>
        <w:jc w:val="left"/>
      </w:pPr>
      <w:r>
        <w:t>Lejli Lonačrić i Samiru Omeeroviću, na adresu Baška, Popa Dorčića 33</w:t>
      </w:r>
    </w:p>
    <w:sectPr w:rsidSect="008B6A64" w:rsidR="00420370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121" w:rsidR="00825121">
      <w:r>
        <w:separator/>
      </w:r>
    </w:p>
  </w:endnote>
  <w:endnote w:id="0" w:type="continuationSeparator">
    <w:p w:rsidRDefault="00825121" w:rsidR="00825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7206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121" w:rsidR="00825121">
      <w:r>
        <w:separator/>
      </w:r>
    </w:p>
  </w:footnote>
  <w:footnote w:id="0" w:type="continuationSeparator">
    <w:p w:rsidRDefault="00825121" w:rsidR="00825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88" w:rsidR="00DD0C88">
    <w:pPr>
      <w:pStyle w:val="Zaglavlje"/>
    </w:pPr>
    <w:r>
      <w:tab/>
    </w:r>
    <w:r>
      <w:tab/>
      <w:t>8 St-591/13-32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64" w:rsidP="00A45EAD" w:rsidR="00772064" w:rsidRPr="00772064">
    <w:pPr>
      <w:ind w:firstLine="708"/>
      <w:rPr>
        <w:sz w:val="20"/>
        <w:szCs w:val="20"/>
      </w:rPr>
    </w:pPr>
    <w:r w:rsidRPr="00772064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72064" w:rsidP="00210E4E" w:rsidR="00772064" w:rsidRPr="00772064">
    <w:pPr>
      <w:rPr>
        <w:sz w:val="20"/>
        <w:szCs w:val="20"/>
      </w:rPr>
    </w:pPr>
    <w:r w:rsidRPr="00772064">
      <w:rPr>
        <w:rFonts w:eastAsia="MS Mincho"/>
        <w:sz w:val="20"/>
        <w:szCs w:val="20"/>
      </w:rPr>
      <w:t>REPUBLIKA HRVATSKA</w:t>
    </w:r>
  </w:p>
  <w:p w:rsidRDefault="00772064" w:rsidP="00210E4E" w:rsidR="00772064" w:rsidRPr="00772064">
    <w:pPr>
      <w:rPr>
        <w:sz w:val="20"/>
        <w:szCs w:val="20"/>
      </w:rPr>
    </w:pPr>
    <w:r w:rsidRPr="00772064">
      <w:rPr>
        <w:rFonts w:eastAsia="MS Mincho"/>
        <w:sz w:val="20"/>
        <w:szCs w:val="20"/>
      </w:rPr>
      <w:t>TRGOVAČKI SUD U RIJECI</w:t>
    </w:r>
  </w:p>
  <w:p w:rsidRDefault="00772064" w:rsidP="00A45EAD" w:rsidR="00772064" w:rsidRPr="00772064">
    <w:pPr>
      <w:rPr>
        <w:rFonts w:eastAsia="MS Mincho"/>
        <w:sz w:val="20"/>
        <w:szCs w:val="20"/>
      </w:rPr>
    </w:pPr>
    <w:r w:rsidRPr="0077206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06860"/>
    <w:multiLevelType w:val="hybridMultilevel"/>
    <w:tmpl w:val="758C0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CC3BEB"/>
    <w:multiLevelType w:val="hybridMultilevel"/>
    <w:tmpl w:val="F6D4C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2A1103"/>
    <w:multiLevelType w:val="hybridMultilevel"/>
    <w:tmpl w:val="82E06244"/>
    <w:lvl w:tplc="14D4909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C7455"/>
    <w:rsid w:val="000F03DF"/>
    <w:rsid w:val="00165485"/>
    <w:rsid w:val="00195234"/>
    <w:rsid w:val="001C76C7"/>
    <w:rsid w:val="002A0652"/>
    <w:rsid w:val="002B284D"/>
    <w:rsid w:val="00347BB4"/>
    <w:rsid w:val="00381046"/>
    <w:rsid w:val="003A5AF1"/>
    <w:rsid w:val="00416610"/>
    <w:rsid w:val="00420370"/>
    <w:rsid w:val="004B7F3F"/>
    <w:rsid w:val="004E5469"/>
    <w:rsid w:val="004F022B"/>
    <w:rsid w:val="004F3482"/>
    <w:rsid w:val="004F7C2D"/>
    <w:rsid w:val="005071FA"/>
    <w:rsid w:val="0055106B"/>
    <w:rsid w:val="00573482"/>
    <w:rsid w:val="0058716C"/>
    <w:rsid w:val="00640091"/>
    <w:rsid w:val="00646AD8"/>
    <w:rsid w:val="0069121E"/>
    <w:rsid w:val="006E4475"/>
    <w:rsid w:val="007141AF"/>
    <w:rsid w:val="00761B11"/>
    <w:rsid w:val="00772064"/>
    <w:rsid w:val="00775F83"/>
    <w:rsid w:val="00790408"/>
    <w:rsid w:val="007A6843"/>
    <w:rsid w:val="007B3F07"/>
    <w:rsid w:val="007C2F7F"/>
    <w:rsid w:val="007C5A47"/>
    <w:rsid w:val="007F4588"/>
    <w:rsid w:val="00825121"/>
    <w:rsid w:val="00877EC3"/>
    <w:rsid w:val="008848C4"/>
    <w:rsid w:val="008B05F8"/>
    <w:rsid w:val="008B6A64"/>
    <w:rsid w:val="009038BA"/>
    <w:rsid w:val="009459B8"/>
    <w:rsid w:val="00970232"/>
    <w:rsid w:val="0098464C"/>
    <w:rsid w:val="00A54D1F"/>
    <w:rsid w:val="00AD73F6"/>
    <w:rsid w:val="00B33D9B"/>
    <w:rsid w:val="00B51066"/>
    <w:rsid w:val="00B639DE"/>
    <w:rsid w:val="00C812C5"/>
    <w:rsid w:val="00C8630B"/>
    <w:rsid w:val="00CD567D"/>
    <w:rsid w:val="00DB06B8"/>
    <w:rsid w:val="00DC03B1"/>
    <w:rsid w:val="00DD0C88"/>
    <w:rsid w:val="00E25608"/>
    <w:rsid w:val="00ED19EE"/>
    <w:rsid w:val="00ED40B7"/>
    <w:rsid w:val="00F0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81046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D0C8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D0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0C8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81046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D0C8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D0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0C8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</izvorni_sadrzaj>
    <derivirana_varijabla naziv="DomainObject.Predmet.OstaliListFormated_1">
      <item>Mirsad Omerović</item>
      <item>Alen Ivković</item>
    </derivirana_varijabla>
  </DomainObject.Predmet.OstaliListFormated>
  <DomainObject.Predmet.OstaliListFormatedOIB>
    <izvorni_sadrzaj>
      <item>Mirsad Omerović</item>
      <item>Alen Ivković</item>
    </izvorni_sadrzaj>
    <derivirana_varijabla naziv="DomainObject.Predmet.OstaliListFormatedOIB_1">
      <item>Mirsad Omerović</item>
      <item>Alen Ivković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</izvorni_sadrzaj>
    <derivirana_varijabla naziv="DomainObject.Predmet.OstaliListFormatedWithAdress_1">
      <item>Mirsad Omerović, Zvonimirova 18, 51000 Rijeka</item>
      <item>Alen Ivković, Užarska 28,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</izvorni_sadrzaj>
    <derivirana_varijabla naziv="DomainObject.Predmet.OstaliListFormatedWithAdressOIB_1">
      <item>Mirsad Omerović, Zvonimirova 18, 51000 Rijeka</item>
      <item>Alen Ivković, Užarska 28, 51000 Rijeka</item>
    </derivirana_varijabla>
  </DomainObject.Predmet.OstaliListFormatedWithAdressOIB>
  <DomainObject.Predmet.OstaliListNazivFormated>
    <izvorni_sadrzaj>
      <item>Mirsad Omerović</item>
      <item>Alen Ivković</item>
    </izvorni_sadrzaj>
    <derivirana_varijabla naziv="DomainObject.Predmet.OstaliListNazivFormated_1">
      <item>Mirsad Omerović</item>
      <item>Alen Ivković</item>
    </derivirana_varijabla>
  </DomainObject.Predmet.OstaliListNazivFormated>
  <DomainObject.Predmet.OstaliListNazivFormatedOIB>
    <izvorni_sadrzaj>
      <item>Mirsad Omerović</item>
      <item>Alen Ivković</item>
    </izvorni_sadrzaj>
    <derivirana_varijabla naziv="DomainObject.Predmet.OstaliListNazivFormatedOIB_1">
      <item>Mirsad Omerović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</izvorni_sadrzaj>
    <derivirana_varijabla naziv="DomainObject.Predmet.SudioniciListNaziv_1">
      <item>FINA  Rijeka</item>
      <item>M.O. TURIZAM d.o.o.  Bribir</item>
      <item>Mirsad Omerović</item>
      <item>Alen Ivković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</izvorni_sadrzaj>
    <derivirana_varijabla naziv="DomainObject.Predmet.SudioniciListNazivOIB_1">
      <item>, OIB 85821130368</item>
      <item>, OIB 42291660520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639</properties:Characters>
  <properties:Lines>39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2016-12-22T08:39:00Z</dcterms:created>
  <dc:creator>nmarkovic</dc:creator>
  <cp:lastModifiedBy>Renata Valić</cp:lastModifiedBy>
  <cp:lastPrinted>2016-12-22T08:48:00Z</cp:lastPrinted>
  <dcterms:modified xmlns:xsi="http://www.w3.org/2001/XMLSchema-instance" xsi:type="dcterms:W3CDTF">2016-12-22T08:51:00Z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