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6028e" w14:paraId="b16028e" w:rsidRDefault="00EF311F" w:rsidP="00126F44" w:rsidR="00E543AD">
      <w:pPr>
        <w15:collapsed w:val="false"/>
      </w:pPr>
      <w:bookmarkStart w:name="_GoBack" w:id="0"/>
      <w:bookmarkEnd w:id="0"/>
      <w:r>
        <w:tab/>
      </w:r>
      <w:r>
        <w:tab/>
      </w:r>
      <w:r>
        <w:tab/>
      </w:r>
      <w:r>
        <w:tab/>
      </w:r>
      <w:r>
        <w:tab/>
      </w:r>
      <w:r>
        <w:tab/>
      </w:r>
      <w:r>
        <w:tab/>
      </w:r>
      <w:r>
        <w:tab/>
      </w:r>
      <w:r>
        <w:tab/>
      </w:r>
      <w:r>
        <w:tab/>
        <w:t>14 St-</w:t>
      </w:r>
      <w:r w:rsidR="00B147C2">
        <w:t>1698</w:t>
      </w:r>
      <w:r>
        <w:t>/1</w:t>
      </w:r>
      <w:r w:rsidR="00B147C2">
        <w:t>5</w:t>
      </w:r>
      <w:r>
        <w:t>-</w:t>
      </w:r>
      <w:r w:rsidR="00E34885">
        <w:t>1</w:t>
      </w:r>
      <w:r w:rsidR="00B147C2">
        <w:t>9</w:t>
      </w:r>
    </w:p>
    <w:p w:rsidRDefault="00E543AD" w:rsidR="00E543AD">
      <w:pPr>
        <w:pStyle w:val="Zaglavlje"/>
        <w:tabs>
          <w:tab w:pos="4536" w:val="clear"/>
          <w:tab w:pos="9072" w:val="clear"/>
        </w:tabs>
      </w:pPr>
    </w:p>
    <w:p w:rsidRDefault="0034231B" w:rsidP="0034231B" w:rsidR="0034231B">
      <w:r>
        <w:rPr>
          <w:rStyle w:val="Naglaeno"/>
        </w:rPr>
        <w:t xml:space="preserve">           </w:t>
      </w:r>
      <w:r w:rsidR="000030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1D0DAD" w:rsidR="001D0DA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E34885" w:rsidP="00ED3353" w:rsidR="002B27B2">
      <w:pPr>
        <w:ind w:firstLine="720"/>
        <w:jc w:val="both"/>
      </w:pPr>
      <w:r w:rsidRPr="00E34885">
        <w:t xml:space="preserve">Trgovački sud u Osijeku, po sucu mr. sc. Tihomiru Kovačeviću, kao stečajnom sucu, povodom prijedloga FINANCIJSKE AGENCIJE ZAGREB, Regionalni centar Osijek, Podružnica Osijek, L. Jagera 3, za otvaranje stečajnog postupka nad dužnikom </w:t>
      </w:r>
      <w:r w:rsidR="003D3A89" w:rsidRPr="003D3A89">
        <w:t>TRIARIUS jednostavno društvo s ograničenom odgovornošću za ugostiteljstvo i usluge, Osijek, Josipa Jurja Strossmayera 127, MBS 030153528, OIB 23068101784</w:t>
      </w:r>
      <w:r w:rsidR="00ED3353" w:rsidRPr="00655274">
        <w:t xml:space="preserve">, dana </w:t>
      </w:r>
      <w:r>
        <w:t>10</w:t>
      </w:r>
      <w:r w:rsidR="00ED3353" w:rsidRPr="00655274">
        <w:t xml:space="preserve">. </w:t>
      </w:r>
      <w:r w:rsidR="00863669">
        <w:t>lip</w:t>
      </w:r>
      <w:r w:rsidR="00ED3353">
        <w:t>nja</w:t>
      </w:r>
      <w:r w:rsidR="00ED3353" w:rsidRPr="00655274">
        <w:t xml:space="preserve"> 201</w:t>
      </w:r>
      <w:r w:rsidR="00ED3353">
        <w:t>6</w:t>
      </w:r>
      <w:r w:rsidR="00ED3353" w:rsidRPr="00655274">
        <w:t>.</w:t>
      </w: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3D3A89"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3D3A89" w:rsidRPr="003D3A89">
        <w:rPr>
          <w:bCs/>
        </w:rPr>
        <w:t>TRIARIUS jednostavno društvo s ograničenom odgovornošću za ugostiteljstvo i usluge, Osijek, Josipa Jurja Strossmayera 127, MBS 030153528, OIB 23068101784</w:t>
      </w:r>
      <w:r w:rsidRPr="00557979">
        <w:rPr>
          <w:bCs/>
        </w:rPr>
        <w:t>.</w:t>
      </w:r>
    </w:p>
    <w:p w:rsidRDefault="006C55C7" w:rsidP="006C55C7" w:rsidR="006C55C7">
      <w:pPr>
        <w:ind w:left="1065"/>
        <w:jc w:val="both"/>
        <w:rPr>
          <w:bCs/>
        </w:rPr>
      </w:pPr>
    </w:p>
    <w:p w:rsidRDefault="006C55C7" w:rsidP="003D3A89"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3D3A89" w:rsidRPr="003D3A89">
        <w:t>Sanja Mišević, Osijek, L. Jagera 24, OIB 17448143522</w:t>
      </w:r>
      <w:r w:rsidR="00D54496">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A529E5" w:rsidR="006F6324">
      <w:pPr>
        <w:numPr>
          <w:ilvl w:val="0"/>
          <w:numId w:val="28"/>
        </w:numPr>
        <w:jc w:val="both"/>
      </w:pPr>
      <w:r w:rsidRPr="00692327">
        <w:rPr>
          <w:bCs/>
        </w:rPr>
        <w:t>ZAKLJUČUJE</w:t>
      </w:r>
      <w:r w:rsidRPr="00557979">
        <w:t xml:space="preserve"> se stečajni postupak nad dužnikom: </w:t>
      </w:r>
      <w:r w:rsidR="00A529E5" w:rsidRPr="00A529E5">
        <w:rPr>
          <w:bCs/>
        </w:rPr>
        <w:t>TRIARIUS jednostavno društvo s ograničenom odgovornošću za ugostiteljstvo i usluge, Osijek, Josipa Jurja Strossmayera 127, MBS 030153528, OIB 23068101784</w:t>
      </w:r>
      <w:r>
        <w:rPr>
          <w:bCs/>
        </w:rPr>
        <w:t>,</w:t>
      </w:r>
      <w:r>
        <w:rPr>
          <w:b/>
          <w:bCs/>
        </w:rPr>
        <w:t xml:space="preserve"> </w:t>
      </w:r>
      <w:r w:rsidRPr="00AD2ACF">
        <w:rPr>
          <w:bCs/>
        </w:rPr>
        <w:t>jer</w:t>
      </w:r>
      <w:r>
        <w:rPr>
          <w:bCs/>
        </w:rPr>
        <w:t xml:space="preserve"> stečajna masa nije dovoljna ni za namirenje troškova postupka.</w:t>
      </w:r>
    </w:p>
    <w:p w:rsidRDefault="006F6324" w:rsidP="006F6324" w:rsidR="006F6324">
      <w:pPr>
        <w:pStyle w:val="Odlomakpopisa"/>
      </w:pPr>
    </w:p>
    <w:p w:rsidRDefault="006C55C7" w:rsidP="00A61C37" w:rsidR="006C55C7">
      <w:pPr>
        <w:numPr>
          <w:ilvl w:val="0"/>
          <w:numId w:val="28"/>
        </w:numPr>
        <w:jc w:val="both"/>
      </w:pPr>
      <w:r>
        <w:t xml:space="preserve">Nalaže se bivšem zakonskom zastupniku </w:t>
      </w:r>
      <w:r w:rsidR="00AC08C9">
        <w:t>Renat</w:t>
      </w:r>
      <w:r w:rsidR="00ED592E">
        <w:t>o</w:t>
      </w:r>
      <w:r w:rsidR="00AC08C9">
        <w:t xml:space="preserve"> Brož, Osijek, Ilirska 58</w:t>
      </w:r>
      <w:r w:rsidR="00820465">
        <w:t xml:space="preserve">, OIB </w:t>
      </w:r>
      <w:r w:rsidR="00AC08C9">
        <w:t>66070401049</w:t>
      </w:r>
      <w:r>
        <w:rPr>
          <w:bCs/>
        </w:rPr>
        <w:t>,</w:t>
      </w:r>
      <w:r>
        <w:t xml:space="preserve"> da izvrši pregled, izlučivanje i pohranu arhivskog i registraturnog gradiva dužnika sukladno pozitivnim propisima, te o istom u roku </w:t>
      </w:r>
      <w:r w:rsidR="007B51DD">
        <w:t xml:space="preserve">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w:t>
      </w:r>
      <w:r w:rsidR="007B51DD" w:rsidRPr="007B51DD">
        <w:t>Stečajnog zakona (NN 71/15)</w:t>
      </w:r>
      <w:r w:rsidR="007B51DD">
        <w:t>.</w:t>
      </w:r>
    </w:p>
    <w:p w:rsidRDefault="006F6324" w:rsidP="006F6324" w:rsidR="006F6324">
      <w:pPr>
        <w:pStyle w:val="Odlomakpopisa"/>
      </w:pPr>
    </w:p>
    <w:p w:rsidRDefault="00A529E5" w:rsidP="006C55C7" w:rsidR="00A529E5">
      <w:pPr>
        <w:numPr>
          <w:ilvl w:val="0"/>
          <w:numId w:val="28"/>
        </w:numPr>
        <w:jc w:val="both"/>
      </w:pPr>
      <w:r>
        <w:t xml:space="preserve">Nalaže se stečajnoj upraviteljici da pokuša u ime i za račun stečajne mase unovčiti imovinu u vlasništvu dužnika najpovoljnijem ponuđaču te ostvarenu kupovninu uplatiti na žiro-račun Trgovačkog suda u Osijeku broj </w:t>
      </w:r>
      <w:r w:rsidR="00050A77">
        <w:t xml:space="preserve">HR3123900011300000200 s pozivom na broj HR05 272-1698-15 kod Hrvatske poštanske banke iz kojega </w:t>
      </w:r>
      <w:r w:rsidR="00050A77">
        <w:lastRenderedPageBreak/>
        <w:t>iznosa će se namiriti troškovi stečajnog postupka, a preostali iznos uplatiti u Fond za namirenje troškova stečajnog postupka.</w:t>
      </w:r>
    </w:p>
    <w:p w:rsidRDefault="00A529E5" w:rsidP="00A529E5" w:rsidR="00A529E5">
      <w:pPr>
        <w:pStyle w:val="Odlomakpopisa"/>
      </w:pPr>
    </w:p>
    <w:p w:rsidRDefault="006C55C7" w:rsidP="006C55C7" w:rsidR="006C55C7">
      <w:pPr>
        <w:numPr>
          <w:ilvl w:val="0"/>
          <w:numId w:val="28"/>
        </w:numPr>
        <w:jc w:val="both"/>
      </w:pPr>
      <w:r>
        <w:t xml:space="preserve">Ovo rješenje </w:t>
      </w:r>
      <w:r w:rsidR="007048FE">
        <w:t xml:space="preserve">će se </w:t>
      </w:r>
      <w:r>
        <w:t xml:space="preserve">objaviti na  </w:t>
      </w:r>
      <w:r w:rsidRPr="005A6B71">
        <w:t>mrežn</w:t>
      </w:r>
      <w:r>
        <w:t>oj</w:t>
      </w:r>
      <w:r w:rsidRPr="005A6B71">
        <w:t xml:space="preserve"> stranic</w:t>
      </w:r>
      <w:r>
        <w:t>i</w:t>
      </w:r>
      <w:r w:rsidRPr="005A6B71">
        <w:t xml:space="preserve"> e-Oglasna ploča sudova</w:t>
      </w:r>
      <w:r w:rsidR="007048FE">
        <w:t xml:space="preserve"> i </w:t>
      </w:r>
      <w:r>
        <w:t>dostaviti sudskom registru radi brisanja dužnika iz sudskog registra</w:t>
      </w:r>
      <w:r w:rsidR="007048FE">
        <w:t>, a nakon pravomoćnosti</w:t>
      </w:r>
      <w:r>
        <w:t xml:space="preserve">. </w:t>
      </w:r>
    </w:p>
    <w:p w:rsidRDefault="006C55C7" w:rsidP="006C55C7" w:rsidR="006C55C7">
      <w:pPr>
        <w:jc w:val="both"/>
      </w:pPr>
    </w:p>
    <w:p w:rsidRDefault="00A56402" w:rsidP="006C55C7" w:rsidR="00A56402">
      <w:pPr>
        <w:jc w:val="both"/>
      </w:pPr>
    </w:p>
    <w:p w:rsidRDefault="001D0DAD" w:rsidP="006C55C7" w:rsidR="001D0DAD">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B32B55" w:rsidP="00101441" w:rsidR="00B32B55">
      <w:pPr>
        <w:ind w:firstLine="720"/>
        <w:jc w:val="both"/>
      </w:pPr>
    </w:p>
    <w:p w:rsidRDefault="007048FE" w:rsidP="00101441" w:rsidR="007048FE">
      <w:pPr>
        <w:ind w:firstLine="720"/>
        <w:jc w:val="both"/>
      </w:pPr>
    </w:p>
    <w:p w:rsidRDefault="00A946B0" w:rsidP="00A946B0" w:rsidR="00A946B0">
      <w:pPr>
        <w:ind w:firstLine="720"/>
        <w:jc w:val="both"/>
      </w:pPr>
      <w:r w:rsidRPr="00641CA9">
        <w:t xml:space="preserve">Predlagatelj </w:t>
      </w:r>
      <w:r>
        <w:t>FINA je</w:t>
      </w:r>
      <w:r w:rsidRPr="00641CA9">
        <w:t xml:space="preserve"> dana </w:t>
      </w:r>
      <w:r>
        <w:t>29</w:t>
      </w:r>
      <w:r w:rsidRPr="00641CA9">
        <w:t>.</w:t>
      </w:r>
      <w:r>
        <w:t>12</w:t>
      </w:r>
      <w:r w:rsidRPr="00641CA9">
        <w:t>.2015. godine podni</w:t>
      </w:r>
      <w:r>
        <w:t>jela</w:t>
      </w:r>
      <w:r w:rsidRPr="00641CA9">
        <w:t xml:space="preserve"> ovome sudu prijedlog za pokretanje stečajnog postupka nad dužnikom </w:t>
      </w:r>
      <w:r w:rsidRPr="00FC2755">
        <w:t xml:space="preserve">TRIARIUS jednostavno društvo s ograničenom odgovornošću za ugostiteljstvo i usluge, Osijek, Josipa Jurja Strossmayera 127, </w:t>
      </w:r>
      <w:r>
        <w:t>temeljem odredbe čl. 110. st. 1. Stečajnog zakona (NN 71/15, dalje: SZ).</w:t>
      </w:r>
    </w:p>
    <w:p w:rsidRDefault="00A946B0" w:rsidP="00A946B0" w:rsidR="00A946B0">
      <w:pPr>
        <w:ind w:firstLine="720"/>
        <w:jc w:val="both"/>
      </w:pPr>
    </w:p>
    <w:p w:rsidRDefault="00A946B0" w:rsidP="00A946B0" w:rsidR="00A946B0">
      <w:pPr>
        <w:ind w:firstLine="720"/>
        <w:jc w:val="both"/>
      </w:pPr>
      <w:r>
        <w:t>U prijedlogu je navela da na dan 23.12.2015. dužnik u Očevidniku redoslijeda osnova za plaćanje ima evidentirane neizvršene osnove za plaćanje u neprekinutom razdoblju od 120 dana, u ukupnom iznosu od 11.918,71 kn, u koji iznos je uračunata kamata i naknada FINE za provedbe ovrhe na novčanim sredstvima dužnika. Navodi da dužnik ima 1 zaposlenog radnika.</w:t>
      </w:r>
    </w:p>
    <w:p w:rsidRDefault="00967F48" w:rsidP="00A946B0" w:rsidR="00967F48">
      <w:pPr>
        <w:jc w:val="both"/>
      </w:pPr>
    </w:p>
    <w:p w:rsidRDefault="00967F48" w:rsidP="00967F48" w:rsidR="00967F48">
      <w:pPr>
        <w:jc w:val="both"/>
      </w:pPr>
      <w:r>
        <w:tab/>
      </w:r>
      <w:r w:rsidR="00972404">
        <w:t>FINA je dostavila popis računa i oročenih novčanih sredstava dužnika na dan 2</w:t>
      </w:r>
      <w:r w:rsidR="00A946B0">
        <w:t>3</w:t>
      </w:r>
      <w:r w:rsidR="00972404">
        <w:t>.</w:t>
      </w:r>
      <w:r w:rsidR="00A946B0">
        <w:t>1</w:t>
      </w:r>
      <w:r w:rsidR="00972404">
        <w:t>2.201</w:t>
      </w:r>
      <w:r w:rsidR="00A946B0">
        <w:t>5</w:t>
      </w:r>
      <w:r w:rsidR="00972404">
        <w:t>., te navela da na temelju čl. 112. st. 5. SZ-a dužnik na dan 2</w:t>
      </w:r>
      <w:r w:rsidR="00A946B0">
        <w:t>3</w:t>
      </w:r>
      <w:r w:rsidR="00972404">
        <w:t>.</w:t>
      </w:r>
      <w:r w:rsidR="00A946B0">
        <w:t>1</w:t>
      </w:r>
      <w:r w:rsidR="00972404">
        <w:t>2.201</w:t>
      </w:r>
      <w:r w:rsidR="00A946B0">
        <w:t>5</w:t>
      </w:r>
      <w:r w:rsidR="00972404">
        <w:t xml:space="preserve">. na ime predujma </w:t>
      </w:r>
      <w:r>
        <w:t>za namirenje troškova stečajnog postupka ima zaplijenjena novčana sredstva u iznosu od 0,00 kn.</w:t>
      </w:r>
    </w:p>
    <w:p w:rsidRDefault="0059650C" w:rsidP="00967F48" w:rsidR="0059650C">
      <w:pPr>
        <w:jc w:val="both"/>
      </w:pPr>
    </w:p>
    <w:p w:rsidRDefault="0059650C" w:rsidP="0059650C" w:rsidR="0059650C">
      <w:pPr>
        <w:jc w:val="both"/>
      </w:pPr>
      <w:r>
        <w:tab/>
        <w:t xml:space="preserve">Sud je utvrdio da je predlagatelj ovlašten za podnošenje predmetnoga prijedloga temeljem odredbe čl. 110. st. </w:t>
      </w:r>
      <w:r w:rsidR="001D74C0">
        <w:t>1</w:t>
      </w:r>
      <w:r>
        <w:t>. Stečajnog zakona (NN 71/15, dalje: SZ), te je donio rješenje o pokretanju prethodnog postupka i imenovao privremenog stečajnog postupka (čl. 115. st. 1. i 2. SZ-a), odredio mu dužnosti (čl. 119. st. 2. i 3. SZ-a) i zakazao ročište (</w:t>
      </w:r>
      <w:r w:rsidR="00A51DA0">
        <w:t>čl. 123. i čl. 128. st.1. SZ-a)</w:t>
      </w:r>
      <w:r>
        <w:t>.</w:t>
      </w:r>
    </w:p>
    <w:p w:rsidRDefault="00FD785A" w:rsidP="00FD785A" w:rsidR="00FD785A">
      <w:pPr>
        <w:jc w:val="both"/>
        <w:rPr>
          <w:color w:val="000000"/>
        </w:rPr>
      </w:pPr>
    </w:p>
    <w:p w:rsidRDefault="005E3D32" w:rsidP="00134990" w:rsidR="00134990">
      <w:pPr>
        <w:spacing w:after="120"/>
        <w:jc w:val="both"/>
      </w:pPr>
      <w:r>
        <w:rPr>
          <w:color w:val="000000"/>
        </w:rPr>
        <w:tab/>
      </w:r>
      <w:r w:rsidR="006C55C7">
        <w:rPr>
          <w:color w:val="000000"/>
        </w:rPr>
        <w:t xml:space="preserve">U </w:t>
      </w:r>
      <w:r w:rsidR="00693874">
        <w:rPr>
          <w:color w:val="000000"/>
        </w:rPr>
        <w:t xml:space="preserve">određenom joj roku </w:t>
      </w:r>
      <w:r w:rsidR="006C55C7">
        <w:rPr>
          <w:color w:val="000000"/>
        </w:rPr>
        <w:t>privremen</w:t>
      </w:r>
      <w:r w:rsidR="00693874">
        <w:rPr>
          <w:color w:val="000000"/>
        </w:rPr>
        <w:t>a</w:t>
      </w:r>
      <w:r w:rsidR="006C55C7">
        <w:rPr>
          <w:color w:val="000000"/>
        </w:rPr>
        <w:t xml:space="preserve"> stečajn</w:t>
      </w:r>
      <w:r w:rsidR="00693874">
        <w:rPr>
          <w:color w:val="000000"/>
        </w:rPr>
        <w:t>a</w:t>
      </w:r>
      <w:r w:rsidR="006C55C7">
        <w:rPr>
          <w:color w:val="000000"/>
        </w:rPr>
        <w:t xml:space="preserve"> upravitelj</w:t>
      </w:r>
      <w:r w:rsidR="00693874">
        <w:rPr>
          <w:color w:val="000000"/>
        </w:rPr>
        <w:t>ica</w:t>
      </w:r>
      <w:r w:rsidR="006C55C7">
        <w:rPr>
          <w:color w:val="000000"/>
        </w:rPr>
        <w:t xml:space="preserve"> dostavi</w:t>
      </w:r>
      <w:r w:rsidR="00CC285C">
        <w:rPr>
          <w:color w:val="000000"/>
        </w:rPr>
        <w:t>l</w:t>
      </w:r>
      <w:r w:rsidR="00693874">
        <w:rPr>
          <w:color w:val="000000"/>
        </w:rPr>
        <w:t>a</w:t>
      </w:r>
      <w:r w:rsidR="006C55C7">
        <w:rPr>
          <w:color w:val="000000"/>
        </w:rPr>
        <w:t xml:space="preserve"> je svoje pisano izvješće</w:t>
      </w:r>
      <w:r w:rsidR="009018B6">
        <w:rPr>
          <w:color w:val="000000"/>
        </w:rPr>
        <w:t xml:space="preserve"> </w:t>
      </w:r>
      <w:r w:rsidR="00CC285C">
        <w:t xml:space="preserve">od </w:t>
      </w:r>
      <w:r w:rsidR="00134990">
        <w:t>12.04.2016. godine koje se nalazi u spisu na listu broj 22-26 te navodi da je</w:t>
      </w:r>
      <w:r w:rsidR="00134990" w:rsidRPr="0065296D">
        <w:t xml:space="preserve"> </w:t>
      </w:r>
      <w:r w:rsidR="00134990">
        <w:t xml:space="preserve">prilikom izrade Izvješća na raspolaganju je imala samo GFI-POD izvješća za 2014. godinu budući da do dana sastavljanja ovog izvješća direktor društva nije dostavio zatražene podatke. Naime, odmah po objavi Rješenja naslovnog suda St-1698/15-8 od 29. ožujka 2016. godine kojim je pokrenut prethodni postupak nad stečajnim dužnikom te kojim </w:t>
      </w:r>
      <w:r w:rsidR="002426D7">
        <w:t>je</w:t>
      </w:r>
      <w:r w:rsidR="00134990">
        <w:t xml:space="preserve"> imenovana privremenim stečajnim upraviteljem, </w:t>
      </w:r>
      <w:r w:rsidR="002426D7">
        <w:t xml:space="preserve">ista je </w:t>
      </w:r>
      <w:r w:rsidR="00134990">
        <w:t>pokušala stupiti u kontakt s direktorom stečajnog dužnika, kako bi mogla u najkraćem roku pribaviti dokumentaciju potrebnu za izradu ovog izvješća. Stečajni dužnik nema telefonski broj koji bi bio objavljen u imeniku. Telefonski broj koji je u imeniku objavljen pod imenom direktora dužnika 091 1552 995, ne pripada istome, već trećoj osobi.</w:t>
      </w:r>
    </w:p>
    <w:p w:rsidRDefault="00134990" w:rsidP="00134990" w:rsidR="00134990">
      <w:pPr>
        <w:spacing w:after="120"/>
        <w:jc w:val="both"/>
      </w:pPr>
      <w:r>
        <w:tab/>
        <w:t xml:space="preserve">Dana 31.03.2016. godine Renatu Brožu, direktoru dužnika, upućen je zahtjev za dostavom dokumentacije, ali je dana 11.04.2016. godine od strane pošte vraćena mi je pošiljka s naznakom </w:t>
      </w:r>
      <w:r w:rsidRPr="004A3B66">
        <w:t>„Obaviješten, nije podigao pošiljku“.</w:t>
      </w:r>
    </w:p>
    <w:p w:rsidRDefault="00134990" w:rsidP="00134990" w:rsidR="00134990">
      <w:pPr>
        <w:spacing w:after="120"/>
        <w:jc w:val="both"/>
      </w:pPr>
      <w:r>
        <w:tab/>
        <w:t>Izvješće je sastavljeno temeljem sljedeće dokumentacije:</w:t>
      </w:r>
    </w:p>
    <w:p w:rsidRDefault="00134990" w:rsidP="00134990" w:rsidR="00134990">
      <w:pPr>
        <w:numPr>
          <w:ilvl w:val="0"/>
          <w:numId w:val="42"/>
        </w:numPr>
        <w:spacing w:after="120"/>
        <w:jc w:val="both"/>
      </w:pPr>
      <w:r>
        <w:t>Godišnji financijski izvještaj za 2014. godinu s računom dobiti i gubitaka,</w:t>
      </w:r>
    </w:p>
    <w:p w:rsidRDefault="00134990" w:rsidP="00134990" w:rsidR="00134990">
      <w:pPr>
        <w:spacing w:after="120"/>
        <w:jc w:val="both"/>
      </w:pPr>
      <w:r>
        <w:lastRenderedPageBreak/>
        <w:tab/>
        <w:t>Uvidom u gore navedenu dokumentaciju, slijedi prikazano</w:t>
      </w:r>
      <w:r w:rsidR="009520D8">
        <w:t xml:space="preserve"> stanje</w:t>
      </w:r>
      <w:r>
        <w:t>:</w:t>
      </w:r>
    </w:p>
    <w:p w:rsidRDefault="00134990" w:rsidP="00134990" w:rsidR="00134990">
      <w:pPr>
        <w:spacing w:after="120"/>
        <w:jc w:val="both"/>
      </w:pPr>
    </w:p>
    <w:tbl>
      <w:tblPr>
        <w:tblW w:type="auto" w:w="0"/>
        <w:tblInd w:type="dxa" w:w="16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619"/>
        <w:gridCol w:w="1171"/>
      </w:tblGrid>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BILANCA</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STANJE 31.12.2014.</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0"/>
                <w:numId w:val="38"/>
              </w:numPr>
              <w:spacing w:after="120"/>
              <w:jc w:val="both"/>
              <w:rPr>
                <w:sz w:val="20"/>
                <w:szCs w:val="20"/>
                <w:lang w:eastAsia="en-US"/>
              </w:rPr>
            </w:pPr>
            <w:r>
              <w:rPr>
                <w:sz w:val="20"/>
                <w:szCs w:val="20"/>
              </w:rPr>
              <w:t>Ukupno aktiva</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14.321</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0"/>
                <w:numId w:val="39"/>
              </w:numPr>
              <w:spacing w:after="120"/>
              <w:jc w:val="both"/>
              <w:rPr>
                <w:sz w:val="20"/>
                <w:szCs w:val="20"/>
                <w:lang w:eastAsia="en-US"/>
              </w:rPr>
            </w:pPr>
            <w:r>
              <w:rPr>
                <w:sz w:val="20"/>
                <w:szCs w:val="20"/>
              </w:rPr>
              <w:t>Dugotrajna imovina</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0"/>
                <w:numId w:val="39"/>
              </w:numPr>
              <w:spacing w:after="120"/>
              <w:jc w:val="both"/>
              <w:rPr>
                <w:sz w:val="20"/>
                <w:szCs w:val="20"/>
                <w:lang w:eastAsia="en-US"/>
              </w:rPr>
            </w:pPr>
            <w:r>
              <w:rPr>
                <w:sz w:val="20"/>
                <w:szCs w:val="20"/>
              </w:rPr>
              <w:t>Kratkotrajna imovina</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14.321</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1"/>
                <w:numId w:val="39"/>
              </w:numPr>
              <w:spacing w:after="120"/>
              <w:jc w:val="both"/>
              <w:rPr>
                <w:sz w:val="20"/>
                <w:szCs w:val="20"/>
                <w:lang w:eastAsia="en-US"/>
              </w:rPr>
            </w:pPr>
            <w:r>
              <w:rPr>
                <w:sz w:val="20"/>
                <w:szCs w:val="20"/>
              </w:rPr>
              <w:t>Zalihe</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14.056</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1"/>
                <w:numId w:val="39"/>
              </w:numPr>
              <w:spacing w:after="120"/>
              <w:jc w:val="both"/>
              <w:rPr>
                <w:sz w:val="20"/>
                <w:szCs w:val="20"/>
                <w:lang w:eastAsia="en-US"/>
              </w:rPr>
            </w:pPr>
            <w:r>
              <w:rPr>
                <w:sz w:val="20"/>
                <w:szCs w:val="20"/>
              </w:rPr>
              <w:t>Potraživanja</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1"/>
                <w:numId w:val="39"/>
              </w:numPr>
              <w:spacing w:after="120"/>
              <w:jc w:val="both"/>
              <w:rPr>
                <w:sz w:val="20"/>
                <w:szCs w:val="20"/>
                <w:lang w:eastAsia="en-US"/>
              </w:rPr>
            </w:pPr>
            <w:r>
              <w:rPr>
                <w:sz w:val="20"/>
                <w:szCs w:val="20"/>
              </w:rPr>
              <w:t>Financijska imovina</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1"/>
                <w:numId w:val="39"/>
              </w:numPr>
              <w:spacing w:after="120"/>
              <w:jc w:val="both"/>
              <w:rPr>
                <w:sz w:val="20"/>
                <w:szCs w:val="20"/>
                <w:lang w:eastAsia="en-US"/>
              </w:rPr>
            </w:pPr>
            <w:r>
              <w:rPr>
                <w:sz w:val="20"/>
                <w:szCs w:val="20"/>
              </w:rPr>
              <w:t>Novac</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265</w:t>
            </w:r>
          </w:p>
        </w:tc>
      </w:tr>
      <w:tr w:rsidTr="00503C19" w:rsidR="00134990">
        <w:tc>
          <w:tcPr>
            <w:tcW w:type="dxa" w:w="4619"/>
            <w:tcBorders>
              <w:top w:space="0" w:sz="4" w:color="auto" w:val="single"/>
              <w:left w:space="0" w:sz="4" w:color="auto" w:val="single"/>
              <w:bottom w:space="0" w:sz="4" w:color="auto" w:val="single"/>
              <w:right w:space="0" w:sz="4" w:color="auto" w:val="single"/>
            </w:tcBorders>
          </w:tcPr>
          <w:p w:rsidRDefault="00134990" w:rsidP="00503C19" w:rsidR="00134990">
            <w:pPr>
              <w:spacing w:after="120"/>
              <w:jc w:val="both"/>
              <w:rPr>
                <w:sz w:val="20"/>
                <w:szCs w:val="20"/>
                <w:lang w:eastAsia="en-US"/>
              </w:rPr>
            </w:pPr>
          </w:p>
        </w:tc>
        <w:tc>
          <w:tcPr>
            <w:tcW w:type="dxa" w:w="1171"/>
            <w:tcBorders>
              <w:top w:space="0" w:sz="4" w:color="auto" w:val="single"/>
              <w:left w:space="0" w:sz="4" w:color="auto" w:val="single"/>
              <w:bottom w:space="0" w:sz="4" w:color="auto" w:val="single"/>
              <w:right w:space="0" w:sz="4" w:color="auto" w:val="single"/>
            </w:tcBorders>
          </w:tcPr>
          <w:p w:rsidRDefault="00134990" w:rsidP="00503C19" w:rsidR="00134990">
            <w:pPr>
              <w:spacing w:after="120"/>
              <w:jc w:val="both"/>
              <w:rPr>
                <w:sz w:val="20"/>
                <w:szCs w:val="20"/>
                <w:lang w:eastAsia="en-US"/>
              </w:rPr>
            </w:pP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0"/>
                <w:numId w:val="38"/>
              </w:numPr>
              <w:spacing w:after="120"/>
              <w:jc w:val="both"/>
              <w:rPr>
                <w:sz w:val="20"/>
                <w:szCs w:val="20"/>
                <w:lang w:eastAsia="en-US"/>
              </w:rPr>
            </w:pPr>
            <w:r>
              <w:rPr>
                <w:sz w:val="20"/>
                <w:szCs w:val="20"/>
              </w:rPr>
              <w:t>Ukupno pasiva</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14.321</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0"/>
                <w:numId w:val="40"/>
              </w:numPr>
              <w:spacing w:after="120"/>
              <w:jc w:val="both"/>
              <w:rPr>
                <w:sz w:val="20"/>
                <w:szCs w:val="20"/>
                <w:lang w:eastAsia="en-US"/>
              </w:rPr>
            </w:pPr>
            <w:r>
              <w:rPr>
                <w:sz w:val="20"/>
                <w:szCs w:val="20"/>
              </w:rPr>
              <w:t>Dugoročne obveze</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0"/>
                <w:numId w:val="40"/>
              </w:numPr>
              <w:spacing w:after="120"/>
              <w:jc w:val="both"/>
              <w:rPr>
                <w:sz w:val="20"/>
                <w:szCs w:val="20"/>
                <w:lang w:eastAsia="en-US"/>
              </w:rPr>
            </w:pPr>
            <w:r>
              <w:rPr>
                <w:sz w:val="20"/>
                <w:szCs w:val="20"/>
              </w:rPr>
              <w:t>Kratkoročne obveze</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19.236</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1"/>
                <w:numId w:val="40"/>
              </w:numPr>
              <w:spacing w:after="120"/>
              <w:jc w:val="both"/>
              <w:rPr>
                <w:sz w:val="20"/>
                <w:szCs w:val="20"/>
                <w:lang w:eastAsia="en-US"/>
              </w:rPr>
            </w:pPr>
            <w:r>
              <w:rPr>
                <w:sz w:val="20"/>
                <w:szCs w:val="20"/>
              </w:rPr>
              <w:t>Obveze prema dobavljačima</w:t>
            </w:r>
          </w:p>
        </w:tc>
        <w:tc>
          <w:tcPr>
            <w:tcW w:type="dxa" w:w="1171"/>
            <w:tcBorders>
              <w:top w:space="0" w:sz="4" w:color="auto" w:val="single"/>
              <w:left w:space="0" w:sz="4" w:color="auto" w:val="single"/>
              <w:bottom w:space="0" w:sz="4" w:color="auto" w:val="single"/>
              <w:right w:space="0" w:sz="4" w:color="auto" w:val="single"/>
            </w:tcBorders>
          </w:tcPr>
          <w:p w:rsidRDefault="00134990" w:rsidP="00503C19" w:rsidR="00134990">
            <w:pPr>
              <w:spacing w:after="120"/>
              <w:jc w:val="both"/>
              <w:rPr>
                <w:sz w:val="20"/>
                <w:szCs w:val="20"/>
                <w:lang w:eastAsia="en-US"/>
              </w:rPr>
            </w:pP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1"/>
                <w:numId w:val="40"/>
              </w:numPr>
              <w:spacing w:after="120"/>
              <w:jc w:val="both"/>
              <w:rPr>
                <w:sz w:val="20"/>
                <w:szCs w:val="20"/>
                <w:lang w:eastAsia="en-US"/>
              </w:rPr>
            </w:pPr>
            <w:r>
              <w:rPr>
                <w:sz w:val="20"/>
                <w:szCs w:val="20"/>
              </w:rPr>
              <w:t>Obveze prema radnicima</w:t>
            </w:r>
          </w:p>
        </w:tc>
        <w:tc>
          <w:tcPr>
            <w:tcW w:type="dxa" w:w="1171"/>
            <w:tcBorders>
              <w:top w:space="0" w:sz="4" w:color="auto" w:val="single"/>
              <w:left w:space="0" w:sz="4" w:color="auto" w:val="single"/>
              <w:bottom w:space="0" w:sz="4" w:color="auto" w:val="single"/>
              <w:right w:space="0" w:sz="4" w:color="auto" w:val="single"/>
            </w:tcBorders>
          </w:tcPr>
          <w:p w:rsidRDefault="00134990" w:rsidP="00503C19" w:rsidR="00134990">
            <w:pPr>
              <w:spacing w:after="120"/>
              <w:jc w:val="both"/>
              <w:rPr>
                <w:sz w:val="20"/>
                <w:szCs w:val="20"/>
                <w:lang w:eastAsia="en-US"/>
              </w:rPr>
            </w:pP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1"/>
                <w:numId w:val="40"/>
              </w:numPr>
              <w:spacing w:after="120"/>
              <w:jc w:val="both"/>
              <w:rPr>
                <w:sz w:val="20"/>
                <w:szCs w:val="20"/>
                <w:lang w:eastAsia="en-US"/>
              </w:rPr>
            </w:pPr>
            <w:r>
              <w:rPr>
                <w:sz w:val="20"/>
                <w:szCs w:val="20"/>
              </w:rPr>
              <w:t>Obveze za zajmove</w:t>
            </w:r>
          </w:p>
        </w:tc>
        <w:tc>
          <w:tcPr>
            <w:tcW w:type="dxa" w:w="1171"/>
            <w:tcBorders>
              <w:top w:space="0" w:sz="4" w:color="auto" w:val="single"/>
              <w:left w:space="0" w:sz="4" w:color="auto" w:val="single"/>
              <w:bottom w:space="0" w:sz="4" w:color="auto" w:val="single"/>
              <w:right w:space="0" w:sz="4" w:color="auto" w:val="single"/>
            </w:tcBorders>
          </w:tcPr>
          <w:p w:rsidRDefault="00134990" w:rsidP="00503C19" w:rsidR="00134990">
            <w:pPr>
              <w:spacing w:after="120"/>
              <w:jc w:val="both"/>
              <w:rPr>
                <w:sz w:val="20"/>
                <w:szCs w:val="20"/>
                <w:lang w:eastAsia="en-US"/>
              </w:rPr>
            </w:pP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1"/>
                <w:numId w:val="40"/>
              </w:numPr>
              <w:spacing w:after="120"/>
              <w:jc w:val="both"/>
              <w:rPr>
                <w:sz w:val="20"/>
                <w:szCs w:val="20"/>
                <w:lang w:eastAsia="en-US"/>
              </w:rPr>
            </w:pPr>
            <w:r>
              <w:rPr>
                <w:sz w:val="20"/>
                <w:szCs w:val="20"/>
              </w:rPr>
              <w:t>Obveze za poreze, doprinose</w:t>
            </w:r>
          </w:p>
        </w:tc>
        <w:tc>
          <w:tcPr>
            <w:tcW w:type="dxa" w:w="1171"/>
            <w:tcBorders>
              <w:top w:space="0" w:sz="4" w:color="auto" w:val="single"/>
              <w:left w:space="0" w:sz="4" w:color="auto" w:val="single"/>
              <w:bottom w:space="0" w:sz="4" w:color="auto" w:val="single"/>
              <w:right w:space="0" w:sz="4" w:color="auto" w:val="single"/>
            </w:tcBorders>
          </w:tcPr>
          <w:p w:rsidRDefault="00134990" w:rsidP="00503C19" w:rsidR="00134990">
            <w:pPr>
              <w:spacing w:after="120"/>
              <w:jc w:val="both"/>
              <w:rPr>
                <w:sz w:val="20"/>
                <w:szCs w:val="20"/>
                <w:lang w:eastAsia="en-US"/>
              </w:rPr>
            </w:pP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1"/>
                <w:numId w:val="40"/>
              </w:numPr>
              <w:spacing w:after="120"/>
              <w:jc w:val="both"/>
              <w:rPr>
                <w:sz w:val="20"/>
                <w:szCs w:val="20"/>
                <w:lang w:eastAsia="en-US"/>
              </w:rPr>
            </w:pPr>
            <w:r>
              <w:rPr>
                <w:sz w:val="20"/>
                <w:szCs w:val="20"/>
              </w:rPr>
              <w:t>Ostale kratkoročne obveze</w:t>
            </w:r>
          </w:p>
        </w:tc>
        <w:tc>
          <w:tcPr>
            <w:tcW w:type="dxa" w:w="1171"/>
            <w:tcBorders>
              <w:top w:space="0" w:sz="4" w:color="auto" w:val="single"/>
              <w:left w:space="0" w:sz="4" w:color="auto" w:val="single"/>
              <w:bottom w:space="0" w:sz="4" w:color="auto" w:val="single"/>
              <w:right w:space="0" w:sz="4" w:color="auto" w:val="single"/>
            </w:tcBorders>
          </w:tcPr>
          <w:p w:rsidRDefault="00134990" w:rsidP="00503C19" w:rsidR="00134990">
            <w:pPr>
              <w:spacing w:after="120"/>
              <w:jc w:val="both"/>
              <w:rPr>
                <w:sz w:val="20"/>
                <w:szCs w:val="20"/>
                <w:lang w:eastAsia="en-US"/>
              </w:rPr>
            </w:pP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1"/>
                <w:numId w:val="40"/>
              </w:numPr>
              <w:spacing w:after="120"/>
              <w:jc w:val="both"/>
              <w:rPr>
                <w:sz w:val="20"/>
                <w:szCs w:val="20"/>
                <w:lang w:eastAsia="en-US"/>
              </w:rPr>
            </w:pPr>
            <w:r>
              <w:rPr>
                <w:sz w:val="20"/>
                <w:szCs w:val="20"/>
              </w:rPr>
              <w:t>Obveze prema bankama i dr.fin. instituc.</w:t>
            </w:r>
          </w:p>
        </w:tc>
        <w:tc>
          <w:tcPr>
            <w:tcW w:type="dxa" w:w="1171"/>
            <w:tcBorders>
              <w:top w:space="0" w:sz="4" w:color="auto" w:val="single"/>
              <w:left w:space="0" w:sz="4" w:color="auto" w:val="single"/>
              <w:bottom w:space="0" w:sz="4" w:color="auto" w:val="single"/>
              <w:right w:space="0" w:sz="4" w:color="auto" w:val="single"/>
            </w:tcBorders>
          </w:tcPr>
          <w:p w:rsidRDefault="00134990" w:rsidP="00503C19" w:rsidR="00134990">
            <w:pPr>
              <w:spacing w:after="120"/>
              <w:jc w:val="both"/>
              <w:rPr>
                <w:sz w:val="20"/>
                <w:szCs w:val="20"/>
                <w:lang w:eastAsia="en-US"/>
              </w:rPr>
            </w:pP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0"/>
                <w:numId w:val="40"/>
              </w:numPr>
              <w:spacing w:after="120"/>
              <w:jc w:val="both"/>
              <w:rPr>
                <w:sz w:val="20"/>
                <w:szCs w:val="20"/>
                <w:lang w:eastAsia="en-US"/>
              </w:rPr>
            </w:pPr>
            <w:r>
              <w:rPr>
                <w:sz w:val="20"/>
                <w:szCs w:val="20"/>
              </w:rPr>
              <w:t>Kapital i rezerve</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- 4.915</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center"/>
              <w:rPr>
                <w:sz w:val="20"/>
                <w:szCs w:val="20"/>
                <w:lang w:eastAsia="en-US"/>
              </w:rPr>
            </w:pPr>
            <w:r>
              <w:rPr>
                <w:sz w:val="20"/>
                <w:szCs w:val="20"/>
              </w:rPr>
              <w:t>RAČUN DOBITI I GUBITAKA</w:t>
            </w:r>
          </w:p>
        </w:tc>
        <w:tc>
          <w:tcPr>
            <w:tcW w:type="dxa" w:w="1171"/>
            <w:tcBorders>
              <w:top w:space="0" w:sz="4" w:color="auto" w:val="single"/>
              <w:left w:space="0" w:sz="4" w:color="auto" w:val="single"/>
              <w:bottom w:space="0" w:sz="4" w:color="auto" w:val="single"/>
              <w:right w:space="0" w:sz="4" w:color="auto" w:val="single"/>
            </w:tcBorders>
          </w:tcPr>
          <w:p w:rsidRDefault="00134990" w:rsidP="00503C19" w:rsidR="00134990">
            <w:pPr>
              <w:spacing w:after="120"/>
              <w:jc w:val="both"/>
              <w:rPr>
                <w:sz w:val="20"/>
                <w:szCs w:val="20"/>
                <w:lang w:eastAsia="en-US"/>
              </w:rPr>
            </w:pP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0"/>
                <w:numId w:val="41"/>
              </w:numPr>
              <w:spacing w:after="120"/>
              <w:jc w:val="both"/>
              <w:rPr>
                <w:sz w:val="20"/>
                <w:szCs w:val="20"/>
                <w:lang w:eastAsia="en-US"/>
              </w:rPr>
            </w:pPr>
            <w:r>
              <w:rPr>
                <w:sz w:val="20"/>
                <w:szCs w:val="20"/>
              </w:rPr>
              <w:t>Ukupni prihodi</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0</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0"/>
                <w:numId w:val="41"/>
              </w:numPr>
              <w:spacing w:after="120"/>
              <w:jc w:val="both"/>
              <w:rPr>
                <w:sz w:val="20"/>
                <w:szCs w:val="20"/>
                <w:lang w:eastAsia="en-US"/>
              </w:rPr>
            </w:pPr>
            <w:r>
              <w:rPr>
                <w:sz w:val="20"/>
                <w:szCs w:val="20"/>
              </w:rPr>
              <w:t>Ukupni rashodi</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- 4.925</w:t>
            </w:r>
          </w:p>
        </w:tc>
      </w:tr>
      <w:tr w:rsidTr="00503C19" w:rsidR="00134990">
        <w:tc>
          <w:tcPr>
            <w:tcW w:type="dxa" w:w="4619"/>
            <w:tcBorders>
              <w:top w:space="0" w:sz="4" w:color="auto" w:val="single"/>
              <w:left w:space="0" w:sz="4" w:color="auto" w:val="single"/>
              <w:bottom w:space="0" w:sz="4" w:color="auto" w:val="single"/>
              <w:right w:space="0" w:sz="4" w:color="auto" w:val="single"/>
            </w:tcBorders>
            <w:hideMark/>
          </w:tcPr>
          <w:p w:rsidRDefault="00134990" w:rsidP="00134990" w:rsidR="00134990">
            <w:pPr>
              <w:numPr>
                <w:ilvl w:val="0"/>
                <w:numId w:val="41"/>
              </w:numPr>
              <w:spacing w:after="120"/>
              <w:jc w:val="both"/>
              <w:rPr>
                <w:sz w:val="20"/>
                <w:szCs w:val="20"/>
                <w:lang w:eastAsia="en-US"/>
              </w:rPr>
            </w:pPr>
            <w:r>
              <w:rPr>
                <w:sz w:val="20"/>
                <w:szCs w:val="20"/>
              </w:rPr>
              <w:t>Dobit/gubitak nakon oporezivanja</w:t>
            </w:r>
          </w:p>
        </w:tc>
        <w:tc>
          <w:tcPr>
            <w:tcW w:type="dxa" w:w="1171"/>
            <w:tcBorders>
              <w:top w:space="0" w:sz="4" w:color="auto" w:val="single"/>
              <w:left w:space="0" w:sz="4" w:color="auto" w:val="single"/>
              <w:bottom w:space="0" w:sz="4" w:color="auto" w:val="single"/>
              <w:right w:space="0" w:sz="4" w:color="auto" w:val="single"/>
            </w:tcBorders>
            <w:hideMark/>
          </w:tcPr>
          <w:p w:rsidRDefault="00134990" w:rsidP="00503C19" w:rsidR="00134990">
            <w:pPr>
              <w:spacing w:after="120"/>
              <w:jc w:val="both"/>
              <w:rPr>
                <w:sz w:val="20"/>
                <w:szCs w:val="20"/>
                <w:lang w:eastAsia="en-US"/>
              </w:rPr>
            </w:pPr>
            <w:r>
              <w:rPr>
                <w:sz w:val="20"/>
                <w:szCs w:val="20"/>
              </w:rPr>
              <w:t>- 4.925</w:t>
            </w:r>
          </w:p>
        </w:tc>
      </w:tr>
    </w:tbl>
    <w:p w:rsidRDefault="00134990" w:rsidP="00134990" w:rsidR="00134990">
      <w:pPr>
        <w:spacing w:after="120"/>
        <w:jc w:val="both"/>
        <w:rPr>
          <w:lang w:eastAsia="en-US"/>
        </w:rPr>
      </w:pPr>
    </w:p>
    <w:p w:rsidRDefault="00134990" w:rsidP="00134990" w:rsidR="00134990" w:rsidRPr="002A7D49">
      <w:pPr>
        <w:spacing w:after="120"/>
        <w:jc w:val="both"/>
      </w:pPr>
      <w:r>
        <w:tab/>
        <w:t>Društvo nije predalo financijske izvještaje za 2015. godinu pa isti nisu ni javno objavljeni, a također nisu ni dostavljeni od strane direktora društva.</w:t>
      </w:r>
    </w:p>
    <w:p w:rsidRDefault="00134990" w:rsidP="00134990" w:rsidR="00134990">
      <w:pPr>
        <w:spacing w:after="120"/>
        <w:jc w:val="both"/>
      </w:pPr>
      <w:r>
        <w:tab/>
        <w:t>Uvidom u zemljišne knjige Općinskog suda u Osijeku utvr</w:t>
      </w:r>
      <w:r w:rsidR="009520D8">
        <w:t>đeno je</w:t>
      </w:r>
      <w:r>
        <w:t xml:space="preserve"> da dužnik nije vlasnik nekretnina.</w:t>
      </w:r>
    </w:p>
    <w:p w:rsidRDefault="00134990" w:rsidP="00134990" w:rsidR="00134990">
      <w:pPr>
        <w:spacing w:after="120"/>
        <w:jc w:val="both"/>
      </w:pPr>
      <w:r>
        <w:tab/>
        <w:t xml:space="preserve">Zbog nemogućnosti stupanja u kontakt s direktorom društva </w:t>
      </w:r>
      <w:r w:rsidR="009520D8">
        <w:t>nije bilo moguće</w:t>
      </w:r>
      <w:r>
        <w:t xml:space="preserve"> utvrditi ima li društvo ikakve pokretnine, a također i ikakva potraživanja.</w:t>
      </w:r>
    </w:p>
    <w:p w:rsidRDefault="00134990" w:rsidP="00134990" w:rsidR="00134990">
      <w:pPr>
        <w:spacing w:after="120"/>
        <w:jc w:val="both"/>
      </w:pPr>
      <w:r>
        <w:tab/>
        <w:t xml:space="preserve">Zbog nedostatne dokumentacije </w:t>
      </w:r>
      <w:r w:rsidR="00531B74" w:rsidRPr="00531B74">
        <w:t xml:space="preserve">nije bilo moguće </w:t>
      </w:r>
      <w:r>
        <w:t>utvrditi ima li društvo ikakvu imovinu koju bi bilo moguće unovčiti.</w:t>
      </w:r>
    </w:p>
    <w:p w:rsidRDefault="00134990" w:rsidP="00134990" w:rsidR="00134990" w:rsidRPr="0045132C">
      <w:pPr>
        <w:spacing w:after="120"/>
        <w:jc w:val="both"/>
      </w:pPr>
      <w:r>
        <w:tab/>
        <w:t xml:space="preserve">Zbog nedostatka dokumentacije </w:t>
      </w:r>
      <w:r w:rsidR="00531B74" w:rsidRPr="00531B74">
        <w:t xml:space="preserve">nije bilo moguće </w:t>
      </w:r>
      <w:r>
        <w:t xml:space="preserve">ispitati postojanje stečajnih razloga, no budući da je prijedlog za pokretanje stečajnog postupka podnijela FINA zbog okolnosti da je dužnik na dan 23.12.2015. godine u Očevidniku imao neizvršene osnove za plaćanje u iznosu od 11.918,71 kn duže od 120 dana, </w:t>
      </w:r>
      <w:r w:rsidRPr="0045132C">
        <w:t>evidentno je da kod dužnika postoji stečajni razlog nesposobnosti za plaćanje iz članka 6. Stečajnog zakona.</w:t>
      </w:r>
    </w:p>
    <w:p w:rsidRDefault="00134990" w:rsidP="00134990" w:rsidR="00134990">
      <w:pPr>
        <w:spacing w:after="120"/>
        <w:jc w:val="both"/>
      </w:pPr>
      <w:r>
        <w:lastRenderedPageBreak/>
        <w:tab/>
        <w:t>Budući da je do dana sastavljanja ovog izvješća bilo nemoguće stupiti u kontakt s direktorom dužnika i pribaviti financijsku dokumentaciju, nije moguće utvrditi ima li stečajni dužnik u vlasništvu kakve imovine koju bi bilo moguće unovčiti. No, kako je evidentno postojanje stečajnog razloga nesposobnosti za plaćanje, predlaže se, sukladno odredbi iz čl. 132. st. 1. Stečajnog zakona, pozvati osobe koje imaju pravni interes za provedbom stečajnog postupka na uplatu predujma za namirenje troškova istog, u iznosu od 37.000,00 kn i to za nagradu privremenom stečajnom upravitelju bruto 6.000,00 kn (neto cca 3.000,00 kn), nagradu stečajnom upravitelju bruto 21.000,00 kn (neto cca 10.000,00 kn) i 10.000,00 kn za materijalne troškove vođenja stečajnog postupka (izrada pečata, otvaranje i vođenje poslovnog računa, naknade za knjigovodstvene usluge, arhiviranje poslovne dokumentacije).</w:t>
      </w:r>
    </w:p>
    <w:p w:rsidRDefault="00134990" w:rsidP="00134990" w:rsidR="00134990" w:rsidRPr="00650C8E">
      <w:pPr>
        <w:spacing w:after="120"/>
        <w:jc w:val="both"/>
      </w:pPr>
      <w:r>
        <w:tab/>
        <w:t>Za slučaj da po pozivu suda predujam ne bude uplaćen, predlaže se, sukladno odredbi iz čl. 132. st. 2. Stečajnog zakona otvoriti i zaključiti stečajni postupak, a stečajnog upravitelja ovlastiti da nakon zaključenja stečajnog postupka za ime i račun stečajne mase unovči imovinu dužnika, te prikupljenim sredstvima namiri troškove stečajnog postupka, a neiskorišteni iznos uplati u Fond za pokriće troškova stečajnog postupka.</w:t>
      </w:r>
    </w:p>
    <w:p w:rsidRDefault="00CC285C" w:rsidP="00134990" w:rsidR="00CC285C">
      <w:pPr>
        <w:jc w:val="both"/>
      </w:pPr>
    </w:p>
    <w:p w:rsidRDefault="00477B27" w:rsidP="00CC285C" w:rsidR="004B268E">
      <w:pPr>
        <w:jc w:val="both"/>
      </w:pPr>
      <w:r>
        <w:tab/>
      </w:r>
      <w:r w:rsidR="00FA322C">
        <w:t xml:space="preserve">Sud je rješenjem od </w:t>
      </w:r>
      <w:r w:rsidR="00134990">
        <w:t>26</w:t>
      </w:r>
      <w:r w:rsidR="00FA322C">
        <w:t>.0</w:t>
      </w:r>
      <w:r w:rsidR="00D042AE">
        <w:t>4</w:t>
      </w:r>
      <w:r w:rsidR="00FA322C">
        <w:t>.2016. pozvao osobe koje imaju pravni interes da se provede stečajni postupak nad ovim dužnikom na</w:t>
      </w:r>
      <w:r w:rsidR="00F73F18">
        <w:t xml:space="preserve"> </w:t>
      </w:r>
      <w:r w:rsidR="00FA322C">
        <w:t xml:space="preserve">uplatu </w:t>
      </w:r>
      <w:r w:rsidR="00F73F18">
        <w:t>iznos</w:t>
      </w:r>
      <w:r w:rsidR="006F7950">
        <w:t>a</w:t>
      </w:r>
      <w:r w:rsidR="00F73F18">
        <w:t xml:space="preserve"> od </w:t>
      </w:r>
      <w:r w:rsidR="00134990">
        <w:t>37</w:t>
      </w:r>
      <w:r w:rsidR="00F73F18">
        <w:t xml:space="preserve">.000,00 kn </w:t>
      </w:r>
      <w:r w:rsidR="004B268E">
        <w:t>na navedeni broj žiro-računa suda, odredio rok za postupanje, te upozorio na posljedice za nepostupanje.</w:t>
      </w:r>
    </w:p>
    <w:p w:rsidRDefault="004B268E" w:rsidP="006C55C7" w:rsidR="004B268E">
      <w:pPr>
        <w:ind w:firstLine="708"/>
        <w:jc w:val="both"/>
      </w:pPr>
    </w:p>
    <w:p w:rsidRDefault="004B268E" w:rsidP="006C55C7" w:rsidR="006C55C7">
      <w:pPr>
        <w:ind w:firstLine="708"/>
        <w:jc w:val="both"/>
      </w:pPr>
      <w:r>
        <w:t>Nakon bezuspješnog proteka roka za uplatu zatraženoga predujma troškova</w:t>
      </w:r>
      <w:r w:rsidR="00801E6B">
        <w:t xml:space="preserve">, te uvida u dokumentaciju u spisu i to Izvadak iz sudskog registra, </w:t>
      </w:r>
      <w:r w:rsidR="004E1D1A">
        <w:t>Izvješće privremene stečajn</w:t>
      </w:r>
      <w:r w:rsidR="006D1C76">
        <w:t xml:space="preserve">e upraviteljice od 12.04.2016. i </w:t>
      </w:r>
      <w:r w:rsidR="004E1D1A">
        <w:t>Financijski izvještaj za 2014. godinu,</w:t>
      </w:r>
      <w:r w:rsidR="00DE28BC">
        <w:t>,</w:t>
      </w:r>
      <w:r w:rsidR="00B32B55">
        <w:t xml:space="preserve"> </w:t>
      </w:r>
      <w:r w:rsidR="006C55C7">
        <w:t xml:space="preserve">sud je utvrdio da postoji stečajni razlog predviđen zakonom (čl. </w:t>
      </w:r>
      <w:r w:rsidR="00430B06">
        <w:t>5</w:t>
      </w:r>
      <w:r w:rsidR="006C55C7">
        <w:t xml:space="preserve">. SZ-a), da je predlagatelj ovlašten za podnošenje predmetnog prijedloga </w:t>
      </w:r>
      <w:r w:rsidR="002A633E">
        <w:t xml:space="preserve">temeljem odredbe </w:t>
      </w:r>
      <w:r w:rsidR="006C55C7">
        <w:t xml:space="preserve">čl. </w:t>
      </w:r>
      <w:r w:rsidR="000B2F9E">
        <w:t>110</w:t>
      </w:r>
      <w:r w:rsidR="006C55C7">
        <w:t xml:space="preserve">. st. </w:t>
      </w:r>
      <w:r w:rsidR="001828AD">
        <w:t>1</w:t>
      </w:r>
      <w:r w:rsidR="006C55C7">
        <w:t xml:space="preserve">. </w:t>
      </w:r>
      <w:r w:rsidR="006C55C7" w:rsidRPr="00EA735A">
        <w:t>SZ-a</w:t>
      </w:r>
      <w:r w:rsidR="006C55C7">
        <w:t xml:space="preserve">, da dužnik </w:t>
      </w:r>
      <w:r w:rsidR="00477A18">
        <w:t>ne</w:t>
      </w:r>
      <w:r w:rsidR="006C55C7">
        <w:t>ma imovin</w:t>
      </w:r>
      <w:r w:rsidR="002A633E">
        <w:t>e</w:t>
      </w:r>
      <w:r w:rsidR="00435338">
        <w:t xml:space="preserve"> </w:t>
      </w:r>
      <w:r w:rsidR="006C55C7">
        <w:t>koja bi ušla u stečajnu masu, te je sud temeljem čl. 132. SZ-a odlučio kao u izreci.</w:t>
      </w:r>
    </w:p>
    <w:p w:rsidRDefault="001D0DAD" w:rsidP="006C55C7" w:rsidR="001D0DAD">
      <w:pPr>
        <w:ind w:firstLine="708"/>
        <w:jc w:val="both"/>
      </w:pPr>
    </w:p>
    <w:p w:rsidRDefault="006C55C7" w:rsidP="006C55C7" w:rsidR="006C55C7">
      <w:pPr>
        <w:pStyle w:val="Tijeloteksta"/>
        <w:jc w:val="center"/>
      </w:pPr>
      <w:r w:rsidRPr="00CE5270">
        <w:t xml:space="preserve">U Osijeku </w:t>
      </w:r>
      <w:r w:rsidR="002A633E">
        <w:t>10</w:t>
      </w:r>
      <w:r w:rsidRPr="00CE5270">
        <w:t xml:space="preserve">. </w:t>
      </w:r>
      <w:r w:rsidR="00DE28BC">
        <w:t>lip</w:t>
      </w:r>
      <w:r w:rsidR="002056BE">
        <w:t>nj</w:t>
      </w:r>
      <w:r>
        <w:t>a</w:t>
      </w:r>
      <w:r w:rsidRPr="00CE5270">
        <w:t xml:space="preserve"> 201</w:t>
      </w:r>
      <w:r>
        <w:t>6</w:t>
      </w:r>
      <w:r w:rsidRPr="00CE5270">
        <w:t xml:space="preserve">. </w:t>
      </w:r>
    </w:p>
    <w:p w:rsidRDefault="001D0DAD" w:rsidP="006C55C7" w:rsidR="001D0DAD"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77A18" w:rsidP="006C55C7" w:rsidR="00477A18">
      <w:pPr>
        <w:pStyle w:val="Tijeloteksta"/>
        <w:rPr>
          <w:b/>
          <w:bCs/>
        </w:rPr>
      </w:pPr>
    </w:p>
    <w:p w:rsidRDefault="00E05A59" w:rsidP="006C55C7" w:rsidR="00E05A59">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05A59" w:rsidP="006C55C7" w:rsidR="00E05A59"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2A633E">
        <w:rPr>
          <w:bCs/>
        </w:rPr>
        <w:t xml:space="preserve">a </w:t>
      </w:r>
      <w:r w:rsidRPr="00FF6293">
        <w:rPr>
          <w:bCs/>
        </w:rPr>
        <w:t>upravitelj</w:t>
      </w:r>
      <w:r w:rsidR="002A633E">
        <w:rPr>
          <w:bCs/>
        </w:rPr>
        <w:t>ica</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E44893" w:rsidR="001C0A48" w:rsidRPr="001C0A48">
      <w:pPr>
        <w:numPr>
          <w:ilvl w:val="0"/>
          <w:numId w:val="29"/>
        </w:numPr>
        <w:jc w:val="both"/>
        <w:rPr>
          <w:bCs/>
        </w:rPr>
      </w:pPr>
      <w:r w:rsidRPr="001C0A48">
        <w:rPr>
          <w:bCs/>
        </w:rPr>
        <w:t xml:space="preserve">zakonski zastupnik dužnika </w:t>
      </w:r>
      <w:r w:rsidR="00E44893" w:rsidRPr="00E44893">
        <w:t>Renat</w:t>
      </w:r>
      <w:r w:rsidR="00ED592E">
        <w:t>o</w:t>
      </w:r>
      <w:r w:rsidR="00E44893" w:rsidRPr="00E44893">
        <w:t xml:space="preserve"> Brož, Osijek, Ilirska 58</w:t>
      </w:r>
    </w:p>
    <w:p w:rsidRDefault="0019520E" w:rsidP="006C55C7" w:rsidR="0019520E">
      <w:pPr>
        <w:numPr>
          <w:ilvl w:val="0"/>
          <w:numId w:val="29"/>
        </w:numPr>
        <w:jc w:val="both"/>
        <w:rPr>
          <w:bCs/>
        </w:rPr>
      </w:pPr>
      <w:r>
        <w:rPr>
          <w:bCs/>
        </w:rPr>
        <w:t>FINA</w:t>
      </w:r>
    </w:p>
    <w:p w:rsidRDefault="006C55C7" w:rsidP="006C55C7" w:rsidR="006C55C7" w:rsidRPr="001C0A48">
      <w:pPr>
        <w:numPr>
          <w:ilvl w:val="0"/>
          <w:numId w:val="29"/>
        </w:numPr>
        <w:jc w:val="both"/>
        <w:rPr>
          <w:bCs/>
        </w:rPr>
      </w:pPr>
      <w:r w:rsidRPr="001C0A48">
        <w:rPr>
          <w:bCs/>
        </w:rPr>
        <w:t xml:space="preserve">ŽDO GUO </w:t>
      </w:r>
      <w:r w:rsidR="00E44893">
        <w:rPr>
          <w:bCs/>
        </w:rPr>
        <w:t>Osijek</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t xml:space="preserve"> </w:t>
      </w:r>
      <w:r w:rsidR="001C0A48">
        <w:t>2</w:t>
      </w:r>
      <w:r w:rsidR="00E44893">
        <w:t>1</w:t>
      </w:r>
      <w:r>
        <w:t>.</w:t>
      </w:r>
      <w:r w:rsidR="0019520E">
        <w:t>7</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616" w:rsidR="001C6616">
      <w:r>
        <w:separator/>
      </w:r>
    </w:p>
  </w:endnote>
  <w:endnote w:id="0" w:type="continuationSeparator">
    <w:p w:rsidRDefault="001C6616" w:rsidR="001C66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616" w:rsidR="001C6616">
      <w:r>
        <w:separator/>
      </w:r>
    </w:p>
  </w:footnote>
  <w:footnote w:id="0" w:type="continuationSeparator">
    <w:p w:rsidRDefault="001C6616" w:rsidR="001C66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399D">
      <w:rPr>
        <w:rStyle w:val="Brojstranice"/>
        <w:noProof/>
      </w:rPr>
      <w:t>4</w:t>
    </w:r>
    <w:r>
      <w:rPr>
        <w:rStyle w:val="Brojstranice"/>
      </w:rPr>
      <w:fldChar w:fldCharType="end"/>
    </w:r>
  </w:p>
  <w:p w:rsidRDefault="00B147C2" w:rsidP="00F05CA9" w:rsidR="006768E7">
    <w:pPr>
      <w:pStyle w:val="Zaglavlje"/>
      <w:jc w:val="right"/>
    </w:pPr>
    <w:r w:rsidRPr="00B147C2">
      <w:t>14 St-1698/15-19</w:t>
    </w:r>
  </w:p>
  <w:p w:rsidRDefault="006768E7" w:rsidP="00F05CA9" w:rsidR="006768E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3D752F"/>
    <w:multiLevelType w:val="multilevel"/>
    <w:tmpl w:val="7A2C84FA"/>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D91090B"/>
    <w:multiLevelType w:val="hybridMultilevel"/>
    <w:tmpl w:val="8C0C2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4">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7B97B6F"/>
    <w:multiLevelType w:val="hybridMultilevel"/>
    <w:tmpl w:val="6F6CE9F6"/>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5274760B"/>
    <w:multiLevelType w:val="multilevel"/>
    <w:tmpl w:val="6FE65ADC"/>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27">
    <w:nsid w:val="5F285511"/>
    <w:multiLevelType w:val="hybridMultilevel"/>
    <w:tmpl w:val="4FECA06A"/>
    <w:lvl w:tplc="041A0001" w:ilvl="0">
      <w:start w:val="1"/>
      <w:numFmt w:val="bullet"/>
      <w:lvlText w:val=""/>
      <w:lvlJc w:val="left"/>
      <w:pPr>
        <w:ind w:hanging="360" w:left="780"/>
      </w:pPr>
      <w:rPr>
        <w:rFonts w:hAnsi="Symbol" w:ascii="Symbol"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0">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9">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0">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2"/>
  </w:num>
  <w:num w:numId="3">
    <w:abstractNumId w:val="33"/>
  </w:num>
  <w:num w:numId="4">
    <w:abstractNumId w:val="34"/>
  </w:num>
  <w:num w:numId="5">
    <w:abstractNumId w:val="15"/>
  </w:num>
  <w:num w:numId="6">
    <w:abstractNumId w:val="35"/>
  </w:num>
  <w:num w:numId="7">
    <w:abstractNumId w:val="30"/>
  </w:num>
  <w:num w:numId="8">
    <w:abstractNumId w:val="8"/>
  </w:num>
  <w:num w:numId="9">
    <w:abstractNumId w:val="18"/>
  </w:num>
  <w:num w:numId="10">
    <w:abstractNumId w:val="29"/>
  </w:num>
  <w:num w:numId="11">
    <w:abstractNumId w:val="9"/>
  </w:num>
  <w:num w:numId="12">
    <w:abstractNumId w:val="40"/>
  </w:num>
  <w:num w:numId="13">
    <w:abstractNumId w:val="10"/>
  </w:num>
  <w:num w:numId="14">
    <w:abstractNumId w:val="32"/>
  </w:num>
  <w:num w:numId="15">
    <w:abstractNumId w:val="39"/>
  </w:num>
  <w:num w:numId="16">
    <w:abstractNumId w:val="37"/>
  </w:num>
  <w:num w:numId="17">
    <w:abstractNumId w:val="31"/>
  </w:num>
  <w:num w:numId="18">
    <w:abstractNumId w:val="3"/>
  </w:num>
  <w:num w:numId="19">
    <w:abstractNumId w:val="38"/>
  </w:num>
  <w:num w:numId="20">
    <w:abstractNumId w:val="20"/>
  </w:num>
  <w:num w:numId="21">
    <w:abstractNumId w:val="6"/>
  </w:num>
  <w:num w:numId="22">
    <w:abstractNumId w:val="23"/>
  </w:num>
  <w:num w:numId="23">
    <w:abstractNumId w:val="13"/>
  </w:num>
  <w:num w:numId="24">
    <w:abstractNumId w:val="24"/>
  </w:num>
  <w:num w:numId="25">
    <w:abstractNumId w:val="17"/>
  </w:num>
  <w:num w:numId="26">
    <w:abstractNumId w:val="7"/>
  </w:num>
  <w:num w:numId="27">
    <w:abstractNumId w:val="41"/>
  </w:num>
  <w:num w:numId="28">
    <w:abstractNumId w:val="21"/>
  </w:num>
  <w:num w:numId="29">
    <w:abstractNumId w:val="16"/>
  </w:num>
  <w:num w:numId="30">
    <w:abstractNumId w:val="1"/>
  </w:num>
  <w:num w:numId="31">
    <w:abstractNumId w:val="14"/>
  </w:num>
  <w:num w:numId="32">
    <w:abstractNumId w:val="22"/>
  </w:num>
  <w:num w:numId="33">
    <w:abstractNumId w:val="0"/>
  </w:num>
  <w:num w:numId="34">
    <w:abstractNumId w:val="2"/>
  </w:num>
  <w:num w:numId="35">
    <w:abstractNumId w:val="36"/>
  </w:num>
  <w:num w:numId="36">
    <w:abstractNumId w:val="25"/>
  </w:num>
  <w:num w:numId="37">
    <w:abstractNumId w:val="4"/>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016"/>
    <w:rsid w:val="00004186"/>
    <w:rsid w:val="0001459D"/>
    <w:rsid w:val="00014B93"/>
    <w:rsid w:val="00020AF7"/>
    <w:rsid w:val="00021048"/>
    <w:rsid w:val="00026EA4"/>
    <w:rsid w:val="0003359C"/>
    <w:rsid w:val="000376CB"/>
    <w:rsid w:val="00040A11"/>
    <w:rsid w:val="00043D09"/>
    <w:rsid w:val="00050A77"/>
    <w:rsid w:val="00051919"/>
    <w:rsid w:val="0005461F"/>
    <w:rsid w:val="0006344B"/>
    <w:rsid w:val="00064829"/>
    <w:rsid w:val="000779B5"/>
    <w:rsid w:val="00086877"/>
    <w:rsid w:val="00090D7D"/>
    <w:rsid w:val="000919CC"/>
    <w:rsid w:val="00092079"/>
    <w:rsid w:val="00097C50"/>
    <w:rsid w:val="000A0C0C"/>
    <w:rsid w:val="000A149E"/>
    <w:rsid w:val="000B0546"/>
    <w:rsid w:val="000B2F9E"/>
    <w:rsid w:val="000B39CD"/>
    <w:rsid w:val="000B48AB"/>
    <w:rsid w:val="000C0AF5"/>
    <w:rsid w:val="000C121D"/>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77F"/>
    <w:rsid w:val="00114738"/>
    <w:rsid w:val="00116795"/>
    <w:rsid w:val="0012080B"/>
    <w:rsid w:val="00120904"/>
    <w:rsid w:val="001209D9"/>
    <w:rsid w:val="001240B6"/>
    <w:rsid w:val="00126F44"/>
    <w:rsid w:val="0012798C"/>
    <w:rsid w:val="0013200D"/>
    <w:rsid w:val="001327DD"/>
    <w:rsid w:val="00132EB0"/>
    <w:rsid w:val="00133E78"/>
    <w:rsid w:val="00134946"/>
    <w:rsid w:val="00134990"/>
    <w:rsid w:val="00135843"/>
    <w:rsid w:val="00136FA7"/>
    <w:rsid w:val="00147DA9"/>
    <w:rsid w:val="0015603C"/>
    <w:rsid w:val="00161244"/>
    <w:rsid w:val="0016433F"/>
    <w:rsid w:val="00164728"/>
    <w:rsid w:val="00167082"/>
    <w:rsid w:val="0017024E"/>
    <w:rsid w:val="00171D97"/>
    <w:rsid w:val="00172206"/>
    <w:rsid w:val="0017275D"/>
    <w:rsid w:val="00181FB3"/>
    <w:rsid w:val="001828AD"/>
    <w:rsid w:val="0018448F"/>
    <w:rsid w:val="00190A39"/>
    <w:rsid w:val="00191753"/>
    <w:rsid w:val="0019289D"/>
    <w:rsid w:val="0019520E"/>
    <w:rsid w:val="00196B20"/>
    <w:rsid w:val="001A01E2"/>
    <w:rsid w:val="001A18C9"/>
    <w:rsid w:val="001A32E7"/>
    <w:rsid w:val="001A598A"/>
    <w:rsid w:val="001A6C80"/>
    <w:rsid w:val="001B41AB"/>
    <w:rsid w:val="001B6AF0"/>
    <w:rsid w:val="001C0A48"/>
    <w:rsid w:val="001C2708"/>
    <w:rsid w:val="001C3141"/>
    <w:rsid w:val="001C4228"/>
    <w:rsid w:val="001C6616"/>
    <w:rsid w:val="001C6FB3"/>
    <w:rsid w:val="001D0DAD"/>
    <w:rsid w:val="001D6769"/>
    <w:rsid w:val="001D74C0"/>
    <w:rsid w:val="001E4DEA"/>
    <w:rsid w:val="001F3746"/>
    <w:rsid w:val="002056BE"/>
    <w:rsid w:val="002060E6"/>
    <w:rsid w:val="002112BD"/>
    <w:rsid w:val="002124B5"/>
    <w:rsid w:val="00212859"/>
    <w:rsid w:val="002129E4"/>
    <w:rsid w:val="0021619E"/>
    <w:rsid w:val="00221980"/>
    <w:rsid w:val="0022207D"/>
    <w:rsid w:val="00223F57"/>
    <w:rsid w:val="0022475D"/>
    <w:rsid w:val="002301B1"/>
    <w:rsid w:val="00231182"/>
    <w:rsid w:val="00233904"/>
    <w:rsid w:val="00236255"/>
    <w:rsid w:val="00236C71"/>
    <w:rsid w:val="00240989"/>
    <w:rsid w:val="002426D7"/>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A633E"/>
    <w:rsid w:val="002B27B2"/>
    <w:rsid w:val="002B2EA4"/>
    <w:rsid w:val="002C5995"/>
    <w:rsid w:val="002D074C"/>
    <w:rsid w:val="002D19AC"/>
    <w:rsid w:val="002D2F4D"/>
    <w:rsid w:val="002E602C"/>
    <w:rsid w:val="002E71F0"/>
    <w:rsid w:val="002F2BDD"/>
    <w:rsid w:val="002F2D04"/>
    <w:rsid w:val="002F51EA"/>
    <w:rsid w:val="00302AAF"/>
    <w:rsid w:val="00316C5C"/>
    <w:rsid w:val="00330B1A"/>
    <w:rsid w:val="00331C4B"/>
    <w:rsid w:val="00340F87"/>
    <w:rsid w:val="00342126"/>
    <w:rsid w:val="0034231B"/>
    <w:rsid w:val="0034372F"/>
    <w:rsid w:val="00346CAA"/>
    <w:rsid w:val="00347FF7"/>
    <w:rsid w:val="0035233E"/>
    <w:rsid w:val="00370DF9"/>
    <w:rsid w:val="003737D1"/>
    <w:rsid w:val="00374830"/>
    <w:rsid w:val="00377D50"/>
    <w:rsid w:val="0038021C"/>
    <w:rsid w:val="0038168C"/>
    <w:rsid w:val="00382145"/>
    <w:rsid w:val="00396C39"/>
    <w:rsid w:val="00397083"/>
    <w:rsid w:val="003A0BE9"/>
    <w:rsid w:val="003A52F9"/>
    <w:rsid w:val="003A5E93"/>
    <w:rsid w:val="003A6023"/>
    <w:rsid w:val="003A70BC"/>
    <w:rsid w:val="003C161F"/>
    <w:rsid w:val="003C60D7"/>
    <w:rsid w:val="003D14C1"/>
    <w:rsid w:val="003D3A89"/>
    <w:rsid w:val="003D6DE3"/>
    <w:rsid w:val="003E14CC"/>
    <w:rsid w:val="003E4EC4"/>
    <w:rsid w:val="003E5553"/>
    <w:rsid w:val="003E66F9"/>
    <w:rsid w:val="003F399D"/>
    <w:rsid w:val="0040029D"/>
    <w:rsid w:val="00403559"/>
    <w:rsid w:val="00405F0F"/>
    <w:rsid w:val="00406A18"/>
    <w:rsid w:val="004109AE"/>
    <w:rsid w:val="004177DA"/>
    <w:rsid w:val="00420B1D"/>
    <w:rsid w:val="00421439"/>
    <w:rsid w:val="00424471"/>
    <w:rsid w:val="004256E2"/>
    <w:rsid w:val="00426E44"/>
    <w:rsid w:val="00430B06"/>
    <w:rsid w:val="004323D7"/>
    <w:rsid w:val="00433582"/>
    <w:rsid w:val="00434031"/>
    <w:rsid w:val="00434723"/>
    <w:rsid w:val="00435338"/>
    <w:rsid w:val="0043594C"/>
    <w:rsid w:val="004361FA"/>
    <w:rsid w:val="0043684E"/>
    <w:rsid w:val="00437009"/>
    <w:rsid w:val="00440B92"/>
    <w:rsid w:val="00441214"/>
    <w:rsid w:val="00444676"/>
    <w:rsid w:val="0045076A"/>
    <w:rsid w:val="004555EA"/>
    <w:rsid w:val="00457214"/>
    <w:rsid w:val="0046741D"/>
    <w:rsid w:val="004720B9"/>
    <w:rsid w:val="004724A1"/>
    <w:rsid w:val="00475136"/>
    <w:rsid w:val="00477A18"/>
    <w:rsid w:val="00477B27"/>
    <w:rsid w:val="004804E4"/>
    <w:rsid w:val="0048351B"/>
    <w:rsid w:val="00487212"/>
    <w:rsid w:val="004903C1"/>
    <w:rsid w:val="00490587"/>
    <w:rsid w:val="00493B2A"/>
    <w:rsid w:val="004964C6"/>
    <w:rsid w:val="004A0D98"/>
    <w:rsid w:val="004A23EE"/>
    <w:rsid w:val="004A26BA"/>
    <w:rsid w:val="004B06EB"/>
    <w:rsid w:val="004B268E"/>
    <w:rsid w:val="004B41C5"/>
    <w:rsid w:val="004B67A9"/>
    <w:rsid w:val="004B6D60"/>
    <w:rsid w:val="004C1235"/>
    <w:rsid w:val="004C24DF"/>
    <w:rsid w:val="004C2E39"/>
    <w:rsid w:val="004C3730"/>
    <w:rsid w:val="004C3D8B"/>
    <w:rsid w:val="004C731B"/>
    <w:rsid w:val="004D0926"/>
    <w:rsid w:val="004D2DD9"/>
    <w:rsid w:val="004D2F39"/>
    <w:rsid w:val="004D3838"/>
    <w:rsid w:val="004D3FE6"/>
    <w:rsid w:val="004D65E7"/>
    <w:rsid w:val="004E1D1A"/>
    <w:rsid w:val="004E6AA8"/>
    <w:rsid w:val="004E6E8F"/>
    <w:rsid w:val="004F5283"/>
    <w:rsid w:val="004F64FE"/>
    <w:rsid w:val="004F74FC"/>
    <w:rsid w:val="00501F94"/>
    <w:rsid w:val="00506FE1"/>
    <w:rsid w:val="00507BA7"/>
    <w:rsid w:val="0051094F"/>
    <w:rsid w:val="00513A00"/>
    <w:rsid w:val="005141EF"/>
    <w:rsid w:val="00515693"/>
    <w:rsid w:val="00523F2C"/>
    <w:rsid w:val="00530CD9"/>
    <w:rsid w:val="00531B74"/>
    <w:rsid w:val="00532204"/>
    <w:rsid w:val="005375D3"/>
    <w:rsid w:val="00537813"/>
    <w:rsid w:val="00540ED3"/>
    <w:rsid w:val="0054748A"/>
    <w:rsid w:val="00547C33"/>
    <w:rsid w:val="00551798"/>
    <w:rsid w:val="00552516"/>
    <w:rsid w:val="00557979"/>
    <w:rsid w:val="00560BA6"/>
    <w:rsid w:val="005616C0"/>
    <w:rsid w:val="00566567"/>
    <w:rsid w:val="005666F0"/>
    <w:rsid w:val="00566B1F"/>
    <w:rsid w:val="00571224"/>
    <w:rsid w:val="00572565"/>
    <w:rsid w:val="0057598B"/>
    <w:rsid w:val="00575C71"/>
    <w:rsid w:val="00576247"/>
    <w:rsid w:val="00577C02"/>
    <w:rsid w:val="005816CF"/>
    <w:rsid w:val="0058230D"/>
    <w:rsid w:val="005865E0"/>
    <w:rsid w:val="00587E1F"/>
    <w:rsid w:val="00592287"/>
    <w:rsid w:val="00594071"/>
    <w:rsid w:val="0059650C"/>
    <w:rsid w:val="005A13AB"/>
    <w:rsid w:val="005A195D"/>
    <w:rsid w:val="005A3C82"/>
    <w:rsid w:val="005A592F"/>
    <w:rsid w:val="005A5DE3"/>
    <w:rsid w:val="005A6B71"/>
    <w:rsid w:val="005A6F89"/>
    <w:rsid w:val="005A7619"/>
    <w:rsid w:val="005B2135"/>
    <w:rsid w:val="005B30CF"/>
    <w:rsid w:val="005B44CF"/>
    <w:rsid w:val="005B4799"/>
    <w:rsid w:val="005C0D30"/>
    <w:rsid w:val="005C1824"/>
    <w:rsid w:val="005C20D9"/>
    <w:rsid w:val="005C3BEC"/>
    <w:rsid w:val="005C44A4"/>
    <w:rsid w:val="005C7298"/>
    <w:rsid w:val="005D0C63"/>
    <w:rsid w:val="005D1A87"/>
    <w:rsid w:val="005D7EFD"/>
    <w:rsid w:val="005E3D32"/>
    <w:rsid w:val="005E5ED2"/>
    <w:rsid w:val="005F1F2A"/>
    <w:rsid w:val="005F2996"/>
    <w:rsid w:val="005F5F1E"/>
    <w:rsid w:val="005F61B5"/>
    <w:rsid w:val="0060006D"/>
    <w:rsid w:val="006046EC"/>
    <w:rsid w:val="006109EE"/>
    <w:rsid w:val="00610AC5"/>
    <w:rsid w:val="006110B1"/>
    <w:rsid w:val="00611DC8"/>
    <w:rsid w:val="00613D6F"/>
    <w:rsid w:val="006167B7"/>
    <w:rsid w:val="00617095"/>
    <w:rsid w:val="0062179D"/>
    <w:rsid w:val="00622FF2"/>
    <w:rsid w:val="006234CC"/>
    <w:rsid w:val="00625D51"/>
    <w:rsid w:val="006403A0"/>
    <w:rsid w:val="00640EDA"/>
    <w:rsid w:val="00642487"/>
    <w:rsid w:val="00644FC4"/>
    <w:rsid w:val="0065114E"/>
    <w:rsid w:val="00652A6D"/>
    <w:rsid w:val="00655210"/>
    <w:rsid w:val="00660064"/>
    <w:rsid w:val="0066026B"/>
    <w:rsid w:val="0066419B"/>
    <w:rsid w:val="006660FE"/>
    <w:rsid w:val="00670123"/>
    <w:rsid w:val="00671C21"/>
    <w:rsid w:val="006768E7"/>
    <w:rsid w:val="006805A0"/>
    <w:rsid w:val="00680628"/>
    <w:rsid w:val="006816F1"/>
    <w:rsid w:val="006861E7"/>
    <w:rsid w:val="00691909"/>
    <w:rsid w:val="00693874"/>
    <w:rsid w:val="006944E2"/>
    <w:rsid w:val="0069650E"/>
    <w:rsid w:val="006A0D23"/>
    <w:rsid w:val="006A2D4B"/>
    <w:rsid w:val="006A63A7"/>
    <w:rsid w:val="006B406F"/>
    <w:rsid w:val="006B4610"/>
    <w:rsid w:val="006C041B"/>
    <w:rsid w:val="006C0C10"/>
    <w:rsid w:val="006C193A"/>
    <w:rsid w:val="006C4500"/>
    <w:rsid w:val="006C504F"/>
    <w:rsid w:val="006C55C7"/>
    <w:rsid w:val="006C6FE7"/>
    <w:rsid w:val="006D1C76"/>
    <w:rsid w:val="006D20F8"/>
    <w:rsid w:val="006E289A"/>
    <w:rsid w:val="006E401D"/>
    <w:rsid w:val="006E7DED"/>
    <w:rsid w:val="006F14A1"/>
    <w:rsid w:val="006F520E"/>
    <w:rsid w:val="006F5782"/>
    <w:rsid w:val="006F6324"/>
    <w:rsid w:val="006F7950"/>
    <w:rsid w:val="006F7ED9"/>
    <w:rsid w:val="00701CD2"/>
    <w:rsid w:val="00703147"/>
    <w:rsid w:val="00703691"/>
    <w:rsid w:val="007048FE"/>
    <w:rsid w:val="00705831"/>
    <w:rsid w:val="00705837"/>
    <w:rsid w:val="007108EC"/>
    <w:rsid w:val="00714C5D"/>
    <w:rsid w:val="00722CF7"/>
    <w:rsid w:val="00722FD9"/>
    <w:rsid w:val="0072531B"/>
    <w:rsid w:val="00727687"/>
    <w:rsid w:val="00730DFD"/>
    <w:rsid w:val="0073214B"/>
    <w:rsid w:val="00743FC2"/>
    <w:rsid w:val="0074465A"/>
    <w:rsid w:val="00744E4C"/>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5699"/>
    <w:rsid w:val="00797544"/>
    <w:rsid w:val="00797989"/>
    <w:rsid w:val="007A1B3A"/>
    <w:rsid w:val="007B51DD"/>
    <w:rsid w:val="007B566A"/>
    <w:rsid w:val="007C7594"/>
    <w:rsid w:val="007D70F2"/>
    <w:rsid w:val="007D77B0"/>
    <w:rsid w:val="007E4589"/>
    <w:rsid w:val="007E5C03"/>
    <w:rsid w:val="007E6923"/>
    <w:rsid w:val="007E6951"/>
    <w:rsid w:val="007E7F64"/>
    <w:rsid w:val="00801E6B"/>
    <w:rsid w:val="008021BD"/>
    <w:rsid w:val="00803D07"/>
    <w:rsid w:val="008042C7"/>
    <w:rsid w:val="00804D47"/>
    <w:rsid w:val="0080547B"/>
    <w:rsid w:val="00810235"/>
    <w:rsid w:val="00810F33"/>
    <w:rsid w:val="008122B1"/>
    <w:rsid w:val="00813686"/>
    <w:rsid w:val="00813DFF"/>
    <w:rsid w:val="00815565"/>
    <w:rsid w:val="00820465"/>
    <w:rsid w:val="008260FC"/>
    <w:rsid w:val="008342C9"/>
    <w:rsid w:val="00840A14"/>
    <w:rsid w:val="00841BB9"/>
    <w:rsid w:val="008431ED"/>
    <w:rsid w:val="0084342D"/>
    <w:rsid w:val="00844057"/>
    <w:rsid w:val="00850D00"/>
    <w:rsid w:val="00850E63"/>
    <w:rsid w:val="00851DB6"/>
    <w:rsid w:val="00851F3D"/>
    <w:rsid w:val="0085749F"/>
    <w:rsid w:val="00861C98"/>
    <w:rsid w:val="00863669"/>
    <w:rsid w:val="00876A12"/>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A92"/>
    <w:rsid w:val="008E1A5E"/>
    <w:rsid w:val="008E1AE8"/>
    <w:rsid w:val="008E25BA"/>
    <w:rsid w:val="008E3606"/>
    <w:rsid w:val="008E65CB"/>
    <w:rsid w:val="008E7BF2"/>
    <w:rsid w:val="008F0874"/>
    <w:rsid w:val="008F6C2F"/>
    <w:rsid w:val="00900A05"/>
    <w:rsid w:val="009018B6"/>
    <w:rsid w:val="00901A1D"/>
    <w:rsid w:val="00901F9E"/>
    <w:rsid w:val="00902A42"/>
    <w:rsid w:val="00906972"/>
    <w:rsid w:val="009125DF"/>
    <w:rsid w:val="00916B34"/>
    <w:rsid w:val="00917321"/>
    <w:rsid w:val="00920529"/>
    <w:rsid w:val="00920854"/>
    <w:rsid w:val="009222CB"/>
    <w:rsid w:val="009242A7"/>
    <w:rsid w:val="0092580D"/>
    <w:rsid w:val="00925A3A"/>
    <w:rsid w:val="009310B0"/>
    <w:rsid w:val="0093535F"/>
    <w:rsid w:val="00935718"/>
    <w:rsid w:val="00935F94"/>
    <w:rsid w:val="00942491"/>
    <w:rsid w:val="00944C7A"/>
    <w:rsid w:val="009520D8"/>
    <w:rsid w:val="00952606"/>
    <w:rsid w:val="00953ABE"/>
    <w:rsid w:val="0096087F"/>
    <w:rsid w:val="00967F48"/>
    <w:rsid w:val="009721F0"/>
    <w:rsid w:val="00972404"/>
    <w:rsid w:val="009738A7"/>
    <w:rsid w:val="00973A4B"/>
    <w:rsid w:val="00980A65"/>
    <w:rsid w:val="00986812"/>
    <w:rsid w:val="009876F2"/>
    <w:rsid w:val="00987F1A"/>
    <w:rsid w:val="00990C7E"/>
    <w:rsid w:val="009943D9"/>
    <w:rsid w:val="009A0C35"/>
    <w:rsid w:val="009A14E4"/>
    <w:rsid w:val="009A42AC"/>
    <w:rsid w:val="009A616C"/>
    <w:rsid w:val="009B02D5"/>
    <w:rsid w:val="009B17C7"/>
    <w:rsid w:val="009B352E"/>
    <w:rsid w:val="009B588E"/>
    <w:rsid w:val="009B5D78"/>
    <w:rsid w:val="009B7725"/>
    <w:rsid w:val="009B7EEA"/>
    <w:rsid w:val="009C260B"/>
    <w:rsid w:val="009C670C"/>
    <w:rsid w:val="009D2A4D"/>
    <w:rsid w:val="009D4AEC"/>
    <w:rsid w:val="009D74C2"/>
    <w:rsid w:val="009E094B"/>
    <w:rsid w:val="009E143C"/>
    <w:rsid w:val="00A01122"/>
    <w:rsid w:val="00A13244"/>
    <w:rsid w:val="00A1440D"/>
    <w:rsid w:val="00A14DAA"/>
    <w:rsid w:val="00A1532F"/>
    <w:rsid w:val="00A15373"/>
    <w:rsid w:val="00A153E4"/>
    <w:rsid w:val="00A16023"/>
    <w:rsid w:val="00A21150"/>
    <w:rsid w:val="00A25CD0"/>
    <w:rsid w:val="00A30F84"/>
    <w:rsid w:val="00A34F42"/>
    <w:rsid w:val="00A35410"/>
    <w:rsid w:val="00A3698E"/>
    <w:rsid w:val="00A475EE"/>
    <w:rsid w:val="00A51DA0"/>
    <w:rsid w:val="00A529E5"/>
    <w:rsid w:val="00A56402"/>
    <w:rsid w:val="00A5680F"/>
    <w:rsid w:val="00A56CE0"/>
    <w:rsid w:val="00A57668"/>
    <w:rsid w:val="00A61C37"/>
    <w:rsid w:val="00A65149"/>
    <w:rsid w:val="00A76017"/>
    <w:rsid w:val="00A770D1"/>
    <w:rsid w:val="00A808CB"/>
    <w:rsid w:val="00A81889"/>
    <w:rsid w:val="00A82194"/>
    <w:rsid w:val="00A8678A"/>
    <w:rsid w:val="00A86FE6"/>
    <w:rsid w:val="00A87600"/>
    <w:rsid w:val="00A87CDA"/>
    <w:rsid w:val="00A92823"/>
    <w:rsid w:val="00A946B0"/>
    <w:rsid w:val="00AA15D3"/>
    <w:rsid w:val="00AA3E8B"/>
    <w:rsid w:val="00AA55F9"/>
    <w:rsid w:val="00AA5CB5"/>
    <w:rsid w:val="00AA5E95"/>
    <w:rsid w:val="00AA644E"/>
    <w:rsid w:val="00AA7B7B"/>
    <w:rsid w:val="00AB1E6C"/>
    <w:rsid w:val="00AB6461"/>
    <w:rsid w:val="00AB6BE7"/>
    <w:rsid w:val="00AC08C9"/>
    <w:rsid w:val="00AD0003"/>
    <w:rsid w:val="00AD2ACF"/>
    <w:rsid w:val="00AD573C"/>
    <w:rsid w:val="00AE3E07"/>
    <w:rsid w:val="00AE4A19"/>
    <w:rsid w:val="00AE56F5"/>
    <w:rsid w:val="00AE586F"/>
    <w:rsid w:val="00AF0A7E"/>
    <w:rsid w:val="00AF7FAA"/>
    <w:rsid w:val="00B00A41"/>
    <w:rsid w:val="00B13693"/>
    <w:rsid w:val="00B147C2"/>
    <w:rsid w:val="00B14D5F"/>
    <w:rsid w:val="00B2073A"/>
    <w:rsid w:val="00B22E50"/>
    <w:rsid w:val="00B2352F"/>
    <w:rsid w:val="00B25DB6"/>
    <w:rsid w:val="00B273E8"/>
    <w:rsid w:val="00B31D78"/>
    <w:rsid w:val="00B32B55"/>
    <w:rsid w:val="00B33751"/>
    <w:rsid w:val="00B373DC"/>
    <w:rsid w:val="00B41E35"/>
    <w:rsid w:val="00B41E45"/>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A3199"/>
    <w:rsid w:val="00BB0242"/>
    <w:rsid w:val="00BB08DC"/>
    <w:rsid w:val="00BB168E"/>
    <w:rsid w:val="00BB2219"/>
    <w:rsid w:val="00BB3A2C"/>
    <w:rsid w:val="00BB50E2"/>
    <w:rsid w:val="00BB7958"/>
    <w:rsid w:val="00BC0880"/>
    <w:rsid w:val="00BC1CBD"/>
    <w:rsid w:val="00BC22EB"/>
    <w:rsid w:val="00BC7140"/>
    <w:rsid w:val="00BD0169"/>
    <w:rsid w:val="00BD1219"/>
    <w:rsid w:val="00BD141E"/>
    <w:rsid w:val="00BD775F"/>
    <w:rsid w:val="00BE29AE"/>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5389"/>
    <w:rsid w:val="00C202A7"/>
    <w:rsid w:val="00C2091D"/>
    <w:rsid w:val="00C34486"/>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A7EC4"/>
    <w:rsid w:val="00CB1707"/>
    <w:rsid w:val="00CC285C"/>
    <w:rsid w:val="00CC45A3"/>
    <w:rsid w:val="00CC4D05"/>
    <w:rsid w:val="00CC533C"/>
    <w:rsid w:val="00CC599B"/>
    <w:rsid w:val="00CC73BF"/>
    <w:rsid w:val="00CD0673"/>
    <w:rsid w:val="00CD4BD7"/>
    <w:rsid w:val="00CD5C18"/>
    <w:rsid w:val="00CD6890"/>
    <w:rsid w:val="00CE30CE"/>
    <w:rsid w:val="00CE5270"/>
    <w:rsid w:val="00CE64A0"/>
    <w:rsid w:val="00CF151F"/>
    <w:rsid w:val="00CF3E92"/>
    <w:rsid w:val="00CF4E0A"/>
    <w:rsid w:val="00D03086"/>
    <w:rsid w:val="00D0357B"/>
    <w:rsid w:val="00D03800"/>
    <w:rsid w:val="00D04106"/>
    <w:rsid w:val="00D042AE"/>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586B"/>
    <w:rsid w:val="00D77AA8"/>
    <w:rsid w:val="00D82D9E"/>
    <w:rsid w:val="00D8567A"/>
    <w:rsid w:val="00D8646B"/>
    <w:rsid w:val="00D92450"/>
    <w:rsid w:val="00D9372E"/>
    <w:rsid w:val="00D93A40"/>
    <w:rsid w:val="00D95CF5"/>
    <w:rsid w:val="00D9767E"/>
    <w:rsid w:val="00DA2214"/>
    <w:rsid w:val="00DA2AB2"/>
    <w:rsid w:val="00DA3942"/>
    <w:rsid w:val="00DA3AC9"/>
    <w:rsid w:val="00DA47A9"/>
    <w:rsid w:val="00DA67D6"/>
    <w:rsid w:val="00DB0BD7"/>
    <w:rsid w:val="00DC0E4C"/>
    <w:rsid w:val="00DC1AFE"/>
    <w:rsid w:val="00DC260B"/>
    <w:rsid w:val="00DC2BAD"/>
    <w:rsid w:val="00DC35AD"/>
    <w:rsid w:val="00DD5DB5"/>
    <w:rsid w:val="00DE28BC"/>
    <w:rsid w:val="00DF0296"/>
    <w:rsid w:val="00DF51CC"/>
    <w:rsid w:val="00DF6269"/>
    <w:rsid w:val="00DF7D40"/>
    <w:rsid w:val="00E05A59"/>
    <w:rsid w:val="00E05EB9"/>
    <w:rsid w:val="00E13ED7"/>
    <w:rsid w:val="00E15B62"/>
    <w:rsid w:val="00E2088D"/>
    <w:rsid w:val="00E20BF0"/>
    <w:rsid w:val="00E21F0D"/>
    <w:rsid w:val="00E23265"/>
    <w:rsid w:val="00E30962"/>
    <w:rsid w:val="00E3104D"/>
    <w:rsid w:val="00E31DE2"/>
    <w:rsid w:val="00E329D0"/>
    <w:rsid w:val="00E34885"/>
    <w:rsid w:val="00E4055B"/>
    <w:rsid w:val="00E41047"/>
    <w:rsid w:val="00E41BC8"/>
    <w:rsid w:val="00E42F51"/>
    <w:rsid w:val="00E44893"/>
    <w:rsid w:val="00E45D8B"/>
    <w:rsid w:val="00E543AD"/>
    <w:rsid w:val="00E6461E"/>
    <w:rsid w:val="00E67613"/>
    <w:rsid w:val="00E67B00"/>
    <w:rsid w:val="00E73194"/>
    <w:rsid w:val="00E76A71"/>
    <w:rsid w:val="00E8119B"/>
    <w:rsid w:val="00E816E8"/>
    <w:rsid w:val="00E818BA"/>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3353"/>
    <w:rsid w:val="00ED592E"/>
    <w:rsid w:val="00EE094D"/>
    <w:rsid w:val="00EE1369"/>
    <w:rsid w:val="00EE2B22"/>
    <w:rsid w:val="00EE3411"/>
    <w:rsid w:val="00EF03C9"/>
    <w:rsid w:val="00EF311F"/>
    <w:rsid w:val="00F0251F"/>
    <w:rsid w:val="00F057CB"/>
    <w:rsid w:val="00F05CA9"/>
    <w:rsid w:val="00F06CB0"/>
    <w:rsid w:val="00F07A50"/>
    <w:rsid w:val="00F1149D"/>
    <w:rsid w:val="00F1150E"/>
    <w:rsid w:val="00F1264C"/>
    <w:rsid w:val="00F20BEF"/>
    <w:rsid w:val="00F21363"/>
    <w:rsid w:val="00F22664"/>
    <w:rsid w:val="00F235A5"/>
    <w:rsid w:val="00F241C7"/>
    <w:rsid w:val="00F262A6"/>
    <w:rsid w:val="00F30288"/>
    <w:rsid w:val="00F30A20"/>
    <w:rsid w:val="00F311A0"/>
    <w:rsid w:val="00F3167A"/>
    <w:rsid w:val="00F332A5"/>
    <w:rsid w:val="00F40B97"/>
    <w:rsid w:val="00F42553"/>
    <w:rsid w:val="00F47634"/>
    <w:rsid w:val="00F548A3"/>
    <w:rsid w:val="00F56B6F"/>
    <w:rsid w:val="00F67257"/>
    <w:rsid w:val="00F73F18"/>
    <w:rsid w:val="00F75BFE"/>
    <w:rsid w:val="00F76D98"/>
    <w:rsid w:val="00F8106F"/>
    <w:rsid w:val="00F811DB"/>
    <w:rsid w:val="00F816BD"/>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B3DAA"/>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3F399D"/>
    <w:rPr>
      <w:color w:val="808080"/>
      <w:bdr w:space="0" w:sz="0" w:color="auto" w:val="none"/>
      <w:shd w:fill="auto" w:color="auto" w:val="clear"/>
    </w:rPr>
  </w:style>
  <w:style w:customStyle="true" w:styleId="eSPISCCParagraphDefaultFont" w:type="character">
    <w:name w:val="eSPIS_CC_Paragraph Default Font"/>
    <w:basedOn w:val="Zadanifontodlomka"/>
    <w:rsid w:val="003F39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399D"/>
    <w:rPr>
      <w:bdr w:space="0" w:sz="0" w:color="auto" w:val="none"/>
      <w:shd w:fill="FFFFCC" w:color="auto" w:val="clear"/>
      <w:lang w:val="hr-HR"/>
    </w:rPr>
  </w:style>
  <w:style w:customStyle="true" w:styleId="PozadinaSvijetloCrvena" w:type="character">
    <w:name w:val="Pozadina_SvijetloCrvena"/>
    <w:basedOn w:val="eSPISCCParagraphDefaultFont"/>
    <w:rsid w:val="003F39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39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3F399D"/>
    <w:rPr>
      <w:color w:val="808080"/>
      <w:bdr w:color="auto" w:space="0" w:sz="0" w:val="none"/>
      <w:shd w:color="auto" w:fill="auto" w:val="clear"/>
    </w:rPr>
  </w:style>
  <w:style w:customStyle="1" w:styleId="eSPISCCParagraphDefaultFont" w:type="character">
    <w:name w:val="eSPIS_CC_Paragraph Default Font"/>
    <w:basedOn w:val="Zadanifontodlomka"/>
    <w:rsid w:val="003F39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399D"/>
    <w:rPr>
      <w:bdr w:color="auto" w:space="0" w:sz="0" w:val="none"/>
      <w:shd w:color="auto" w:fill="FFFFCC" w:val="clear"/>
      <w:lang w:val="hr-HR"/>
    </w:rPr>
  </w:style>
  <w:style w:customStyle="1" w:styleId="PozadinaSvijetloCrvena" w:type="character">
    <w:name w:val="Pozadina_SvijetloCrvena"/>
    <w:basedOn w:val="eSPISCCParagraphDefaultFont"/>
    <w:rsid w:val="003F39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39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1698</izvorni_sadrzaj>
    <derivirana_varijabla naziv="DomainObject.Predmet.Broj_1">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St-1698/2015</izvorni_sadrzaj>
    <derivirana_varijabla naziv="DomainObject.Predmet.OznakaBroj_1">St-1698/2015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TRIARIUS jednostavno društvo s ograničenom odgovornošću za ugostiteljstvo i usluge</izvorni_sadrzaj>
    <derivirana_varijabla naziv="DomainObject.Predmet.ProtustrankaFormated_1">  TRIARIUS jednostavno društvo s ograničenom odgovornošću za ugostiteljstvo i usluge</derivirana_varijabla>
  </DomainObject.Predmet.ProtustrankaFormated>
  <DomainObject.Predmet.ProtustrankaFormatedOIB>
    <izvorni_sadrzaj>  TRIARIUS jednostavno društvo s ograničenom odgovornošću za ugostiteljstvo i usluge, OIB 23068101784</izvorni_sadrzaj>
    <derivirana_varijabla naziv="DomainObject.Predmet.ProtustrankaFormatedOIB_1">  TRIARIUS jednostavno društvo s ograničenom odgovornošću za ugostiteljstvo i usluge, OIB 23068101784</derivirana_varijabla>
  </DomainObject.Predmet.ProtustrankaFormatedOIB>
  <DomainObject.Predmet.ProtustrankaFormatedWithAdress>
    <izvorni_sadrzaj> TRIARIUS jednostavno društvo s ograničenom odgovornošću za ugostiteljstvo i usluge, Josipa Jurja Strossmayera 127, 31000 Osijek</izvorni_sadrzaj>
    <derivirana_varijabla naziv="DomainObject.Predmet.ProtustrankaFormatedWithAdress_1"> TRIARIUS jednostavno društvo s ograničenom odgovornošću za ugostiteljstvo i usluge, Josipa Jurja Strossmayera 127, 31000 Osijek</derivirana_varijabla>
  </DomainObject.Predmet.ProtustrankaFormatedWithAdress>
  <DomainObject.Predmet.ProtustrankaFormatedWithAdressOIB>
    <izvorni_sadrzaj> TRIARIUS jednostavno društvo s ograničenom odgovornošću za ugostiteljstvo i usluge, OIB 23068101784, Josipa Jurja Strossmayera 127, 31000 Osijek</izvorni_sadrzaj>
    <derivirana_varijabla naziv="DomainObject.Predmet.ProtustrankaFormatedWithAdressOIB_1"> TRIARIUS jednostavno društvo s ograničenom odgovornošću za ugostiteljstvo i usluge, OIB 23068101784, Josipa Jurja Strossmayera 127, 31000 Osijek</derivirana_varijabla>
  </DomainObject.Predmet.ProtustrankaFormatedWithAdressOIB>
  <DomainObject.Predmet.ProtustrankaWithAdress>
    <izvorni_sadrzaj>TRIARIUS jednostavno društvo s ograničenom odgovornošću za ugostiteljstvo i usluge Josipa Jurja Strossmayera 127, 31000 Osijek</izvorni_sadrzaj>
    <derivirana_varijabla naziv="DomainObject.Predmet.ProtustrankaWithAdress_1">TRIARIUS jednostavno društvo s ograničenom odgovornošću za ugostiteljstvo i usluge Josipa Jurja Strossmayera 127, 31000 Osijek</derivirana_varijabla>
  </DomainObject.Predmet.ProtustrankaWithAdress>
  <DomainObject.Predmet.ProtustrankaWithAdressOIB>
    <izvorni_sadrzaj>TRIARIUS jednostavno društvo s ograničenom odgovornošću za ugostiteljstvo i usluge, OIB 23068101784, Josipa Jurja Strossmayera 127, 31000 Osijek</izvorni_sadrzaj>
    <derivirana_varijabla naziv="DomainObject.Predmet.ProtustrankaWithAdressOIB_1">TRIARIUS jednostavno društvo s ograničenom odgovornošću za ugostiteljstvo i usluge, OIB 23068101784, Josipa Jurja Strossmayera 127, 31000 Osijek</derivirana_varijabla>
  </DomainObject.Predmet.ProtustrankaWithAdressOIB>
  <DomainObject.Predmet.ProtustrankaNazivFormated>
    <izvorni_sadrzaj>TRIARIUS jednostavno društvo s ograničenom odgovornošću za ugostiteljstvo i usluge</izvorni_sadrzaj>
    <derivirana_varijabla naziv="DomainObject.Predmet.ProtustrankaNazivFormated_1">TRIARIUS jednostavno društvo s ograničenom odgovornošću za ugostiteljstvo i usluge</derivirana_varijabla>
  </DomainObject.Predmet.ProtustrankaNazivFormated>
  <DomainObject.Predmet.ProtustrankaNazivFormatedOIB>
    <izvorni_sadrzaj>TRIARIUS jednostavno društvo s ograničenom odgovornošću za ugostiteljstvo i usluge, OIB 23068101784</izvorni_sadrzaj>
    <derivirana_varijabla naziv="DomainObject.Predmet.ProtustrankaNazivFormatedOIB_1">TRIARIUS jednostavno društvo s ograničenom odgovornošću za ugostiteljstvo i usluge, OIB 23068101784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TRIARIUS jednostavno društvo s ograničenom odgovornošću za ugostiteljstvo i usluge</item>
    </izvorni_sadrzaj>
    <derivirana_varijabla naziv="DomainObject.Predmet.ProtuStrankaListFormated_1">
      <item>TRIARIUS jednostavno društvo s ograničenom odgovornošću za ugostiteljstvo i usluge</item>
    </derivirana_varijabla>
  </DomainObject.Predmet.ProtuStrankaListFormated>
  <DomainObject.Predmet.ProtuStrankaListFormatedOIB>
    <izvorni_sadrzaj>
      <item>TRIARIUS jednostavno društvo s ograničenom odgovornošću za ugostiteljstvo i usluge, OIB 23068101784</item>
    </izvorni_sadrzaj>
    <derivirana_varijabla naziv="DomainObject.Predmet.ProtuStrankaListFormatedOIB_1">
      <item>TRIARIUS jednostavno društvo s ograničenom odgovornošću za ugostiteljstvo i usluge, OIB 23068101784</item>
    </derivirana_varijabla>
  </DomainObject.Predmet.ProtuStrankaListFormatedOIB>
  <DomainObject.Predmet.ProtuStrankaListFormatedWithAdress>
    <izvorni_sadrzaj>
      <item>TRIARIUS jednostavno društvo s ograničenom odgovornošću za ugostiteljstvo i usluge, Josipa Jurja Strossmayera 127, 31000 Osijek</item>
    </izvorni_sadrzaj>
    <derivirana_varijabla naziv="DomainObject.Predmet.ProtuStrankaListFormatedWithAdress_1">
      <item>TRIARIUS jednostavno društvo s ograničenom odgovornošću za ugostiteljstvo i usluge, Josipa Jurja Strossmayera 127, 31000 Osijek</item>
    </derivirana_varijabla>
  </DomainObject.Predmet.ProtuStrankaListFormatedWithAdress>
  <DomainObject.Predmet.ProtuStrankaListFormatedWithAdressOIB>
    <izvorni_sadrzaj>
      <item>TRIARIUS jednostavno društvo s ograničenom odgovornošću za ugostiteljstvo i usluge, OIB 23068101784, Josipa Jurja Strossmayera 127, 31000 Osijek</item>
    </izvorni_sadrzaj>
    <derivirana_varijabla naziv="DomainObject.Predmet.ProtuStrankaListFormatedWithAdressOIB_1">
      <item>TRIARIUS jednostavno društvo s ograničenom odgovornošću za ugostiteljstvo i usluge, OIB 23068101784, Josipa Jurja Strossmayera 127, 31000 Osijek</item>
    </derivirana_varijabla>
  </DomainObject.Predmet.ProtuStrankaListFormatedWithAdressOIB>
  <DomainObject.Predmet.ProtuStrankaListNazivFormated>
    <izvorni_sadrzaj>
      <item>TRIARIUS jednostavno društvo s ograničenom odgovornošću za ugostiteljstvo i usluge</item>
    </izvorni_sadrzaj>
    <derivirana_varijabla naziv="DomainObject.Predmet.ProtuStrankaListNazivFormated_1">
      <item>TRIARIUS jednostavno društvo s ograničenom odgovornošću za ugostiteljstvo i usluge</item>
    </derivirana_varijabla>
  </DomainObject.Predmet.ProtuStrankaListNazivFormated>
  <DomainObject.Predmet.ProtuStrankaListNazivFormatedOIB>
    <izvorni_sadrzaj>
      <item>TRIARIUS jednostavno društvo s ograničenom odgovornošću za ugostiteljstvo i usluge, OIB 23068101784</item>
    </izvorni_sadrzaj>
    <derivirana_varijabla naziv="DomainObject.Predmet.ProtuStrankaListNazivFormatedOIB_1">
      <item>TRIARIUS jednostavno društvo s ograničenom odgovornošću za ugostiteljstvo i usluge, OIB 23068101784</item>
    </derivirana_varijabla>
  </DomainObject.Predmet.ProtuStrankaListNazivFormatedOIB>
  <DomainObject.Predmet.OstaliListFormated>
    <izvorni_sadrzaj>
      <item>ŽDO GUO Osijek</item>
      <item>Sanja Mišević</item>
      <item>Renato Brož</item>
    </izvorni_sadrzaj>
    <derivirana_varijabla naziv="DomainObject.Predmet.OstaliListFormated_1">
      <item>ŽDO GUO Osijek</item>
      <item>Sanja Mišević</item>
      <item>Renato Brož</item>
    </derivirana_varijabla>
  </DomainObject.Predmet.OstaliListFormated>
  <DomainObject.Predmet.OstaliListFormatedOIB>
    <izvorni_sadrzaj>
      <item>ŽDO GUO Osijek</item>
      <item>Sanja Mišević, OIB 17448143522</item>
      <item>Renato Brož, OIB 66070401049</item>
    </izvorni_sadrzaj>
    <derivirana_varijabla naziv="DomainObject.Predmet.OstaliListFormatedOIB_1">
      <item>ŽDO GUO Osijek</item>
      <item>Sanja Mišević, OIB 17448143522</item>
      <item>Renato Brož, OIB 66070401049</item>
    </derivirana_varijabla>
  </DomainObject.Predmet.OstaliListFormatedOIB>
  <DomainObject.Predmet.OstaliListFormatedWithAdress>
    <izvorni_sadrzaj>
      <item>ŽDO GUO Osijek</item>
      <item>Sanja Mišević, L. Jagera 24, 31000 Osijek</item>
      <item>Renato Brož, Ilirska 58, 31000 Osijek</item>
    </izvorni_sadrzaj>
    <derivirana_varijabla naziv="DomainObject.Predmet.OstaliListFormatedWithAdress_1">
      <item>ŽDO GUO Osijek</item>
      <item>Sanja Mišević, L. Jagera 24, 31000 Osijek</item>
      <item>Renato Brož, Ilirska 58, 31000 Osijek</item>
    </derivirana_varijabla>
  </DomainObject.Predmet.OstaliListFormatedWithAdress>
  <DomainObject.Predmet.OstaliListFormatedWithAdressOIB>
    <izvorni_sadrzaj>
      <item>ŽDO GUO Osijek</item>
      <item>Sanja Mišević, OIB 17448143522, L. Jagera 24, 31000 Osijek</item>
      <item>Renato Brož, OIB 66070401049, Ilirska 58, 31000 Osijek</item>
    </izvorni_sadrzaj>
    <derivirana_varijabla naziv="DomainObject.Predmet.OstaliListFormatedWithAdressOIB_1">
      <item>ŽDO GUO Osijek</item>
      <item>Sanja Mišević, OIB 17448143522, L. Jagera 24, 31000 Osijek</item>
      <item>Renato Brož, OIB 66070401049, Ilirska 58, 31000 Osijek</item>
    </derivirana_varijabla>
  </DomainObject.Predmet.OstaliListFormatedWithAdressOIB>
  <DomainObject.Predmet.OstaliListNazivFormated>
    <izvorni_sadrzaj>
      <item>ŽDO GUO Osijek</item>
      <item>Sanja Mišević</item>
      <item>Renato Brož</item>
    </izvorni_sadrzaj>
    <derivirana_varijabla naziv="DomainObject.Predmet.OstaliListNazivFormated_1">
      <item>ŽDO GUO Osijek</item>
      <item>Sanja Mišević</item>
      <item>Renato Brož</item>
    </derivirana_varijabla>
  </DomainObject.Predmet.OstaliListNazivFormated>
  <DomainObject.Predmet.OstaliListNazivFormatedOIB>
    <izvorni_sadrzaj>
      <item>ŽDO GUO Osijek</item>
      <item>Sanja Mišević, OIB 17448143522</item>
      <item>Renato Brož, OIB 66070401049</item>
    </izvorni_sadrzaj>
    <derivirana_varijabla naziv="DomainObject.Predmet.OstaliListNazivFormatedOIB_1">
      <item>ŽDO GUO Osijek</item>
      <item>Sanja Mišević, OIB 17448143522</item>
      <item>Renato Brož, OIB 66070401049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TRIARIUS jednostavno društvo s ograničenom odgovornošću za ugostiteljstvo i usluge</izvorni_sadrzaj>
    <derivirana_varijabla naziv="DomainObject.Predmet.ProtustrankaIDrugi_1">TRIARIUS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TRIARIUS jednostavno društvo s ograničenom odgovornošću za ugostiteljstvo i usluge, OIB 23068101784, Josipa Jurja Strossmayera 127, 31000 Osijek</izvorni_sadrzaj>
    <derivirana_varijabla naziv="DomainObject.Predmet.ProtustrankaIDrugiAdressOIB_1">TRIARIUS jednostavno društvo s ograničenom odgovornošću za ugostiteljstvo i usluge, OIB 23068101784, Josipa Jurja Strossmayera 127,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TRIARIUS jednostavno društvo s ograničenom odgovornošću za ugostiteljstvo i usluge</item>
      <item>ŽDO GUO Osijek</item>
      <item>Sanja Mišević</item>
      <item>Renato Brož</item>
    </izvorni_sadrzaj>
    <derivirana_varijabla naziv="DomainObject.Predmet.SudioniciListNaziv_1">
      <item>FINA RC OSIJEK</item>
      <item>TRIARIUS jednostavno društvo s ograničenom odgovornošću za ugostiteljstvo i usluge</item>
      <item>ŽDO GUO Osijek</item>
      <item>Sanja Mišević</item>
      <item>Renato Brož</item>
    </derivirana_varijabla>
  </DomainObject.Predmet.SudioniciListNaziv>
  <DomainObject.Predmet.SudioniciListAdressOIB>
    <izvorni_sadrzaj>
      <item>FINA RC OSIJEK, OIB 85821130368</item>
      <item>TRIARIUS jednostavno društvo s ograničenom odgovornošću za ugostiteljstvo i usluge, OIB 23068101784, Josipa Jurja Strossmayera 127,31000 Osijek</item>
      <item>ŽDO GUO Osijek</item>
      <item>Sanja Mišević, OIB 17448143522, L. Jagera 24,31000 Osijek</item>
      <item>Renato Brož, OIB 66070401049, Ilirska 58,31000 Osijek</item>
    </izvorni_sadrzaj>
    <derivirana_varijabla naziv="DomainObject.Predmet.SudioniciListAdressOIB_1">
      <item>FINA RC OSIJEK, OIB 85821130368</item>
      <item>TRIARIUS jednostavno društvo s ograničenom odgovornošću za ugostiteljstvo i usluge, OIB 23068101784, Josipa Jurja Strossmayera 127,31000 Osijek</item>
      <item>ŽDO GUO Osijek</item>
      <item>Sanja Mišević, OIB 17448143522, L. Jagera 24,31000 Osijek</item>
      <item>Renato Brož, OIB 66070401049, Ilirska 58,31000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23068101784</item>
      <item>, OIB null</item>
      <item>, OIB 17448143522</item>
      <item>, OIB 66070401049</item>
    </izvorni_sadrzaj>
    <derivirana_varijabla naziv="DomainObject.Predmet.SudioniciListNazivOIB_1">
      <item>, OIB 85821130368</item>
      <item>, OIB 23068101784</item>
      <item>, OIB null</item>
      <item>, OIB 17448143522</item>
      <item>, OIB 66070401049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tem>Sanja Mišević, OIB 17448143522, L. Jagera 24 Osijek</item>
    </izvorni_sadrzaj>
    <derivirana_varijabla naziv="DomainObject.Predmet.StecajniUpraviteljiListAddressOIB_1">
      <item>Sanja Mišević, OIB 17448143522, L. Jagera 24 Osijek</item>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62630-697E-4518-A395-D79C6EDF16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1382</properties:Words>
  <properties:Characters>7935</properties:Characters>
  <properties:Lines>207</properties:Lines>
  <properties:Paragraphs>86</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2016-06-09T10:25:00Z</dcterms:created>
  <dc:creator>banka</dc:creator>
  <cp:lastModifiedBy>Elizabeta Đeke</cp:lastModifiedBy>
  <cp:lastPrinted>2016-06-10T09:41:00Z</cp:lastPrinted>
  <dcterms:modified xmlns:xsi="http://www.w3.org/2001/XMLSchema-instance" xsi:type="dcterms:W3CDTF">2016-06-10T11:54:00Z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