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2d7d" w14:paraId="72d2d7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04F4C">
        <w:rPr>
          <w:lang w:val="hr-HR"/>
        </w:rPr>
        <w:t>235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04F4C">
        <w:rPr>
          <w:lang w:val="hr-HR"/>
        </w:rPr>
        <w:t xml:space="preserve">LUCIJA jednostavno društvo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F46A9E">
        <w:rPr>
          <w:lang w:val="hr-HR"/>
        </w:rPr>
        <w:t xml:space="preserve"> za </w:t>
      </w:r>
      <w:r w:rsidR="00B04F4C">
        <w:rPr>
          <w:lang w:val="hr-HR"/>
        </w:rPr>
        <w:t xml:space="preserve">proizvodnju </w:t>
      </w:r>
      <w:r w:rsidR="00B04F4C">
        <w:rPr>
          <w:lang w:val="hr-HR"/>
        </w:rPr>
        <w:br/>
        <w:t xml:space="preserve">pekarsko – slastičarskih proizvoda, Bjelovar, Antuna Radića 8,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B04F4C">
        <w:rPr>
          <w:lang w:val="hr-HR"/>
        </w:rPr>
        <w:t>90719</w:t>
      </w:r>
      <w:r w:rsidR="00FB7F79">
        <w:rPr>
          <w:lang w:val="hr-HR"/>
        </w:rPr>
        <w:t>,</w:t>
      </w:r>
      <w:r w:rsidR="00B04F4C">
        <w:rPr>
          <w:lang w:val="hr-HR"/>
        </w:rPr>
        <w:t xml:space="preserve"> </w:t>
      </w:r>
      <w:r w:rsidR="00B04F4C">
        <w:rPr>
          <w:lang w:val="hr-HR"/>
        </w:rPr>
        <w:br/>
      </w:r>
      <w:r>
        <w:rPr>
          <w:lang w:val="hr-HR"/>
        </w:rPr>
        <w:t>OIB:</w:t>
      </w:r>
      <w:r w:rsidR="00F46A9E">
        <w:rPr>
          <w:lang w:val="hr-HR"/>
        </w:rPr>
        <w:t xml:space="preserve"> </w:t>
      </w:r>
      <w:r w:rsidR="00B04F4C">
        <w:rPr>
          <w:lang w:val="hr-HR"/>
        </w:rPr>
        <w:t>64058691295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04F4C">
        <w:rPr>
          <w:lang w:val="hr-HR"/>
        </w:rPr>
        <w:t>235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F74FB">
        <w:rPr>
          <w:lang w:val="hr-HR"/>
        </w:rPr>
        <w:t>23</w:t>
      </w:r>
      <w:r w:rsidR="004629E7">
        <w:rPr>
          <w:lang w:val="hr-HR"/>
        </w:rPr>
        <w:t>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04F4C">
        <w:rPr>
          <w:lang w:val="hr-HR"/>
        </w:rPr>
        <w:t>58.481,19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6F74FB">
        <w:rPr>
          <w:lang w:val="hr-HR"/>
        </w:rPr>
        <w:t xml:space="preserve"> </w:t>
      </w:r>
      <w:r w:rsidR="00B04F4C">
        <w:rPr>
          <w:lang w:val="hr-HR"/>
        </w:rPr>
        <w:t>Tomislav Puljko</w:t>
      </w:r>
      <w:r w:rsidR="006F74FB">
        <w:rPr>
          <w:lang w:val="hr-HR"/>
        </w:rPr>
        <w:t>, iz B</w:t>
      </w:r>
      <w:r w:rsidR="00B04F4C">
        <w:rPr>
          <w:lang w:val="hr-HR"/>
        </w:rPr>
        <w:t>jelovara</w:t>
      </w:r>
      <w:r w:rsidR="006F74FB">
        <w:rPr>
          <w:lang w:val="hr-HR"/>
        </w:rPr>
        <w:t xml:space="preserve">, </w:t>
      </w:r>
      <w:r w:rsidR="00B04F4C">
        <w:rPr>
          <w:lang w:val="hr-HR"/>
        </w:rPr>
        <w:t>Antuna Radića 8</w:t>
      </w:r>
      <w:r w:rsidR="006F74FB">
        <w:rPr>
          <w:lang w:val="hr-HR"/>
        </w:rPr>
        <w:t xml:space="preserve">, </w:t>
      </w:r>
      <w:r w:rsidR="00F46A9E">
        <w:rPr>
          <w:lang w:val="hr-HR"/>
        </w:rPr>
        <w:t xml:space="preserve">OIB: </w:t>
      </w:r>
      <w:r w:rsidR="00B04F4C">
        <w:rPr>
          <w:lang w:val="hr-HR"/>
        </w:rPr>
        <w:t>82907603877</w:t>
      </w:r>
      <w:r w:rsidR="00F46A9E">
        <w:rPr>
          <w:lang w:val="hr-HR"/>
        </w:rPr>
        <w:t>,</w:t>
      </w:r>
      <w:r w:rsidR="00C432D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8F4" w:rsidR="006368F4">
      <w:r>
        <w:separator/>
      </w:r>
    </w:p>
  </w:endnote>
  <w:endnote w:id="0" w:type="continuationSeparator">
    <w:p w:rsidRDefault="006368F4" w:rsidR="00636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8F4" w:rsidR="006368F4">
      <w:r>
        <w:separator/>
      </w:r>
    </w:p>
  </w:footnote>
  <w:footnote w:id="0" w:type="continuationSeparator">
    <w:p w:rsidRDefault="006368F4" w:rsidR="00636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A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A90"/>
    <w:rsid w:val="00071E80"/>
    <w:rsid w:val="00080DAD"/>
    <w:rsid w:val="000E2229"/>
    <w:rsid w:val="000E2494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368F4"/>
    <w:rsid w:val="00674F9D"/>
    <w:rsid w:val="006767EE"/>
    <w:rsid w:val="006B32F7"/>
    <w:rsid w:val="006D6CFF"/>
    <w:rsid w:val="006F74FB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475FF"/>
    <w:rsid w:val="00AB4255"/>
    <w:rsid w:val="00B04F4C"/>
    <w:rsid w:val="00B24E12"/>
    <w:rsid w:val="00B53C1D"/>
    <w:rsid w:val="00B714F6"/>
    <w:rsid w:val="00B7583B"/>
    <w:rsid w:val="00B97F89"/>
    <w:rsid w:val="00BC4873"/>
    <w:rsid w:val="00BE2EE0"/>
    <w:rsid w:val="00C10334"/>
    <w:rsid w:val="00C432D1"/>
    <w:rsid w:val="00C435AB"/>
    <w:rsid w:val="00C57629"/>
    <w:rsid w:val="00C86211"/>
    <w:rsid w:val="00CA6057"/>
    <w:rsid w:val="00CD08D1"/>
    <w:rsid w:val="00CD6B0C"/>
    <w:rsid w:val="00CF7F1E"/>
    <w:rsid w:val="00D04E09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B14E8"/>
    <w:rsid w:val="00EC2C0D"/>
    <w:rsid w:val="00F12ADC"/>
    <w:rsid w:val="00F178C7"/>
    <w:rsid w:val="00F260F1"/>
    <w:rsid w:val="00F46A9E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1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1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jednostavno društvo s ograničenom odgovornošću za proizvodnju pekarsko - slastičarskih proizvoda, Bjelovar</izvorni_sadrzaj>
    <derivirana_varijabla naziv="DomainObject.Predmet.ProtustrankaFormated_1">  LUCIJA jednostavno društvo s ograničenom odgovornošću za proizvodnju pekarsko - slastičarskih proizvoda, Bjelovar</derivirana_varijabla>
  </DomainObject.Predmet.ProtustrankaFormated>
  <DomainObject.Predmet.ProtustrankaFormatedOIB>
    <izvorni_sadrzaj>  LUCIJA jednostavno društvo s ograničenom odgovornošću za proizvodnju pekarsko - slastičarskih proizvoda, Bjelovar, OIB 64058691295</izvorni_sadrzaj>
    <derivirana_varijabla naziv="DomainObject.Predmet.ProtustrankaFormatedOIB_1">  LUCIJA jednostavno društvo s ograničenom odgovornošću za proizvodnju pekarsko - slastičarskih proizvoda, Bjelovar, OIB 64058691295</derivirana_varijabla>
  </DomainObject.Predmet.ProtustrankaFormatedOIB>
  <DomainObject.Predmet.ProtustrankaFormatedWithAdress>
    <izvorni_sadrzaj> LUCIJA jednostavno društvo s ograničenom odgovornošću za proizvodnju pekarsko - slastičarskih proizvoda, Bjelovar, Antuna Radića 8, 43000 Bjelovar</izvorni_sadrzaj>
    <derivirana_varijabla naziv="DomainObject.Predmet.ProtustrankaFormatedWithAdress_1"> LUCIJA jednostavno društvo s ograničenom odgovornošću za proizvodnju pekarsko - slastičarskih proizvoda, Bjelovar, Antuna Radića 8, 43000 Bjelovar</derivirana_varijabla>
  </DomainObject.Predmet.ProtustrankaFormatedWithAdress>
  <DomainObject.Predmet.ProtustrankaFormatedWithAdressOIB>
    <izvorni_sadrzaj> LUCIJA jednostavno društvo s ograničenom odgovornošću za proizvodnju pekarsko - slastičarskih proizvoda, Bjelovar, OIB 64058691295, Antuna Radića 8, 43000 Bjelovar</izvorni_sadrzaj>
    <derivirana_varijabla naziv="DomainObject.Predmet.ProtustrankaFormatedWithAdressOIB_1"> LUCIJA jednostavno društvo s ograničenom odgovornošću za proizvodnju pekarsko - slastičarskih proizvoda, Bjelovar, OIB 64058691295, Antuna Radića 8, 43000 Bjelovar</derivirana_varijabla>
  </DomainObject.Predmet.ProtustrankaFormatedWithAdressOIB>
  <DomainObject.Predmet.ProtustrankaWithAdress>
    <izvorni_sadrzaj>LUCIJA jednostavno društvo s ograničenom odgovornošću za proizvodnju pekarsko - slastičarskih proizvoda, Bjelovar Antuna Radića 8, 43000 Bjelovar</izvorni_sadrzaj>
    <derivirana_varijabla naziv="DomainObject.Predmet.ProtustrankaWithAdress_1">LUCIJA jednostavno društvo s ograničenom odgovornošću za proizvodnju pekarsko - slastičarskih proizvoda, Bjelovar Antuna Radića 8, 43000 Bjelovar</derivirana_varijabla>
  </DomainObject.Predmet.ProtustrankaWithAdress>
  <DomainObject.Predmet.ProtustrankaWith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WithAdressOIB_1">LUCIJA jednostavno društvo s ograničenom odgovornošću za proizvodnju pekarsko - slastičarskih proizvoda, Bjelovar, OIB 64058691295, Antuna Radića 8, 43000 Bjelovar</derivirana_varijabla>
  </DomainObject.Predmet.ProtustrankaWithAdressOIB>
  <DomainObject.Predmet.ProtustrankaNazivFormated>
    <izvorni_sadrzaj>LUCIJA jednostavno društvo s ograničenom odgovornošću za proizvodnju pekarsko - slastičarskih proizvoda, Bjelovar</izvorni_sadrzaj>
    <derivirana_varijabla naziv="DomainObject.Predmet.ProtustrankaNazivFormated_1">LUCIJA jednostavno društvo s ograničenom odgovornošću za proizvodnju pekarsko - slastičarskih proizvoda, Bjelovar</derivirana_varijabla>
  </DomainObject.Predmet.ProtustrankaNazivFormated>
  <DomainObject.Predmet.ProtustrankaNazivFormatedOIB>
    <izvorni_sadrzaj>LUCIJA jednostavno društvo s ograničenom odgovornošću za proizvodnju pekarsko - slastičarskih proizvoda, Bjelovar, OIB 64058691295</izvorni_sadrzaj>
    <derivirana_varijabla naziv="DomainObject.Predmet.ProtustrankaNazivFormatedOIB_1">LUCIJA jednostavno društvo s ograničenom odgovornošću za proizvodnju pekarsko - slastičarskih proizvoda, Bjelovar, OIB 64058691295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LUCIJA jednostavno društvo s ograničenom odgovornošću za proizvodnju pekarsko - slastičarskih proizvoda, Bjelovar</item>
    </izvorni_sadrzaj>
    <derivirana_varijabla naziv="DomainObject.Predmet.ProtuStrankaListFormated_1">
      <item>LUCIJA jednostavno društvo s ograničenom odgovornošću za proizvodnju pekarsko - slastičarskih proizvoda, Bjelovar</item>
    </derivirana_varijabla>
  </DomainObject.Predmet.ProtuStrankaListFormated>
  <DomainObject.Predmet.ProtuStrankaListFormatedOIB>
    <izvorni_sadrzaj>
      <item>LUCIJA jednostavno društvo s ograničenom odgovornošću za proizvodnju pekarsko - slastičarskih proizvoda, Bjelovar, OIB 64058691295</item>
    </izvorni_sadrzaj>
    <derivirana_varijabla naziv="DomainObject.Predmet.ProtuStrankaListFormatedOIB_1">
      <item>LUCIJA jednostavno društvo s ograničenom odgovornošću za proizvodnju pekarsko - slastičarskih proizvoda, Bjelovar, OIB 64058691295</item>
    </derivirana_varijabla>
  </DomainObject.Predmet.ProtuStrankaListFormatedOIB>
  <DomainObject.Predmet.ProtuStrankaListFormatedWithAdress>
    <izvorni_sadrzaj>
      <item>LUCIJA jednostavno društvo s ograničenom odgovornošću za proizvodnju pekarsko - slastičarskih proizvoda, Bjelovar, Antuna Radića 8, 43000 Bjelovar</item>
    </izvorni_sadrzaj>
    <derivirana_varijabla naziv="DomainObject.Predmet.ProtuStrankaListFormatedWithAdress_1">
      <item>LUCIJA jednostavno društvo s ograničenom odgovornošću za proizvodnju pekarsko - slastičarskih proizvoda, Bjelovar, Antuna Radića 8, 43000 Bjelovar</item>
    </derivirana_varijabla>
  </DomainObject.Predmet.ProtuStrankaListFormatedWithAdress>
  <DomainObject.Predmet.ProtuStrankaListFormatedWithAdressOIB>
    <izvorni_sadrzaj>
      <item>LUCIJA jednostavno društvo s ograničenom odgovornošću za proizvodnju pekarsko - slastičarskih proizvoda, Bjelovar, OIB 64058691295, Antuna Radića 8, 43000 Bjelovar</item>
    </izvorni_sadrzaj>
    <derivirana_varijabla naziv="DomainObject.Predmet.ProtuStrankaListFormatedWithAdressOIB_1">
      <item>LUCIJA jednostavno društvo s ograničenom odgovornošću za proizvodnju pekarsko - slastičarskih proizvoda, Bjelovar, OIB 64058691295, Antuna Radića 8, 43000 Bjelovar</item>
    </derivirana_varijabla>
  </DomainObject.Predmet.ProtuStrankaListFormatedWithAdressOIB>
  <DomainObject.Predmet.ProtuStrankaListNazivFormated>
    <izvorni_sadrzaj>
      <item>LUCIJA jednostavno društvo s ograničenom odgovornošću za proizvodnju pekarsko - slastičarskih proizvoda, Bjelovar</item>
    </izvorni_sadrzaj>
    <derivirana_varijabla naziv="DomainObject.Predmet.ProtuStrankaListNazivFormated_1">
      <item>LUCIJA jednostavno društvo s ograničenom odgovornošću za proizvodnju pekarsko - slastičarskih proizvoda, Bjelovar</item>
    </derivirana_varijabla>
  </DomainObject.Predmet.ProtuStrankaListNazivFormated>
  <DomainObject.Predmet.ProtuStrankaListNazivFormatedOIB>
    <izvorni_sadrzaj>
      <item>LUCIJA jednostavno društvo s ograničenom odgovornošću za proizvodnju pekarsko - slastičarskih proizvoda, Bjelovar, OIB 64058691295</item>
    </izvorni_sadrzaj>
    <derivirana_varijabla naziv="DomainObject.Predmet.ProtuStrankaListNazivFormatedOIB_1">
      <item>LUCIJA jednostavno društvo s ograničenom odgovornošću za proizvodnju pekarsko - slastičarskih proizvoda, Bjelovar, OIB 64058691295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LUCIJA jednostavno društvo s ograničenom odgovornošću za proizvodnju pekarsko - slastičarskih proizvoda, Bjelovar</izvorni_sadrzaj>
    <derivirana_varijabla naziv="DomainObject.Predmet.ProtustrankaIDrugi_1">LUCIJA jednostavno društvo s ograničenom odgovornošću za proizvodnju pekarsko - slastičarskih proizvoda,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LUCIJA jednostavno društvo s ograničenom odgovornošću za proizvodnju pekarsko - slastičarskih proizvoda, Bjelovar, OIB 64058691295, Antuna Radića 8, 43000 Bjelovar</izvorni_sadrzaj>
    <derivirana_varijabla naziv="DomainObject.Predmet.ProtustrankaIDrugiAdressOIB_1">LUCIJA jednostavno društvo s ograničenom odgovornošću za proizvodnju pekarsko - slastičarskih proizvoda, Bjelovar, OIB 64058691295, Antuna Radića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LUCIJA jednostavno društvo s ograničenom odgovornošću za proizvodnju pekarsko - slastičarskih proizvoda, Bjelovar</item>
    </izvorni_sadrzaj>
    <derivirana_varijabla naziv="DomainObject.Predmet.SudioniciListNaziv_1">
      <item>FINA, RC ZAGREB, Podružnica Bjelovar</item>
      <item>LUCIJA jednostavno društvo s ograničenom odgovornošću za proizvodnju pekarsko - slastičarskih proizvoda, Bjelovar</item>
    </derivirana_varijabla>
  </DomainObject.Predmet.SudioniciListNaziv>
  <DomainObject.Predmet.SudioniciListAdressOIB>
    <izvorni_sadrzaj>
      <item>FINA, RC ZAGREB, Podružnica Bjelovar, OIB 85821130368, F. Supila 4,43000 Bjelovar</item>
      <item>LUCIJA jednostavno društvo s ograničenom odgovornošću za proizvodnju pekarsko - slastičarskih proizvoda, Bjelovar, OIB 64058691295, Antuna Radića 8,43000 Bjelovar</item>
    </izvorni_sadrzaj>
    <derivirana_varijabla naziv="DomainObject.Predmet.SudioniciListAdressOIB_1">
      <item>FINA, RC ZAGREB, Podružnica Bjelovar, OIB 85821130368, F. Supila 4,43000 Bjelovar</item>
      <item>LUCIJA jednostavno društvo s ograničenom odgovornošću za proizvodnju pekarsko - slastičarskih proizvoda, Bjelovar, OIB 64058691295, Antuna Radića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64058691295</item>
    </izvorni_sadrzaj>
    <derivirana_varijabla naziv="DomainObject.Predmet.SudioniciListNazivOIB_1">
      <item>, OIB 85821130368</item>
      <item>, OIB 64058691295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1779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2015-11-11T11:48:00Z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