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6126" w:rsidP="00886126" w:rsidRDefault="00886126" w14:paraId="faf74e7" w14:textId="faf74e7">
      <w:pPr>
        <w:jc w:val="both"/>
        <w15:collapsed w:val="false"/>
      </w:pPr>
      <w:bookmarkStart w:name="_GoBack" w:id="0"/>
      <w:bookmarkEnd w:id="0"/>
    </w:p>
    <w:p w:rsidR="00886126" w:rsidP="00886126" w:rsidRDefault="00886126">
      <w:pPr>
        <w:jc w:val="both"/>
      </w:pPr>
      <w:r>
        <w:t xml:space="preserve"> </w:t>
      </w:r>
    </w:p>
    <w:p w:rsidR="00886126" w:rsidP="00886126" w:rsidRDefault="00886126">
      <w:pPr>
        <w:jc w:val="both"/>
      </w:pPr>
      <w:r>
        <w:t xml:space="preserve"> </w:t>
      </w:r>
      <w:r w:rsidR="00347FEF">
        <w:t xml:space="preserve">                </w:t>
      </w:r>
      <w:r w:rsidR="00046AF6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6126" w:rsidP="00886126" w:rsidRDefault="00886126">
      <w:pPr>
        <w:jc w:val="both"/>
      </w:pPr>
      <w:r>
        <w:t xml:space="preserve">     REPUBLIKA HRVATSKA</w:t>
      </w:r>
    </w:p>
    <w:p w:rsidR="00886126" w:rsidP="00886126" w:rsidRDefault="00886126">
      <w:pPr>
        <w:jc w:val="both"/>
      </w:pPr>
      <w:r>
        <w:t>TRGOVAČKI SUD U ZAGREBU</w:t>
      </w:r>
    </w:p>
    <w:p w:rsidR="00886126" w:rsidP="00886126" w:rsidRDefault="00886126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</w:p>
    <w:p w:rsidR="00886126" w:rsidP="00886126" w:rsidRDefault="008861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0E38E7">
        <w:t xml:space="preserve">                 18. St-36/2011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</w:p>
    <w:p w:rsidR="00886126" w:rsidP="00886126" w:rsidRDefault="00886126">
      <w:pPr>
        <w:ind w:left="2124" w:firstLine="708"/>
        <w:jc w:val="both"/>
      </w:pPr>
      <w:r>
        <w:t>R E P U B L I K A  H R V A T S K A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  <w:r>
        <w:t xml:space="preserve">                                                           Z A K L J U Č A K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</w:p>
    <w:p w:rsidR="00886126" w:rsidP="00886126" w:rsidRDefault="00886126">
      <w:pPr>
        <w:ind w:firstLine="708"/>
        <w:jc w:val="both"/>
      </w:pPr>
      <w:r>
        <w:t xml:space="preserve">Trgovački sud u Zagrebu, sudac Danijela Uzelac Ljubić, u stečajnom postupku nad dužnikom MIKAS-COMMERCE d.o.o. u stečaju, OIB 12714494708, Ogulin, </w:t>
      </w:r>
      <w:proofErr w:type="spellStart"/>
      <w:r>
        <w:t>Dobrina</w:t>
      </w:r>
      <w:proofErr w:type="spellEnd"/>
      <w:r>
        <w:t xml:space="preserve"> ulica 35, 2. rujna 2019.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    z a k l j u č i o   j e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</w:p>
    <w:p w:rsidR="00886126" w:rsidP="00886126" w:rsidRDefault="00886126">
      <w:pPr>
        <w:ind w:firstLine="708"/>
        <w:jc w:val="both"/>
      </w:pPr>
      <w:r>
        <w:t>Nalaže se stečajnom upravitelju Mati Balenoviću iz Zagreba, u roku 8 dana od dostave ovog zaključka dostaviti ovom sudu pisano izvješće o tijeku stečajnoga postupka i o stanju stečajne mase, koje je, u skladu s odredbom čl. 89. st. 2. u vezi s odredbom čl. 441. st. 2. Stečajnog zakona ("Narodne novine" broj 71/15) dužan podnositi najmanje jedanput u tri mjeseca.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U Zagrebu 2. rujna 2019.  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</w:t>
      </w:r>
    </w:p>
    <w:p w:rsidR="00886126" w:rsidP="00886126" w:rsidRDefault="0088612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 Ljubić, v.r.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  <w:r>
        <w:t>Uputa o pravnom lijeku: Protiv zaključka nije dopuštena žalba (čl. 11. st. 9. Stečajnog zakona ("Narodne novine" broj 44/96, 161/98, 29/99, 129/00, 123/03, 197/03, 187/04, 82/06, 116/10, 25/12, 133/12 i 45/13)</w:t>
      </w:r>
    </w:p>
    <w:p w:rsidR="00886126" w:rsidP="00886126" w:rsidRDefault="00886126">
      <w:pPr>
        <w:jc w:val="both"/>
      </w:pPr>
    </w:p>
    <w:p w:rsidR="00886126" w:rsidP="00886126" w:rsidRDefault="00886126">
      <w:pPr>
        <w:ind w:left="5664" w:firstLine="70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886126" w:rsidP="00886126" w:rsidRDefault="00886126">
      <w:pPr>
        <w:ind w:left="6372"/>
        <w:jc w:val="both"/>
      </w:pPr>
      <w:r>
        <w:t xml:space="preserve">   Katarina Franjić</w:t>
      </w:r>
    </w:p>
    <w:p w:rsidR="00886126" w:rsidP="00886126" w:rsidRDefault="00886126">
      <w:pPr>
        <w:jc w:val="both"/>
      </w:pPr>
    </w:p>
    <w:p w:rsidR="00886126" w:rsidP="00886126" w:rsidRDefault="00886126">
      <w:pPr>
        <w:jc w:val="both"/>
      </w:pPr>
    </w:p>
    <w:p w:rsidR="003415BC" w:rsidP="00886126" w:rsidRDefault="003415BC">
      <w:pPr>
        <w:jc w:val="both"/>
      </w:pPr>
    </w:p>
    <w:sectPr w:rsidR="00341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7E"/>
    <w:rsid w:val="0002277E"/>
    <w:rsid w:val="00046AF6"/>
    <w:rsid w:val="000E38E7"/>
    <w:rsid w:val="003415BC"/>
    <w:rsid w:val="00347FEF"/>
    <w:rsid w:val="00665D0E"/>
    <w:rsid w:val="0088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46AF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6AF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65D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5D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5D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5D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5D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6A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A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St-36/2011-173</izvorni_sadrzaj>
    <derivirana_varijabla naziv="DomainObject.PredzadnjaOdlukaIzPredmeta.Oznaka_1">St-36/2011-173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181</properties:Words>
  <properties:Characters>826</properties:Characters>
  <properties:Lines>41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2019-09-02T12:36:00Z</dcterms:created>
  <dc:creator>Danijela Uzelac</dc:creator>
  <dc:description/>
  <cp:keywords/>
  <cp:lastModifiedBy>Katarina Franjić</cp:lastModifiedBy>
  <cp:lastPrinted>2019-09-03T05:05:00Z</cp:lastPrinted>
  <dcterms:modified xmlns:xsi="http://www.w3.org/2001/XMLSchema-instance" xsi:type="dcterms:W3CDTF">2019-09-03T05:05:00Z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(st-36-11 nalog stečajnom da dostavi 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