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c366" w14:paraId="69cc36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FD29A7">
        <w:rPr>
          <w:b/>
          <w:sz w:val="22"/>
          <w:szCs w:val="22"/>
        </w:rPr>
        <w:t>493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FD29A7">
        <w:rPr>
          <w:b/>
        </w:rPr>
        <w:t>BEGALIS</w:t>
      </w:r>
      <w:r w:rsidR="002733BE">
        <w:rPr>
          <w:b/>
        </w:rPr>
        <w:t xml:space="preserve"> d.o.o.</w:t>
      </w:r>
      <w:r w:rsidR="002733BE">
        <w:t xml:space="preserve">, </w:t>
      </w:r>
      <w:r w:rsidR="00FD29A7">
        <w:t xml:space="preserve">Dubrovnik , Pera </w:t>
      </w:r>
      <w:proofErr w:type="spellStart"/>
      <w:r w:rsidR="00FD29A7">
        <w:t>Rudenjaka</w:t>
      </w:r>
      <w:proofErr w:type="spellEnd"/>
      <w:r w:rsidR="00FD29A7">
        <w:t xml:space="preserve"> 2 A</w:t>
      </w:r>
      <w:r w:rsidR="003C31ED">
        <w:t>,</w:t>
      </w:r>
      <w:r w:rsidR="00AC519C">
        <w:t xml:space="preserve"> </w:t>
      </w:r>
      <w:r>
        <w:t xml:space="preserve">OIB: </w:t>
      </w:r>
      <w:r w:rsidR="00FD29A7">
        <w:t>61913636472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D29A7" w:rsidRPr="00FD29A7">
        <w:rPr>
          <w:b/>
        </w:rPr>
        <w:t xml:space="preserve"> </w:t>
      </w:r>
      <w:r w:rsidR="00FD29A7">
        <w:rPr>
          <w:b/>
        </w:rPr>
        <w:t>BEGALIS d.o.o.</w:t>
      </w:r>
      <w:r w:rsidR="00FD29A7">
        <w:t xml:space="preserve">, Dubrovnik , Pera </w:t>
      </w:r>
      <w:proofErr w:type="spellStart"/>
      <w:r w:rsidR="00FD29A7">
        <w:t>Rudenjaka</w:t>
      </w:r>
      <w:proofErr w:type="spellEnd"/>
      <w:r w:rsidR="00FD29A7">
        <w:t xml:space="preserve"> 2 A, OIB: 61913636472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FD29A7">
        <w:rPr>
          <w:sz w:val="22"/>
          <w:szCs w:val="22"/>
        </w:rPr>
        <w:t xml:space="preserve">9.796,70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94501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A1036C"/>
    <w:rsid w:val="00AC519C"/>
    <w:rsid w:val="00DD103F"/>
    <w:rsid w:val="00FA1EDD"/>
    <w:rsid w:val="00FD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9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9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9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9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9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9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9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9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St-2493/2015</izvorni_sadrzaj>
    <derivirana_varijabla naziv="DomainObject.Predmet.OznakaBroj_1">St-2493/2015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BEGALIS d.o.o. za nekretnine, turizam i usluge</izvorni_sadrzaj>
    <derivirana_varijabla naziv="DomainObject.Predmet.ProtustrankaFormated_1">  BEGALIS d.o.o. za nekretnine, turizam i usluge</derivirana_varijabla>
  </DomainObject.Predmet.ProtustrankaFormated>
  <DomainObject.Predmet.ProtustrankaFormatedOIB>
    <izvorni_sadrzaj>  BEGALIS d.o.o. za nekretnine, turizam i usluge, OIB 61913636472</izvorni_sadrzaj>
    <derivirana_varijabla naziv="DomainObject.Predmet.ProtustrankaFormatedOIB_1">  BEGALIS d.o.o. za nekretnine, turizam i usluge, OIB 61913636472</derivirana_varijabla>
  </DomainObject.Predmet.ProtustrankaFormatedOIB>
  <DomainObject.Predmet.ProtustrankaFormatedWithAdress>
    <izvorni_sadrzaj> BEGALIS d.o.o. za nekretnine, turizam i usluge, Pera Rudenjaka 2/A, 20000 Dubrovnik</izvorni_sadrzaj>
    <derivirana_varijabla naziv="DomainObject.Predmet.ProtustrankaFormatedWithAdress_1"> BEGALIS d.o.o. za nekretnine, turizam i usluge, Pera Rudenjaka 2/A, 20000 Dubrovnik</derivirana_varijabla>
  </DomainObject.Predmet.ProtustrankaFormatedWithAdress>
  <DomainObject.Predmet.ProtustrankaFormatedWithAdressOIB>
    <izvorni_sadrzaj> BEGALIS d.o.o. za nekretnine, turizam i usluge, OIB 61913636472, Pera Rudenjaka 2/A, 20000 Dubrovnik</izvorni_sadrzaj>
    <derivirana_varijabla naziv="DomainObject.Predmet.ProtustrankaFormatedWithAdressOIB_1"> BEGALIS d.o.o. za nekretnine, turizam i usluge, OIB 61913636472, Pera Rudenjaka 2/A, 20000 Dubrovnik</derivirana_varijabla>
  </DomainObject.Predmet.ProtustrankaFormatedWithAdressOIB>
  <DomainObject.Predmet.ProtustrankaWithAdress>
    <izvorni_sadrzaj>BEGALIS d.o.o. za nekretnine, turizam i usluge Pera Rudenjaka 2/A, 20000 Dubrovnik</izvorni_sadrzaj>
    <derivirana_varijabla naziv="DomainObject.Predmet.ProtustrankaWithAdress_1">BEGALIS d.o.o. za nekretnine, turizam i usluge Pera Rudenjaka 2/A, 20000 Dubrovnik</derivirana_varijabla>
  </DomainObject.Predmet.ProtustrankaWithAdress>
  <DomainObject.Predmet.ProtustrankaWithAdressOIB>
    <izvorni_sadrzaj>BEGALIS d.o.o. za nekretnine, turizam i usluge, OIB 61913636472, Pera Rudenjaka 2/A, 20000 Dubrovnik</izvorni_sadrzaj>
    <derivirana_varijabla naziv="DomainObject.Predmet.ProtustrankaWithAdressOIB_1">BEGALIS d.o.o. za nekretnine, turizam i usluge, OIB 61913636472, Pera Rudenjaka 2/A, 20000 Dubrovnik</derivirana_varijabla>
  </DomainObject.Predmet.ProtustrankaWithAdressOIB>
  <DomainObject.Predmet.ProtustrankaNazivFormated>
    <izvorni_sadrzaj>BEGALIS d.o.o. za nekretnine, turizam i usluge</izvorni_sadrzaj>
    <derivirana_varijabla naziv="DomainObject.Predmet.ProtustrankaNazivFormated_1">BEGALIS d.o.o. za nekretnine, turizam i usluge</derivirana_varijabla>
  </DomainObject.Predmet.ProtustrankaNazivFormated>
  <DomainObject.Predmet.ProtustrankaNazivFormatedOIB>
    <izvorni_sadrzaj>BEGALIS d.o.o. za nekretnine, turizam i usluge, OIB 61913636472</izvorni_sadrzaj>
    <derivirana_varijabla naziv="DomainObject.Predmet.ProtustrankaNazivFormatedOIB_1">BEGALIS d.o.o. za nekretnine, turizam i usluge, OIB 61913636472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BEGALIS d.o.o. za nekretnine, turizam i usluge</item>
    </izvorni_sadrzaj>
    <derivirana_varijabla naziv="DomainObject.Predmet.ProtuStrankaListFormated_1">
      <item>BEGALIS d.o.o. za nekretnine, turizam i usluge</item>
    </derivirana_varijabla>
  </DomainObject.Predmet.ProtuStrankaListFormated>
  <DomainObject.Predmet.ProtuStrankaListFormatedOIB>
    <izvorni_sadrzaj>
      <item>BEGALIS d.o.o. za nekretnine, turizam i usluge, OIB 61913636472</item>
    </izvorni_sadrzaj>
    <derivirana_varijabla naziv="DomainObject.Predmet.ProtuStrankaListFormatedOIB_1">
      <item>BEGALIS d.o.o. za nekretnine, turizam i usluge, OIB 61913636472</item>
    </derivirana_varijabla>
  </DomainObject.Predmet.ProtuStrankaListFormatedOIB>
  <DomainObject.Predmet.ProtuStrankaListFormatedWithAdress>
    <izvorni_sadrzaj>
      <item>BEGALIS d.o.o. za nekretnine, turizam i usluge, Pera Rudenjaka 2/A, 20000 Dubrovnik</item>
    </izvorni_sadrzaj>
    <derivirana_varijabla naziv="DomainObject.Predmet.ProtuStrankaListFormatedWithAdress_1">
      <item>BEGALIS d.o.o. za nekretnine, turizam i usluge, Pera Rudenjaka 2/A, 20000 Dubrovnik</item>
    </derivirana_varijabla>
  </DomainObject.Predmet.ProtuStrankaListFormatedWithAdress>
  <DomainObject.Predmet.ProtuStrankaListFormatedWithAdressOIB>
    <izvorni_sadrzaj>
      <item>BEGALIS d.o.o. za nekretnine, turizam i usluge, OIB 61913636472, Pera Rudenjaka 2/A, 20000 Dubrovnik</item>
    </izvorni_sadrzaj>
    <derivirana_varijabla naziv="DomainObject.Predmet.ProtuStrankaListFormatedWithAdressOIB_1">
      <item>BEGALIS d.o.o. za nekretnine, turizam i usluge, OIB 61913636472, Pera Rudenjaka 2/A, 20000 Dubrovnik</item>
    </derivirana_varijabla>
  </DomainObject.Predmet.ProtuStrankaListFormatedWithAdressOIB>
  <DomainObject.Predmet.ProtuStrankaListNazivFormated>
    <izvorni_sadrzaj>
      <item>BEGALIS d.o.o. za nekretnine, turizam i usluge</item>
    </izvorni_sadrzaj>
    <derivirana_varijabla naziv="DomainObject.Predmet.ProtuStrankaListNazivFormated_1">
      <item>BEGALIS d.o.o. za nekretnine, turizam i usluge</item>
    </derivirana_varijabla>
  </DomainObject.Predmet.ProtuStrankaListNazivFormated>
  <DomainObject.Predmet.ProtuStrankaListNazivFormatedOIB>
    <izvorni_sadrzaj>
      <item>BEGALIS d.o.o. za nekretnine, turizam i usluge, OIB 61913636472</item>
    </izvorni_sadrzaj>
    <derivirana_varijabla naziv="DomainObject.Predmet.ProtuStrankaListNazivFormatedOIB_1">
      <item>BEGALIS d.o.o. za nekretnine, turizam i usluge, OIB 61913636472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BEGALIS d.o.o. za nekretnine, turizam i usluge</izvorni_sadrzaj>
    <derivirana_varijabla naziv="DomainObject.Predmet.ProtustrankaIDrugi_1">BEGALIS d.o.o. za nekretnine,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BEGALIS d.o.o. za nekretnine, turizam i usluge, OIB 61913636472, Pera Rudenjaka 2/A, 20000 Dubrovnik</izvorni_sadrzaj>
    <derivirana_varijabla naziv="DomainObject.Predmet.ProtustrankaIDrugiAdressOIB_1">BEGALIS d.o.o. za nekretnine, turizam i usluge, OIB 61913636472, Pera Rudenjaka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BEGALIS d.o.o. za nekretnine, turizam i usluge</item>
      <item>FINA,RC Split,Podružnica Dubrovnik</item>
    </izvorni_sadrzaj>
    <derivirana_varijabla naziv="DomainObject.Predmet.SudioniciListNaziv_1">
      <item>BEGALIS d.o.o. za nekretnine, turizam i usluge</item>
      <item>FINA,RC Split,Podružnica Dubrovnik</item>
    </derivirana_varijabla>
  </DomainObject.Predmet.SudioniciListNaziv>
  <DomainObject.Predmet.SudioniciListAdressOIB>
    <izvorni_sadrzaj>
      <item>BEGALIS d.o.o. za nekretnine, turizam i usluge, OIB 61913636472, Pera Rudenjaka 2/A,20000 Dubrovnik</item>
      <item>FINA,RC Split,Podružnica Dubrovnik, OIB 85821130368, Vukovarska 2,20000 Dubrovnik</item>
    </izvorni_sadrzaj>
    <derivirana_varijabla naziv="DomainObject.Predmet.SudioniciListAdressOIB_1">
      <item>BEGALIS d.o.o. za nekretnine, turizam i usluge, OIB 61913636472, Pera Rudenjaka 2/A,20000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61913636472</item>
      <item>, OIB 85821130368</item>
    </izvorni_sadrzaj>
    <derivirana_varijabla naziv="DomainObject.Predmet.SudioniciListNazivOIB_1">
      <item>, OIB 61913636472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2015-12-29T10:28:00Z</cp:lastPrinted>
  <dcterms:modified xmlns:xsi="http://www.w3.org/2001/XMLSchema-instance" xsi:type="dcterms:W3CDTF">2015-12-29T10:30:00Z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