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9cd98" w14:paraId="819cd98" w:rsidRDefault="002558FB" w:rsidP="000A0B3D" w:rsidR="000A0B3D" w:rsidRPr="007854AB">
      <w:pPr>
        <w15:collapsed w:val="false"/>
      </w:pPr>
      <w:bookmarkStart w:name="_GoBack" w:id="0"/>
      <w:bookmarkEnd w:id="0"/>
      <w:r w:rsidRPr="007854AB">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0B3D" w:rsidP="000A0B3D" w:rsidR="000A0B3D" w:rsidRPr="007854AB">
      <w:r w:rsidRPr="007854AB">
        <w:t xml:space="preserve">REPUBLIKA HRVATSKA </w:t>
      </w:r>
    </w:p>
    <w:p w:rsidRDefault="000A0B3D" w:rsidP="000A0B3D" w:rsidR="000A0B3D" w:rsidRPr="007854AB">
      <w:r w:rsidRPr="007854AB">
        <w:t xml:space="preserve">TRGOVAČKI SUD U ZAGREBU </w:t>
      </w:r>
    </w:p>
    <w:p w:rsidRDefault="000A0B3D" w:rsidP="000A0B3D" w:rsidR="000A0B3D" w:rsidRPr="007854AB">
      <w:r w:rsidRPr="007854AB">
        <w:t xml:space="preserve">STALNA SLUŽBA </w:t>
      </w:r>
      <w:r w:rsidR="00640623">
        <w:t>U KARLOVCU</w:t>
      </w:r>
    </w:p>
    <w:p w:rsidRDefault="000A0B3D" w:rsidP="00640623" w:rsidR="00640623" w:rsidRPr="007854AB">
      <w:r w:rsidRPr="007854AB">
        <w:t xml:space="preserve">Karlovac, </w:t>
      </w:r>
      <w:r w:rsidR="00640623">
        <w:t>Trg hrvatskih branitelja 1</w:t>
      </w:r>
      <w:r w:rsidR="00640623">
        <w:tab/>
        <w:t xml:space="preserve">                                                             </w:t>
      </w:r>
      <w:r w:rsidR="000A53E6" w:rsidRPr="00267DA6">
        <w:t>4  St-</w:t>
      </w:r>
      <w:r w:rsidR="000A53E6">
        <w:t>1634/2016-80</w:t>
      </w:r>
    </w:p>
    <w:p w:rsidRDefault="000A0B3D" w:rsidP="00640623" w:rsidR="000A0B3D" w:rsidRPr="007854AB">
      <w:pPr>
        <w:tabs>
          <w:tab w:pos="7216" w:val="left"/>
        </w:tabs>
      </w:pPr>
    </w:p>
    <w:p w:rsidRDefault="00096A6C" w:rsidP="00BD3394" w:rsidR="00096A6C" w:rsidRPr="007854AB">
      <w:pPr>
        <w:jc w:val="right"/>
      </w:pPr>
    </w:p>
    <w:p w:rsidRDefault="000A0B3D" w:rsidP="000A0B3D" w:rsidR="000A0B3D" w:rsidRPr="007854AB">
      <w:pPr>
        <w:jc w:val="center"/>
      </w:pPr>
      <w:r w:rsidRPr="007854AB">
        <w:t>R</w:t>
      </w:r>
      <w:r w:rsidR="00426611">
        <w:t xml:space="preserve"> </w:t>
      </w:r>
      <w:r w:rsidRPr="007854AB">
        <w:t>E</w:t>
      </w:r>
      <w:r w:rsidR="00426611">
        <w:t xml:space="preserve"> </w:t>
      </w:r>
      <w:r w:rsidRPr="007854AB">
        <w:t>P</w:t>
      </w:r>
      <w:r w:rsidR="00426611">
        <w:t xml:space="preserve"> </w:t>
      </w:r>
      <w:r w:rsidRPr="007854AB">
        <w:t>U</w:t>
      </w:r>
      <w:r w:rsidR="00426611">
        <w:t xml:space="preserve"> </w:t>
      </w:r>
      <w:r w:rsidRPr="007854AB">
        <w:t>B</w:t>
      </w:r>
      <w:r w:rsidR="00426611">
        <w:t xml:space="preserve"> </w:t>
      </w:r>
      <w:r w:rsidRPr="007854AB">
        <w:t>L</w:t>
      </w:r>
      <w:r w:rsidR="00426611">
        <w:t xml:space="preserve"> </w:t>
      </w:r>
      <w:r w:rsidRPr="007854AB">
        <w:t>I</w:t>
      </w:r>
      <w:r w:rsidR="00426611">
        <w:t xml:space="preserve"> </w:t>
      </w:r>
      <w:r w:rsidRPr="007854AB">
        <w:t>K</w:t>
      </w:r>
      <w:r w:rsidR="00426611">
        <w:t xml:space="preserve"> </w:t>
      </w:r>
      <w:r w:rsidRPr="007854AB">
        <w:t>A</w:t>
      </w:r>
      <w:r w:rsidR="00426611">
        <w:t xml:space="preserve">  </w:t>
      </w:r>
      <w:r w:rsidRPr="007854AB">
        <w:t xml:space="preserve"> H</w:t>
      </w:r>
      <w:r w:rsidR="00426611">
        <w:t xml:space="preserve"> </w:t>
      </w:r>
      <w:r w:rsidRPr="007854AB">
        <w:t>R</w:t>
      </w:r>
      <w:r w:rsidR="00426611">
        <w:t xml:space="preserve"> </w:t>
      </w:r>
      <w:r w:rsidRPr="007854AB">
        <w:t>V</w:t>
      </w:r>
      <w:r w:rsidR="00426611">
        <w:t xml:space="preserve"> </w:t>
      </w:r>
      <w:r w:rsidRPr="007854AB">
        <w:t>A</w:t>
      </w:r>
      <w:r w:rsidR="00426611">
        <w:t xml:space="preserve"> </w:t>
      </w:r>
      <w:r w:rsidRPr="007854AB">
        <w:t>T</w:t>
      </w:r>
      <w:r w:rsidR="00426611">
        <w:t xml:space="preserve"> </w:t>
      </w:r>
      <w:r w:rsidRPr="007854AB">
        <w:t>S</w:t>
      </w:r>
      <w:r w:rsidR="00426611">
        <w:t xml:space="preserve"> </w:t>
      </w:r>
      <w:r w:rsidRPr="007854AB">
        <w:t>K</w:t>
      </w:r>
      <w:r w:rsidR="00426611">
        <w:t xml:space="preserve"> </w:t>
      </w:r>
      <w:r w:rsidRPr="007854AB">
        <w:t>A</w:t>
      </w:r>
    </w:p>
    <w:p w:rsidRDefault="000A0B3D" w:rsidP="000A0B3D" w:rsidR="000A0B3D" w:rsidRPr="007854AB">
      <w:pPr>
        <w:jc w:val="center"/>
      </w:pPr>
      <w:r w:rsidRPr="007854AB">
        <w:t>R J E Š E N J E</w:t>
      </w:r>
    </w:p>
    <w:p w:rsidRDefault="009C3B3D" w:rsidP="00BD3394" w:rsidR="009C3B3D" w:rsidRPr="007854AB">
      <w:pPr>
        <w:jc w:val="both"/>
      </w:pPr>
    </w:p>
    <w:p w:rsidRDefault="00170238" w:rsidP="00CA50B2" w:rsidR="009C3B3D" w:rsidRPr="007854AB">
      <w:pPr>
        <w:ind w:firstLine="708"/>
        <w:jc w:val="both"/>
      </w:pPr>
      <w:r>
        <w:t>Trgovački sud u Zagrebu, Stalna služba</w:t>
      </w:r>
      <w:r w:rsidR="00640623">
        <w:t xml:space="preserve"> u Karlovcu</w:t>
      </w:r>
      <w:r>
        <w:t xml:space="preserve">, po sucu Goranki Boljkovac, kao stečajnom sucu, u stečajnom postupku nad stečajnim dužnikom </w:t>
      </w:r>
      <w:r w:rsidR="000A53E6" w:rsidRPr="00E953AE">
        <w:t>IMELDA MEDIA GRUPA ADRIA d.o.o. u stečaju</w:t>
      </w:r>
      <w:r w:rsidR="000A53E6">
        <w:t>,</w:t>
      </w:r>
      <w:r w:rsidR="000A53E6" w:rsidRPr="00E953AE">
        <w:t xml:space="preserve"> Zagreb, Nikole Tesle 15, OIB 87928986677</w:t>
      </w:r>
      <w:r w:rsidR="007854AB">
        <w:t xml:space="preserve">, </w:t>
      </w:r>
      <w:r w:rsidR="009C3B3D">
        <w:t xml:space="preserve">postupajući po zahtjevu stečajnog vjerovnika </w:t>
      </w:r>
      <w:r w:rsidR="000A53E6">
        <w:t>Tomislav Blagus, Zagreb, Bulatova 19, OIB 98591989725</w:t>
      </w:r>
      <w:r w:rsidR="009C3B3D">
        <w:t>,</w:t>
      </w:r>
      <w:r w:rsidR="00A17C6F">
        <w:t xml:space="preserve"> kojeg zastupa punomoćni</w:t>
      </w:r>
      <w:r w:rsidR="000A53E6">
        <w:t>k</w:t>
      </w:r>
      <w:r w:rsidR="00A17C6F">
        <w:t xml:space="preserve"> </w:t>
      </w:r>
      <w:r w:rsidR="000A53E6">
        <w:t>Saša Čačić, odvjetnik u Vinkovcima, J. Dalmatinca 20</w:t>
      </w:r>
      <w:r w:rsidR="00A17C6F">
        <w:t>,</w:t>
      </w:r>
      <w:r w:rsidR="009C3B3D">
        <w:t xml:space="preserve"> </w:t>
      </w:r>
      <w:r w:rsidR="007854AB">
        <w:t xml:space="preserve">dana </w:t>
      </w:r>
      <w:r w:rsidR="000A53E6">
        <w:t>23. travnja</w:t>
      </w:r>
      <w:r w:rsidR="00640623">
        <w:t xml:space="preserve"> 2019.</w:t>
      </w:r>
      <w:r w:rsidR="00056A75" w:rsidRPr="007854AB">
        <w:t xml:space="preserve"> </w:t>
      </w:r>
      <w:r w:rsidR="000A53E6">
        <w:t xml:space="preserve"> </w:t>
      </w:r>
    </w:p>
    <w:p w:rsidRDefault="009F0937" w:rsidP="00056A75" w:rsidR="008A3BF4">
      <w:pPr>
        <w:jc w:val="center"/>
      </w:pPr>
      <w:r w:rsidRPr="007854AB">
        <w:t>r</w:t>
      </w:r>
      <w:r w:rsidR="00056A75" w:rsidRPr="007854AB">
        <w:t xml:space="preserve"> i j e š i o   j e</w:t>
      </w:r>
    </w:p>
    <w:p w:rsidRDefault="00505ABF" w:rsidP="00131B20" w:rsidR="00505ABF">
      <w:pPr>
        <w:ind w:hanging="720" w:left="720"/>
        <w:jc w:val="both"/>
      </w:pPr>
    </w:p>
    <w:p w:rsidRDefault="00930ADB" w:rsidP="007854AB" w:rsidR="007854AB">
      <w:pPr>
        <w:ind w:firstLine="709"/>
        <w:jc w:val="both"/>
      </w:pPr>
      <w:r>
        <w:t>I</w:t>
      </w:r>
      <w:r w:rsidR="003B2E16">
        <w:t xml:space="preserve">. Ispravlja se </w:t>
      </w:r>
      <w:r w:rsidR="00D9240F">
        <w:t>rješenje o utvrđenim i osporenim tražbinama Trgovačkog suda u Zagrebu</w:t>
      </w:r>
      <w:r w:rsidR="00A17C6F">
        <w:t xml:space="preserve"> posl. </w:t>
      </w:r>
      <w:r w:rsidR="00D9240F">
        <w:t xml:space="preserve">broj </w:t>
      </w:r>
      <w:r w:rsidR="009C3B3D">
        <w:t>St-</w:t>
      </w:r>
      <w:r w:rsidR="00D9240F">
        <w:t>1634</w:t>
      </w:r>
      <w:r>
        <w:t>/2016</w:t>
      </w:r>
      <w:r w:rsidR="00D9240F">
        <w:t>-37</w:t>
      </w:r>
      <w:r w:rsidR="003B2E16">
        <w:t xml:space="preserve"> od </w:t>
      </w:r>
      <w:r w:rsidR="00D9240F">
        <w:t>6. listopada</w:t>
      </w:r>
      <w:r>
        <w:t xml:space="preserve"> 2017.</w:t>
      </w:r>
      <w:r w:rsidR="003B2E16">
        <w:t xml:space="preserve"> pod točkom I</w:t>
      </w:r>
      <w:r>
        <w:t>I</w:t>
      </w:r>
      <w:r w:rsidR="003B2E16">
        <w:t>., utvrđene tražbine</w:t>
      </w:r>
      <w:r w:rsidR="00A11B21">
        <w:t xml:space="preserve"> vjerovnika</w:t>
      </w:r>
      <w:r w:rsidR="003B2E16">
        <w:t xml:space="preserve"> drugog višeg isplatnog reda, tako da se dodaje točka I</w:t>
      </w:r>
      <w:r>
        <w:t>I</w:t>
      </w:r>
      <w:r w:rsidR="003B2E16">
        <w:t>.</w:t>
      </w:r>
      <w:r w:rsidR="00D9240F">
        <w:t>14</w:t>
      </w:r>
      <w:r w:rsidR="003B2E16">
        <w:t>. koja glasi:</w:t>
      </w:r>
    </w:p>
    <w:p w:rsidRDefault="003B2E16" w:rsidP="007854AB" w:rsidR="003B2E16">
      <w:pPr>
        <w:ind w:firstLine="709"/>
        <w:jc w:val="both"/>
      </w:pPr>
    </w:p>
    <w:p w:rsidRDefault="003B2E16" w:rsidP="00D9240F" w:rsidR="00D9240F">
      <w:pPr>
        <w:jc w:val="both"/>
      </w:pPr>
      <w:r>
        <w:t>"</w:t>
      </w:r>
      <w:r w:rsidR="00930ADB">
        <w:t>I</w:t>
      </w:r>
      <w:r>
        <w:t>I.1</w:t>
      </w:r>
      <w:r w:rsidR="00D9240F">
        <w:t>4</w:t>
      </w:r>
      <w:r>
        <w:t xml:space="preserve">. </w:t>
      </w:r>
      <w:r w:rsidR="00D9240F">
        <w:t xml:space="preserve">Tomislav Blagus, Zagreb, Bulatova 19, </w:t>
      </w:r>
    </w:p>
    <w:p w:rsidRDefault="00D9240F" w:rsidP="00D9240F" w:rsidR="003B2E16">
      <w:pPr>
        <w:jc w:val="both"/>
      </w:pPr>
      <w:r>
        <w:t xml:space="preserve">           OIB 98591989725                                                                                  2.360.000,00</w:t>
      </w:r>
      <w:r w:rsidR="00930ADB" w:rsidRPr="00A47AB8">
        <w:t xml:space="preserve"> kn</w:t>
      </w:r>
      <w:r w:rsidR="003B2E16">
        <w:t>"</w:t>
      </w:r>
    </w:p>
    <w:p w:rsidRDefault="003B2E16" w:rsidP="003B2E16" w:rsidR="003B2E16">
      <w:pPr>
        <w:jc w:val="both"/>
      </w:pPr>
    </w:p>
    <w:p w:rsidRDefault="00930ADB" w:rsidP="003B2E16" w:rsidR="003B2E16">
      <w:pPr>
        <w:ind w:firstLine="708"/>
        <w:jc w:val="both"/>
      </w:pPr>
      <w:r>
        <w:t>II</w:t>
      </w:r>
      <w:r w:rsidR="003B2E16">
        <w:t xml:space="preserve">. Ispravlja se </w:t>
      </w:r>
      <w:r w:rsidR="00D9240F">
        <w:t>rješenje o utvrđenim i osporenim tražbinama Trgovačkog suda u Zagrebu posl. broj St-1634/2016-37 od 6. listopada 2017.</w:t>
      </w:r>
      <w:r w:rsidR="003B2E16">
        <w:t xml:space="preserve">, </w:t>
      </w:r>
      <w:r w:rsidR="00A11B21">
        <w:t xml:space="preserve">pod točkom III., osporene tražbine vjerovnika drugog višeg isplatnog reda, </w:t>
      </w:r>
      <w:r w:rsidR="003B2E16">
        <w:t xml:space="preserve">tako da </w:t>
      </w:r>
      <w:r>
        <w:t>se briše točka III.1.</w:t>
      </w:r>
      <w:r w:rsidR="003B2E16">
        <w:t xml:space="preserve"> </w:t>
      </w:r>
      <w:r>
        <w:t xml:space="preserve">koja se odnosi na </w:t>
      </w:r>
      <w:r w:rsidR="00D9240F">
        <w:t>vjerovnika</w:t>
      </w:r>
      <w:r w:rsidR="00D9240F" w:rsidRPr="00D9240F">
        <w:t xml:space="preserve"> </w:t>
      </w:r>
      <w:r w:rsidR="00D9240F">
        <w:t>Tomislav Blagus, Zagreb, Bulatova 19, OIB 98591989725</w:t>
      </w:r>
      <w:r>
        <w:t>.</w:t>
      </w:r>
    </w:p>
    <w:p w:rsidRDefault="009C3B3D" w:rsidP="00930ADB" w:rsidR="003B2E16">
      <w:pPr>
        <w:jc w:val="both"/>
      </w:pPr>
      <w:r>
        <w:tab/>
      </w:r>
      <w:r w:rsidR="00D9240F">
        <w:t xml:space="preserve"> </w:t>
      </w:r>
    </w:p>
    <w:p w:rsidRDefault="00287A3A" w:rsidP="00287A3A" w:rsidR="00A618B3" w:rsidRPr="007854AB">
      <w:pPr>
        <w:jc w:val="center"/>
      </w:pPr>
      <w:r w:rsidRPr="007854AB">
        <w:t>Obrazloženje</w:t>
      </w:r>
    </w:p>
    <w:p w:rsidRDefault="00BE5B45" w:rsidP="00287A3A" w:rsidR="009F57CE">
      <w:pPr>
        <w:jc w:val="both"/>
      </w:pPr>
      <w:r>
        <w:tab/>
      </w:r>
    </w:p>
    <w:p w:rsidRDefault="009F57CE" w:rsidP="009F57CE" w:rsidR="009F57CE">
      <w:pPr>
        <w:jc w:val="both"/>
      </w:pPr>
      <w:r>
        <w:tab/>
      </w:r>
      <w:r w:rsidR="00BE5B45">
        <w:t>Rješenje</w:t>
      </w:r>
      <w:r>
        <w:t>m</w:t>
      </w:r>
      <w:r w:rsidR="00BE5B45">
        <w:t xml:space="preserve"> </w:t>
      </w:r>
      <w:r w:rsidR="00A11B21">
        <w:t>Trgovačkog suda u Zagrebu</w:t>
      </w:r>
      <w:r w:rsidR="00BE5B45">
        <w:t xml:space="preserve"> posl.br. </w:t>
      </w:r>
      <w:r w:rsidR="00A11B21">
        <w:t>St-1634/2016-18</w:t>
      </w:r>
      <w:r w:rsidR="00BE5B45">
        <w:t xml:space="preserve"> od </w:t>
      </w:r>
      <w:r w:rsidR="00A11B21">
        <w:t>13. travnja</w:t>
      </w:r>
      <w:r w:rsidR="002A0C2D">
        <w:t xml:space="preserve"> 2017.</w:t>
      </w:r>
      <w:r w:rsidR="00BE5B45">
        <w:t xml:space="preserve"> otvoren je stečajni postupak</w:t>
      </w:r>
      <w:r w:rsidR="00BE5B45" w:rsidRPr="00BE5B45">
        <w:t xml:space="preserve"> </w:t>
      </w:r>
      <w:r w:rsidR="00BE5B45">
        <w:t>nad</w:t>
      </w:r>
      <w:r w:rsidR="00BE5B45" w:rsidRPr="007854AB">
        <w:t xml:space="preserve"> </w:t>
      </w:r>
      <w:r>
        <w:t xml:space="preserve">stečajnim dužnikom </w:t>
      </w:r>
      <w:r w:rsidR="00A11B21" w:rsidRPr="00E953AE">
        <w:t>IMELDA MEDIA GRUPA ADRIA d.o.o. u stečaju</w:t>
      </w:r>
      <w:r w:rsidR="00A11B21">
        <w:t>,</w:t>
      </w:r>
      <w:r w:rsidR="00A11B21" w:rsidRPr="00E953AE">
        <w:t xml:space="preserve"> Zagreb, Nikole Tesle 15, OIB 87928986677</w:t>
      </w:r>
      <w:r>
        <w:t>.</w:t>
      </w:r>
    </w:p>
    <w:p w:rsidRDefault="002A0C2D" w:rsidP="009F57CE" w:rsidR="00513788">
      <w:pPr>
        <w:jc w:val="both"/>
      </w:pPr>
      <w:r>
        <w:t xml:space="preserve"> </w:t>
      </w:r>
    </w:p>
    <w:p w:rsidRDefault="00513788" w:rsidP="009F57CE" w:rsidR="00513788">
      <w:pPr>
        <w:jc w:val="both"/>
      </w:pPr>
      <w:r>
        <w:tab/>
        <w:t xml:space="preserve">Na ispitnom ročištu koje je održano dana </w:t>
      </w:r>
      <w:r w:rsidR="00A11B21">
        <w:t>6. listopada</w:t>
      </w:r>
      <w:r w:rsidR="002A0C2D">
        <w:t xml:space="preserve"> 2017.</w:t>
      </w:r>
      <w:r>
        <w:t xml:space="preserve"> stečajni upravitelj osporio je prijavljenu tražbinu vjerovnika drugog višeg isplatnog reda </w:t>
      </w:r>
      <w:r w:rsidR="00CA50B2">
        <w:t>vjerovnika</w:t>
      </w:r>
      <w:r w:rsidR="00CA50B2" w:rsidRPr="00D9240F">
        <w:t xml:space="preserve"> </w:t>
      </w:r>
      <w:r w:rsidR="00CA50B2">
        <w:t>Tomislav Blagus, Zagreb, Bulatova 19, OIB 98591989725</w:t>
      </w:r>
      <w:r w:rsidR="002A0C2D" w:rsidRPr="00A47AB8">
        <w:t xml:space="preserve">, </w:t>
      </w:r>
      <w:r w:rsidR="002A0C2D">
        <w:t>u</w:t>
      </w:r>
      <w:r>
        <w:t xml:space="preserve"> iznosu od </w:t>
      </w:r>
      <w:r w:rsidR="00CA50B2">
        <w:t>2.360.000,00</w:t>
      </w:r>
      <w:r w:rsidR="002A0C2D" w:rsidRPr="00A47AB8">
        <w:t xml:space="preserve"> </w:t>
      </w:r>
      <w:r>
        <w:t xml:space="preserve">kn, </w:t>
      </w:r>
      <w:r w:rsidR="002A0C2D">
        <w:t xml:space="preserve">te je vjerovnik </w:t>
      </w:r>
      <w:r w:rsidR="002A0C2D">
        <w:lastRenderedPageBreak/>
        <w:t xml:space="preserve">rješenjem suda posl.br. </w:t>
      </w:r>
      <w:r w:rsidR="00CA50B2">
        <w:t>St-1634/2016</w:t>
      </w:r>
      <w:r w:rsidR="002A0C2D">
        <w:t xml:space="preserve"> od </w:t>
      </w:r>
      <w:r w:rsidR="00CA50B2">
        <w:t>6. listopada</w:t>
      </w:r>
      <w:r w:rsidR="002A0C2D">
        <w:t xml:space="preserve"> 2017. upućen na parnicu protiv stečajnog dužnika radi utvrđivanja osporene tražbine.</w:t>
      </w:r>
      <w:r>
        <w:t xml:space="preserve"> Slijedom navedenog, sud je u </w:t>
      </w:r>
      <w:r w:rsidR="00CA50B2">
        <w:t xml:space="preserve">rješenju od 6. listopada 2017. </w:t>
      </w:r>
      <w:r>
        <w:t>pod točkom I</w:t>
      </w:r>
      <w:r w:rsidR="002A0C2D">
        <w:t>I</w:t>
      </w:r>
      <w:r>
        <w:t>I.</w:t>
      </w:r>
      <w:r w:rsidR="002A0C2D">
        <w:t>1</w:t>
      </w:r>
      <w:r>
        <w:t>. utvrdio da je osporena tražbina drugog višeg isplatnog reda vjerovnika</w:t>
      </w:r>
      <w:r w:rsidR="00CA50B2">
        <w:t xml:space="preserve"> Tomislav Blagus, Zagreb, Bulatova 19, OIB 98591989725</w:t>
      </w:r>
      <w:r w:rsidR="002A0C2D" w:rsidRPr="00A47AB8">
        <w:t xml:space="preserve">, </w:t>
      </w:r>
      <w:r w:rsidR="002A0C2D">
        <w:t xml:space="preserve">u iznosu od </w:t>
      </w:r>
      <w:r w:rsidR="00CA50B2">
        <w:t>2.360.000,00</w:t>
      </w:r>
      <w:r w:rsidR="002A0C2D" w:rsidRPr="00A47AB8">
        <w:t xml:space="preserve"> </w:t>
      </w:r>
      <w:r w:rsidR="002A0C2D">
        <w:t>kn</w:t>
      </w:r>
      <w:r>
        <w:t>.</w:t>
      </w:r>
      <w:r w:rsidR="00CA50B2">
        <w:t xml:space="preserve"> </w:t>
      </w:r>
    </w:p>
    <w:p w:rsidRDefault="00CC3F89" w:rsidP="009F57CE" w:rsidR="00CC3F89">
      <w:pPr>
        <w:jc w:val="both"/>
      </w:pPr>
    </w:p>
    <w:p w:rsidRDefault="00CC3F89" w:rsidP="009F57CE" w:rsidR="00CC3F89">
      <w:pPr>
        <w:jc w:val="both"/>
      </w:pPr>
      <w:r>
        <w:tab/>
        <w:t xml:space="preserve">Podneskom od </w:t>
      </w:r>
      <w:r w:rsidR="00CA50B2">
        <w:t>21. ožujka</w:t>
      </w:r>
      <w:r w:rsidR="002A0C2D">
        <w:t xml:space="preserve"> 2019.</w:t>
      </w:r>
      <w:r>
        <w:t xml:space="preserve"> </w:t>
      </w:r>
      <w:r w:rsidR="002A0C2D">
        <w:t xml:space="preserve">stečajni </w:t>
      </w:r>
      <w:r>
        <w:t xml:space="preserve">vjerovnik </w:t>
      </w:r>
      <w:r w:rsidR="00CA50B2">
        <w:t>Tomislav Blagus, Zagreb, Bulatova 19, OIB 98591989725</w:t>
      </w:r>
      <w:r>
        <w:t xml:space="preserve">, zatražio je da sud ispravi tablicu ispitanih tražbina </w:t>
      </w:r>
      <w:r w:rsidR="002A0C2D">
        <w:t xml:space="preserve">na način da se uvrsti među tražbine drugog višeg isplatnog reda i tražbina navedenog vjerovnika u iznosu od </w:t>
      </w:r>
      <w:r w:rsidR="00CA50B2">
        <w:t>2.360.000,00</w:t>
      </w:r>
      <w:r w:rsidR="002A0C2D">
        <w:t xml:space="preserve"> kn, navodeći da je </w:t>
      </w:r>
      <w:r w:rsidR="00CA50B2">
        <w:t>u predmetu Trgovačkog suda u Zagrebu broj P-713/2018 koji je vođen radi utvrđivanja osporene tražbine dana 13. ožujka 2019. sklopljena sudska nagodba kojom je utvrđeno da je osnovana tražbina tužitelja Tomislava Blagusa, Zagreb, Bulatova 19, koja se svrstava u tražbine drugog višeg isplatnog reda u iznosu od 2.360.000,00 kn (list 415 spisa).</w:t>
      </w:r>
    </w:p>
    <w:p w:rsidRDefault="00CA50B2" w:rsidP="009F57CE" w:rsidR="00CA50B2">
      <w:pPr>
        <w:jc w:val="both"/>
      </w:pPr>
    </w:p>
    <w:p w:rsidRDefault="00CC3F89" w:rsidP="009F57CE" w:rsidR="00303857">
      <w:pPr>
        <w:jc w:val="both"/>
      </w:pPr>
      <w:r>
        <w:tab/>
      </w:r>
      <w:r w:rsidR="002A0C2D">
        <w:t xml:space="preserve">Odredbom čl. 271. st. 1. </w:t>
      </w:r>
      <w:r w:rsidR="00CA50B2">
        <w:t xml:space="preserve">Stečajnog zakona (Narodne novine broj 71/15, 104/17, dalje u tekstu: SZ-a), </w:t>
      </w:r>
      <w:r w:rsidR="002A0C2D">
        <w:t xml:space="preserve">propisano je </w:t>
      </w:r>
      <w:r w:rsidR="00303857">
        <w:t xml:space="preserve">da pravomoćna odluka kojom se utvrđuje tražbina i njezin isplatni red ili kojom se utvrđuje da tražbina ne postoji, djeluje prema stečajnom dužniku i svim stečajnim vjerovnicima: </w:t>
      </w:r>
      <w:r w:rsidR="002A0C2D">
        <w:t>odredbom st.</w:t>
      </w:r>
      <w:r w:rsidR="00303857">
        <w:t xml:space="preserve"> 2. istog članka propisano je da osoba koja uspije u parnici, odnosno stečajni vjerovnik tražbine glede koje je osporavanje otklonjeno, može tražiti od </w:t>
      </w:r>
      <w:r w:rsidR="002A0C2D">
        <w:t>suda</w:t>
      </w:r>
      <w:r w:rsidR="00303857">
        <w:t xml:space="preserve"> ispravak tablice iz čl. </w:t>
      </w:r>
      <w:r w:rsidR="002A0C2D">
        <w:t>264</w:t>
      </w:r>
      <w:r w:rsidR="00303857">
        <w:t xml:space="preserve">. </w:t>
      </w:r>
      <w:r w:rsidR="002A0C2D">
        <w:t>ovog Zakona</w:t>
      </w:r>
      <w:r w:rsidR="00303857">
        <w:t xml:space="preserve">. </w:t>
      </w:r>
    </w:p>
    <w:p w:rsidRDefault="00303857" w:rsidP="009F57CE" w:rsidR="00303857">
      <w:pPr>
        <w:jc w:val="both"/>
      </w:pPr>
    </w:p>
    <w:p w:rsidRDefault="00303857" w:rsidP="009F57CE" w:rsidR="002A0C2D">
      <w:pPr>
        <w:jc w:val="both"/>
      </w:pPr>
      <w:r>
        <w:tab/>
      </w:r>
      <w:r w:rsidR="00175861">
        <w:t xml:space="preserve">Dakle, stečajni </w:t>
      </w:r>
      <w:r w:rsidR="002A0C2D">
        <w:t xml:space="preserve">vjerovnik </w:t>
      </w:r>
      <w:r w:rsidR="00CA50B2">
        <w:t>Tomislav Blagus, Zagreb, Bulatova 19, uspio je</w:t>
      </w:r>
      <w:r w:rsidR="002A0C2D">
        <w:t xml:space="preserve"> u parničnom postupku u kojem je utvrđena njegova tražbina drugog višeg isplatnog reda u visini od </w:t>
      </w:r>
      <w:r w:rsidR="00CA50B2">
        <w:t>2.360.000,00</w:t>
      </w:r>
      <w:r w:rsidR="002A0C2D">
        <w:t xml:space="preserve"> kn, slijedom čega je primjenom ranije citiranih zakonskih odredaba Stečajnog zakona, valjalo riješiti kao u izreci ovog rješenja. </w:t>
      </w:r>
    </w:p>
    <w:p w:rsidRDefault="00175861" w:rsidP="002A0C2D" w:rsidR="00175861">
      <w:pPr>
        <w:jc w:val="both"/>
      </w:pPr>
      <w:r>
        <w:tab/>
        <w:t xml:space="preserve"> </w:t>
      </w:r>
    </w:p>
    <w:p w:rsidRDefault="009468B0" w:rsidP="009468B0" w:rsidR="00DC1D3C" w:rsidRPr="007854AB">
      <w:pPr>
        <w:jc w:val="center"/>
      </w:pPr>
      <w:r w:rsidRPr="007854AB">
        <w:t>U Karlovcu</w:t>
      </w:r>
      <w:r w:rsidR="004A201D" w:rsidRPr="007854AB">
        <w:t xml:space="preserve"> </w:t>
      </w:r>
      <w:r w:rsidR="00CA50B2">
        <w:t>23. travnja</w:t>
      </w:r>
      <w:r w:rsidR="002A0C2D">
        <w:t xml:space="preserve"> 2019.</w:t>
      </w:r>
      <w:r w:rsidRPr="007854AB">
        <w:t xml:space="preserve"> </w:t>
      </w:r>
    </w:p>
    <w:p w:rsidRDefault="009468B0" w:rsidP="009468B0" w:rsidR="009468B0" w:rsidRPr="007854AB">
      <w:pPr>
        <w:jc w:val="both"/>
      </w:pPr>
      <w:r w:rsidRPr="007854AB">
        <w:t xml:space="preserve">                                                                       </w:t>
      </w:r>
      <w:r w:rsidR="00923BEE" w:rsidRPr="007854AB">
        <w:t xml:space="preserve">                               </w:t>
      </w:r>
      <w:r w:rsidR="008A3BF4" w:rsidRPr="007854AB">
        <w:t xml:space="preserve">  </w:t>
      </w:r>
      <w:r w:rsidR="00A17C6F">
        <w:t xml:space="preserve">       </w:t>
      </w:r>
      <w:r w:rsidR="008C51C3" w:rsidRPr="007854AB">
        <w:t xml:space="preserve"> </w:t>
      </w:r>
      <w:r w:rsidR="00CA50B2">
        <w:t xml:space="preserve">       </w:t>
      </w:r>
      <w:r w:rsidRPr="007854AB">
        <w:t>Stečajni sudac:</w:t>
      </w:r>
    </w:p>
    <w:p w:rsidRDefault="009468B0" w:rsidP="008C51C3" w:rsidR="008C51C3" w:rsidRPr="007854AB">
      <w:pPr>
        <w:tabs>
          <w:tab w:pos="7083" w:val="left"/>
          <w:tab w:pos="9072" w:val="right"/>
        </w:tabs>
        <w:jc w:val="right"/>
      </w:pPr>
      <w:r w:rsidRPr="007854AB">
        <w:t xml:space="preserve">                                                                     </w:t>
      </w:r>
      <w:r w:rsidR="009237A9" w:rsidRPr="007854AB">
        <w:t xml:space="preserve">                       </w:t>
      </w:r>
      <w:r w:rsidR="00C567C0" w:rsidRPr="007854AB">
        <w:t xml:space="preserve">   </w:t>
      </w:r>
      <w:r w:rsidR="008A3BF4" w:rsidRPr="007854AB">
        <w:t xml:space="preserve">  </w:t>
      </w:r>
      <w:r w:rsidR="003D0B7D" w:rsidRPr="007854AB">
        <w:t>Goranka Boljkovac</w:t>
      </w:r>
      <w:r w:rsidR="0073549C" w:rsidRPr="007854AB">
        <w:t>, v.r.</w:t>
      </w:r>
    </w:p>
    <w:p w:rsidRDefault="008C51C3" w:rsidP="008C51C3" w:rsidR="008C51C3" w:rsidRPr="007854AB">
      <w:pPr>
        <w:tabs>
          <w:tab w:pos="7083" w:val="left"/>
          <w:tab w:pos="9072" w:val="right"/>
        </w:tabs>
        <w:jc w:val="right"/>
      </w:pPr>
    </w:p>
    <w:p w:rsidRDefault="0073549C" w:rsidP="0073549C" w:rsidR="00DC1D3C" w:rsidRPr="007854AB">
      <w:pPr>
        <w:tabs>
          <w:tab w:pos="7083" w:val="left"/>
        </w:tabs>
        <w:jc w:val="both"/>
      </w:pPr>
      <w:r w:rsidRPr="007854AB">
        <w:tab/>
        <w:t>Za točnost otpravka-</w:t>
      </w:r>
    </w:p>
    <w:p w:rsidRDefault="0073549C" w:rsidP="0073549C" w:rsidR="00DC1D3C" w:rsidRPr="007854AB">
      <w:pPr>
        <w:tabs>
          <w:tab w:pos="7083" w:val="left"/>
        </w:tabs>
        <w:jc w:val="both"/>
      </w:pPr>
      <w:r w:rsidRPr="007854AB">
        <w:tab/>
        <w:t>ovlašteni službenik</w:t>
      </w:r>
    </w:p>
    <w:p w:rsidRDefault="0073549C" w:rsidP="00CC15D9" w:rsidR="008D6B80">
      <w:pPr>
        <w:tabs>
          <w:tab w:pos="7083" w:val="left"/>
        </w:tabs>
        <w:jc w:val="both"/>
      </w:pPr>
      <w:r w:rsidRPr="007854AB">
        <w:tab/>
      </w:r>
      <w:r w:rsidR="008D6B80">
        <w:t>Renata Klokočki</w:t>
      </w:r>
    </w:p>
    <w:p w:rsidRDefault="008D6B80" w:rsidP="008D6B80" w:rsidR="008D6B80" w:rsidRPr="007A5897">
      <w:pPr>
        <w:tabs>
          <w:tab w:pos="6900" w:val="left"/>
        </w:tabs>
      </w:pPr>
      <w:r>
        <w:t>Uputa</w:t>
      </w:r>
      <w:r w:rsidRPr="007A5897">
        <w:t xml:space="preserve"> o pravnom lijeku:</w:t>
      </w:r>
      <w:r w:rsidRPr="007A5897">
        <w:tab/>
      </w:r>
    </w:p>
    <w:p w:rsidRDefault="008D6B80" w:rsidP="00A17C6F" w:rsidR="007513C1">
      <w:pPr>
        <w:jc w:val="both"/>
      </w:pPr>
      <w:r w:rsidRPr="007A5897">
        <w:t>Protiv ovog rješenja dopuštena je žalba</w:t>
      </w:r>
      <w:r w:rsidR="002A0C2D">
        <w:t xml:space="preserve"> u roku od 8 dana od dana dostave prijepisa ovog rješenja, odnosno od isteka osmog dana od dana objave ovog rješenja na mrežnoj stranici e-Oglasna ploča suda, </w:t>
      </w:r>
      <w:r w:rsidRPr="007A5897">
        <w:t>koja se podnosi u tri primjerka,Visokom trg</w:t>
      </w:r>
      <w:r w:rsidR="002A0C2D">
        <w:t>ovačkom sudu Republike Hrvatske</w:t>
      </w:r>
      <w:r w:rsidR="00A17C6F">
        <w:t xml:space="preserve">, </w:t>
      </w:r>
      <w:r w:rsidRPr="007A5897">
        <w:t>putem ovog suda.</w:t>
      </w:r>
    </w:p>
    <w:p w:rsidRDefault="00CA50B2" w:rsidP="00A17C6F" w:rsidR="00CA50B2">
      <w:pPr>
        <w:jc w:val="both"/>
      </w:pPr>
    </w:p>
    <w:p w:rsidRDefault="00CA50B2" w:rsidP="00A17C6F" w:rsidR="00CA50B2">
      <w:pPr>
        <w:jc w:val="both"/>
      </w:pPr>
      <w:r>
        <w:t>Dna:</w:t>
      </w:r>
    </w:p>
    <w:p w:rsidRDefault="00CA50B2" w:rsidP="00A17C6F" w:rsidR="00CA50B2">
      <w:pPr>
        <w:jc w:val="both"/>
      </w:pPr>
      <w:r>
        <w:t>1. Krešimir Panjaković</w:t>
      </w:r>
      <w:r w:rsidRPr="00856C6C">
        <w:t>, Osijek, Gornjodravska obala 89a</w:t>
      </w:r>
    </w:p>
    <w:p w:rsidRDefault="00CA50B2" w:rsidP="00A17C6F" w:rsidR="00CA50B2">
      <w:pPr>
        <w:jc w:val="both"/>
      </w:pPr>
      <w:r>
        <w:t>2.  Odvjetnik Saša Čačić,</w:t>
      </w:r>
      <w:r w:rsidR="00CC15D9">
        <w:t xml:space="preserve"> Vinkovci, J. Dalmatinca 20</w:t>
      </w:r>
    </w:p>
    <w:p w:rsidRDefault="00CC15D9" w:rsidP="00A17C6F" w:rsidR="00CA50B2" w:rsidRPr="008D6B80">
      <w:pPr>
        <w:jc w:val="both"/>
      </w:pPr>
      <w:r>
        <w:t>3. e-Oglasna ploča suda</w:t>
      </w:r>
    </w:p>
    <w:sectPr w:rsidSect="00CC15D9" w:rsidR="00CA50B2" w:rsidRPr="008D6B80">
      <w:headerReference w:type="even" r:id="rId11"/>
      <w:headerReference w:type="default" r:id="rId12"/>
      <w:pgSz w:h="16838" w:w="11906"/>
      <w:pgMar w:gutter="0" w:footer="708" w:header="708" w:left="1417" w:bottom="2269" w:right="1417" w:top="241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3CE9" w:rsidR="00893CE9">
      <w:r>
        <w:separator/>
      </w:r>
    </w:p>
  </w:endnote>
  <w:endnote w:id="0" w:type="continuationSeparator">
    <w:p w:rsidRDefault="00893CE9" w:rsidR="00893C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3CE9" w:rsidR="00893CE9">
      <w:r>
        <w:separator/>
      </w:r>
    </w:p>
  </w:footnote>
  <w:footnote w:id="0" w:type="continuationSeparator">
    <w:p w:rsidRDefault="00893CE9" w:rsidR="00893C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134" w:rsidP="007D34E0" w:rsidR="00A441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4134" w:rsidR="00A4413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4134" w:rsidP="007D34E0" w:rsidR="00A4413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4A6E">
      <w:rPr>
        <w:rStyle w:val="Brojstranice"/>
        <w:noProof/>
      </w:rPr>
      <w:t>2</w:t>
    </w:r>
    <w:r>
      <w:rPr>
        <w:rStyle w:val="Brojstranice"/>
      </w:rPr>
      <w:fldChar w:fldCharType="end"/>
    </w:r>
  </w:p>
  <w:p w:rsidRDefault="000A53E6" w:rsidP="000A53E6" w:rsidR="00A44134">
    <w:pPr>
      <w:pStyle w:val="Zaglavlje"/>
      <w:jc w:val="right"/>
    </w:pPr>
    <w:r w:rsidRPr="00267DA6">
      <w:t>4  St-</w:t>
    </w:r>
    <w:r>
      <w:t>1634/2016-80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4">
    <w:nsid w:val="492F4AE1"/>
    <w:multiLevelType w:val="hybridMultilevel"/>
    <w:tmpl w:val="05781D3E"/>
    <w:lvl w:tplc="BECA016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6"/>
  </w:num>
  <w:num w:numId="3">
    <w:abstractNumId w:val="3"/>
  </w:num>
  <w:num w:numId="4">
    <w:abstractNumId w:val="5"/>
  </w:num>
  <w:num w:numId="5">
    <w:abstractNumId w:val="2"/>
  </w:num>
  <w:num w:numId="6">
    <w:abstractNumId w:val="1"/>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7304"/>
    <w:rsid w:val="000077F7"/>
    <w:rsid w:val="00012F1D"/>
    <w:rsid w:val="00014849"/>
    <w:rsid w:val="000245B4"/>
    <w:rsid w:val="00036180"/>
    <w:rsid w:val="00056A75"/>
    <w:rsid w:val="00096A6C"/>
    <w:rsid w:val="000A0B3D"/>
    <w:rsid w:val="000A0B40"/>
    <w:rsid w:val="000A53E6"/>
    <w:rsid w:val="000B0FB2"/>
    <w:rsid w:val="000B5F1C"/>
    <w:rsid w:val="000C1E12"/>
    <w:rsid w:val="000C53C7"/>
    <w:rsid w:val="00120C2D"/>
    <w:rsid w:val="00131B20"/>
    <w:rsid w:val="001424B3"/>
    <w:rsid w:val="00145CED"/>
    <w:rsid w:val="00153D87"/>
    <w:rsid w:val="00170238"/>
    <w:rsid w:val="00175861"/>
    <w:rsid w:val="001913D7"/>
    <w:rsid w:val="001B2E51"/>
    <w:rsid w:val="001E5169"/>
    <w:rsid w:val="001F52FA"/>
    <w:rsid w:val="00214A20"/>
    <w:rsid w:val="00217C7A"/>
    <w:rsid w:val="002234AB"/>
    <w:rsid w:val="00237112"/>
    <w:rsid w:val="00251412"/>
    <w:rsid w:val="002558FB"/>
    <w:rsid w:val="002616DE"/>
    <w:rsid w:val="00267DA6"/>
    <w:rsid w:val="0027237A"/>
    <w:rsid w:val="00287A3A"/>
    <w:rsid w:val="002939D3"/>
    <w:rsid w:val="002A0C2D"/>
    <w:rsid w:val="002B4CEF"/>
    <w:rsid w:val="00303857"/>
    <w:rsid w:val="00313BDB"/>
    <w:rsid w:val="00315831"/>
    <w:rsid w:val="003565B3"/>
    <w:rsid w:val="00374A53"/>
    <w:rsid w:val="00392297"/>
    <w:rsid w:val="003924B8"/>
    <w:rsid w:val="003B2C1A"/>
    <w:rsid w:val="003B2E16"/>
    <w:rsid w:val="003D0B7D"/>
    <w:rsid w:val="00426611"/>
    <w:rsid w:val="004268EE"/>
    <w:rsid w:val="004333B9"/>
    <w:rsid w:val="004620D3"/>
    <w:rsid w:val="004A201D"/>
    <w:rsid w:val="004A44BE"/>
    <w:rsid w:val="004E22C3"/>
    <w:rsid w:val="004F20AA"/>
    <w:rsid w:val="00504675"/>
    <w:rsid w:val="00505ABF"/>
    <w:rsid w:val="0050695B"/>
    <w:rsid w:val="00513788"/>
    <w:rsid w:val="00562398"/>
    <w:rsid w:val="005646C8"/>
    <w:rsid w:val="00564E3D"/>
    <w:rsid w:val="005D147B"/>
    <w:rsid w:val="005E3015"/>
    <w:rsid w:val="00605121"/>
    <w:rsid w:val="00626041"/>
    <w:rsid w:val="00640623"/>
    <w:rsid w:val="00643621"/>
    <w:rsid w:val="00650897"/>
    <w:rsid w:val="00660B8E"/>
    <w:rsid w:val="006730C6"/>
    <w:rsid w:val="006A2DCA"/>
    <w:rsid w:val="006A7683"/>
    <w:rsid w:val="006B0440"/>
    <w:rsid w:val="006D621E"/>
    <w:rsid w:val="006E19E2"/>
    <w:rsid w:val="006E49A1"/>
    <w:rsid w:val="006F485F"/>
    <w:rsid w:val="00724A58"/>
    <w:rsid w:val="0073549C"/>
    <w:rsid w:val="007513C1"/>
    <w:rsid w:val="00764B48"/>
    <w:rsid w:val="00770120"/>
    <w:rsid w:val="0077016B"/>
    <w:rsid w:val="00783E03"/>
    <w:rsid w:val="007854AB"/>
    <w:rsid w:val="007D34E0"/>
    <w:rsid w:val="00834391"/>
    <w:rsid w:val="00844E28"/>
    <w:rsid w:val="008529EA"/>
    <w:rsid w:val="008748E1"/>
    <w:rsid w:val="0088799E"/>
    <w:rsid w:val="00893CE9"/>
    <w:rsid w:val="008A3BF4"/>
    <w:rsid w:val="008A631F"/>
    <w:rsid w:val="008A6591"/>
    <w:rsid w:val="008C51C3"/>
    <w:rsid w:val="008D3F1E"/>
    <w:rsid w:val="008D6B80"/>
    <w:rsid w:val="008F1555"/>
    <w:rsid w:val="0091049A"/>
    <w:rsid w:val="009237A9"/>
    <w:rsid w:val="00923BEE"/>
    <w:rsid w:val="00930ADB"/>
    <w:rsid w:val="00933952"/>
    <w:rsid w:val="00937F31"/>
    <w:rsid w:val="009468B0"/>
    <w:rsid w:val="00985DE2"/>
    <w:rsid w:val="009A6E3D"/>
    <w:rsid w:val="009C3B3D"/>
    <w:rsid w:val="009D3D71"/>
    <w:rsid w:val="009F0937"/>
    <w:rsid w:val="009F57CE"/>
    <w:rsid w:val="00A11B21"/>
    <w:rsid w:val="00A14DAD"/>
    <w:rsid w:val="00A17C6F"/>
    <w:rsid w:val="00A24BC2"/>
    <w:rsid w:val="00A330A9"/>
    <w:rsid w:val="00A4312C"/>
    <w:rsid w:val="00A44134"/>
    <w:rsid w:val="00A45370"/>
    <w:rsid w:val="00A618B3"/>
    <w:rsid w:val="00A7199A"/>
    <w:rsid w:val="00A77BB3"/>
    <w:rsid w:val="00A94789"/>
    <w:rsid w:val="00AE2504"/>
    <w:rsid w:val="00AF58ED"/>
    <w:rsid w:val="00B103D9"/>
    <w:rsid w:val="00B143A2"/>
    <w:rsid w:val="00B33DFE"/>
    <w:rsid w:val="00B50EEB"/>
    <w:rsid w:val="00B81753"/>
    <w:rsid w:val="00B93ADE"/>
    <w:rsid w:val="00B95525"/>
    <w:rsid w:val="00BA6ECF"/>
    <w:rsid w:val="00BD18BE"/>
    <w:rsid w:val="00BD2065"/>
    <w:rsid w:val="00BD3394"/>
    <w:rsid w:val="00BE5B45"/>
    <w:rsid w:val="00BE6956"/>
    <w:rsid w:val="00C07070"/>
    <w:rsid w:val="00C120CE"/>
    <w:rsid w:val="00C567C0"/>
    <w:rsid w:val="00C60A3B"/>
    <w:rsid w:val="00C63754"/>
    <w:rsid w:val="00C65FCF"/>
    <w:rsid w:val="00C71732"/>
    <w:rsid w:val="00C83EDF"/>
    <w:rsid w:val="00C951B7"/>
    <w:rsid w:val="00CA1F5B"/>
    <w:rsid w:val="00CA4496"/>
    <w:rsid w:val="00CA50B2"/>
    <w:rsid w:val="00CA6C99"/>
    <w:rsid w:val="00CC15D9"/>
    <w:rsid w:val="00CC3F89"/>
    <w:rsid w:val="00CC4222"/>
    <w:rsid w:val="00CD08C4"/>
    <w:rsid w:val="00D16E71"/>
    <w:rsid w:val="00D26C39"/>
    <w:rsid w:val="00D42104"/>
    <w:rsid w:val="00D4607D"/>
    <w:rsid w:val="00D51141"/>
    <w:rsid w:val="00D66539"/>
    <w:rsid w:val="00D9240F"/>
    <w:rsid w:val="00DB4A6E"/>
    <w:rsid w:val="00DC1D3C"/>
    <w:rsid w:val="00DC4E31"/>
    <w:rsid w:val="00E07968"/>
    <w:rsid w:val="00E10266"/>
    <w:rsid w:val="00E14847"/>
    <w:rsid w:val="00E2247C"/>
    <w:rsid w:val="00E625B9"/>
    <w:rsid w:val="00EA39DD"/>
    <w:rsid w:val="00EB2C04"/>
    <w:rsid w:val="00EC0260"/>
    <w:rsid w:val="00F01E5F"/>
    <w:rsid w:val="00F0402B"/>
    <w:rsid w:val="00F868B6"/>
    <w:rsid w:val="00F97D8F"/>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styleId="Odlomakpopisa" w:type="paragraph">
    <w:name w:val="List Paragraph"/>
    <w:basedOn w:val="Normal"/>
    <w:uiPriority w:val="34"/>
    <w:qFormat/>
    <w:rsid w:val="000A0B3D"/>
    <w:pPr>
      <w:ind w:left="720"/>
      <w:contextualSpacing/>
    </w:pPr>
  </w:style>
  <w:style w:styleId="Tekstrezerviranogmjesta" w:type="character">
    <w:name w:val="Placeholder Text"/>
    <w:basedOn w:val="Zadanifontodlomka"/>
    <w:uiPriority w:val="99"/>
    <w:semiHidden/>
    <w:rsid w:val="00DB4A6E"/>
    <w:rPr>
      <w:color w:val="808080"/>
      <w:bdr w:space="0" w:sz="0" w:color="auto" w:val="none"/>
      <w:shd w:fill="auto" w:color="auto" w:val="clear"/>
    </w:rPr>
  </w:style>
  <w:style w:customStyle="true" w:styleId="eSPISCCParagraphDefaultFont" w:type="character">
    <w:name w:val="eSPIS_CC_Paragraph Default Font"/>
    <w:basedOn w:val="Zadanifontodlomka"/>
    <w:rsid w:val="00DB4A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4A6E"/>
    <w:rPr>
      <w:bdr w:space="0" w:sz="0" w:color="auto" w:val="none"/>
      <w:shd w:fill="FFFFCC" w:color="auto" w:val="clear"/>
      <w:lang w:val="hr-HR"/>
    </w:rPr>
  </w:style>
  <w:style w:customStyle="true" w:styleId="PozadinaSvijetloCrvena" w:type="character">
    <w:name w:val="Pozadina_SvijetloCrvena"/>
    <w:basedOn w:val="eSPISCCParagraphDefaultFont"/>
    <w:rsid w:val="00DB4A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4A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styleId="Odlomakpopisa" w:type="paragraph">
    <w:name w:val="List Paragraph"/>
    <w:basedOn w:val="Normal"/>
    <w:uiPriority w:val="34"/>
    <w:qFormat/>
    <w:rsid w:val="000A0B3D"/>
    <w:pPr>
      <w:ind w:left="720"/>
      <w:contextualSpacing/>
    </w:pPr>
  </w:style>
  <w:style w:styleId="Tekstrezerviranogmjesta" w:type="character">
    <w:name w:val="Placeholder Text"/>
    <w:basedOn w:val="Zadanifontodlomka"/>
    <w:uiPriority w:val="99"/>
    <w:semiHidden/>
    <w:rsid w:val="00DB4A6E"/>
    <w:rPr>
      <w:color w:val="808080"/>
      <w:bdr w:color="auto" w:space="0" w:sz="0" w:val="none"/>
      <w:shd w:color="auto" w:fill="auto" w:val="clear"/>
    </w:rPr>
  </w:style>
  <w:style w:customStyle="1" w:styleId="eSPISCCParagraphDefaultFont" w:type="character">
    <w:name w:val="eSPIS_CC_Paragraph Default Font"/>
    <w:basedOn w:val="Zadanifontodlomka"/>
    <w:rsid w:val="00DB4A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4A6E"/>
    <w:rPr>
      <w:bdr w:color="auto" w:space="0" w:sz="0" w:val="none"/>
      <w:shd w:color="auto" w:fill="FFFFCC" w:val="clear"/>
      <w:lang w:val="hr-HR"/>
    </w:rPr>
  </w:style>
  <w:style w:customStyle="1" w:styleId="PozadinaSvijetloCrvena" w:type="character">
    <w:name w:val="Pozadina_SvijetloCrvena"/>
    <w:basedOn w:val="eSPISCCParagraphDefaultFont"/>
    <w:rsid w:val="00DB4A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4A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2019.</izvorni_sadrzaj>
    <derivirana_varijabla naziv="DomainObject.DatumDonosenjaOdluke_1">23.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1634</izvorni_sadrzaj>
    <derivirana_varijabla naziv="DomainObject.Predmet.Broj_1">1634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2016.</izvorni_sadrzaj>
    <derivirana_varijabla naziv="DomainObject.Predmet.DatumOsnivanja_1">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St-1634/2016</izvorni_sadrzaj>
    <derivirana_varijabla naziv="DomainObject.Predmet.OznakaBroj_1">St-1634/2016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 SVESKA</izvorni_sadrzaj>
    <derivirana_varijabla naziv="DomainObject.Predmet.PrimjedbaSuca_1">II SVESKA</derivirana_varijabla>
  </DomainObject.Predmet.PrimjedbaSuca>
  <DomainObject.Predmet.ProtustrankaFormated>
    <izvorni_sadrzaj>  IMELDA MEDIA GRUPA ADRIA  društvo s ograničenom odgovornošću za reklamu i propagandu u stečaju</izvorni_sadrzaj>
    <derivirana_varijabla naziv="DomainObject.Predmet.ProtustrankaFormated_1">  IMELDA MEDIA GRUPA ADRIA  društvo s ograničenom odgovornošću za reklamu i propagandu u stečaju</derivirana_varijabla>
  </DomainObject.Predmet.ProtustrankaFormated>
  <DomainObject.Predmet.ProtustrankaFormatedOIB>
    <izvorni_sadrzaj>  IMELDA MEDIA GRUPA ADRIA  društvo s ograničenom odgovornošću za reklamu i propagandu u stečaju, OIB 87928986677</izvorni_sadrzaj>
    <derivirana_varijabla naziv="DomainObject.Predmet.ProtustrankaFormatedOIB_1">  IMELDA MEDIA GRUPA ADRIA  društvo s ograničenom odgovornošću za reklamu i propagandu u stečaju, OIB 87928986677</derivirana_varijabla>
  </DomainObject.Predmet.ProtustrankaFormatedOIB>
  <DomainObject.Predmet.ProtustrankaFormatedWithAdress>
    <izvorni_sadrzaj> IMELDA MEDIA GRUPA ADRIA  društvo s ograničenom odgovornošću za reklamu i propagandu u stečaju, Nikole Tesle 15, 10000 Zagreb</izvorni_sadrzaj>
    <derivirana_varijabla naziv="DomainObject.Predmet.ProtustrankaFormatedWithAdress_1"> IMELDA MEDIA GRUPA ADRIA  društvo s ograničenom odgovornošću za reklamu i propagandu u stečaju, Nikole Tesle 15, 10000 Zagreb</derivirana_varijabla>
  </DomainObject.Predmet.ProtustrankaFormatedWithAdress>
  <DomainObject.Predmet.ProtustrankaFormatedWithAdressOIB>
    <izvorni_sadrzaj> IMELDA MEDIA GRUPA ADRIA  društvo s ograničenom odgovornošću za reklamu i propagandu u stečaju, OIB 87928986677, Nikole Tesle 15, 10000 Zagreb</izvorni_sadrzaj>
    <derivirana_varijabla naziv="DomainObject.Predmet.ProtustrankaFormatedWithAdressOIB_1"> IMELDA MEDIA GRUPA ADRIA  društvo s ograničenom odgovornošću za reklamu i propagandu u stečaju, OIB 87928986677, Nikole Tesle 15, 10000 Zagreb</derivirana_varijabla>
  </DomainObject.Predmet.ProtustrankaFormatedWithAdressOIB>
  <DomainObject.Predmet.ProtustrankaWithAdress>
    <izvorni_sadrzaj>IMELDA MEDIA GRUPA ADRIA  društvo s ograničenom odgovornošću za reklamu i propagandu u stečaju Nikole Tesle 15, 10000 Zagreb</izvorni_sadrzaj>
    <derivirana_varijabla naziv="DomainObject.Predmet.ProtustrankaWithAdress_1">IMELDA MEDIA GRUPA ADRIA  društvo s ograničenom odgovornošću za reklamu i propagandu u stečaju Nikole Tesle 15, 10000 Zagreb</derivirana_varijabla>
  </DomainObject.Predmet.ProtustrankaWithAdress>
  <DomainObject.Predmet.ProtustrankaWithAdressOIB>
    <izvorni_sadrzaj>IMELDA MEDIA GRUPA ADRIA  društvo s ograničenom odgovornošću za reklamu i propagandu u stečaju, OIB 87928986677, Nikole Tesle 15, 10000 Zagreb</izvorni_sadrzaj>
    <derivirana_varijabla naziv="DomainObject.Predmet.ProtustrankaWithAdressOIB_1">IMELDA MEDIA GRUPA ADRIA  društvo s ograničenom odgovornošću za reklamu i propagandu u stečaju, OIB 87928986677, Nikole Tesle 15, 10000 Zagreb</derivirana_varijabla>
  </DomainObject.Predmet.ProtustrankaWithAdressOIB>
  <DomainObject.Predmet.ProtustrankaNazivFormated>
    <izvorni_sadrzaj>IMELDA MEDIA GRUPA ADRIA  društvo s ograničenom odgovornošću za reklamu i propagandu u stečaju</izvorni_sadrzaj>
    <derivirana_varijabla naziv="DomainObject.Predmet.ProtustrankaNazivFormated_1">IMELDA MEDIA GRUPA ADRIA  društvo s ograničenom odgovornošću za reklamu i propagandu u stečaju</derivirana_varijabla>
  </DomainObject.Predmet.ProtustrankaNazivFormated>
  <DomainObject.Predmet.ProtustrankaNazivFormatedOIB>
    <izvorni_sadrzaj>IMELDA MEDIA GRUPA ADRIA  društvo s ograničenom odgovornošću za reklamu i propagandu u stečaju, OIB 87928986677</izvorni_sadrzaj>
    <derivirana_varijabla naziv="DomainObject.Predmet.ProtustrankaNazivFormatedOIB_1">IMELDA MEDIA GRUPA ADRIA  društvo s ograničenom odgovornošću za reklamu i propagandu u stečaju, OIB 87928986677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uprava,Područni ured Zagreb zastupanog po punomoćniku Županijsko državno odvjetništvo</izvorni_sadrzaj>
    <derivirana_varijabla naziv="DomainObject.Predmet.StrankaFormated_1">  RH Ministarstvo financija,porezna uprava,Područni ured Zagreb zastupanog po punomoćniku Županijsko državno odvjetništvo</derivirana_varijabla>
  </DomainObject.Predmet.StrankaFormated>
  <DomainObject.Predmet.StrankaFormatedOIB>
    <izvorni_sadrzaj>  RH Ministarstvo financija,porezna uprava,Područni ured Zagreb, OIB 18683136487 zastupanog po punomoćniku Županijsko državno odvjetništvo</izvorni_sadrzaj>
    <derivirana_varijabla naziv="DomainObject.Predmet.StrankaFormatedOIB_1">  RH Ministarstvo financija,porezna uprava,Područni ured Zagreb, OIB 18683136487 zastupanog po punomoćniku Županijsko državno odvjetništvo</derivirana_varijabla>
  </DomainObject.Predmet.StrankaFormatedOIB>
  <DomainObject.Predmet.StrankaFormatedWithAdress>
    <izvorni_sadrzaj> RH Ministarstvo financija,porezna uprava,Područni ured Zagreb, Katančićeva 5, 10000 Zagreb zastupanog po punomoćniku Županijsko državno odvjetništvo</izvorni_sadrzaj>
    <derivirana_varijabla naziv="DomainObject.Predmet.StrankaFormatedWithAdress_1"> RH Ministarstvo financija,porezna uprava,Područni ured Zagreb, Katančićeva 5, 10000 Zagreb zastupanog po punomoćniku Županijsko državno odvjetništvo</derivirana_varijabla>
  </DomainObject.Predmet.StrankaFormatedWithAdress>
  <DomainObject.Predmet.StrankaFormatedWithAdressOIB>
    <izvorni_sadrzaj> RH Ministarstvo financija,porezna uprava,Područni ured Zagreb, OIB 18683136487, Katančićeva 5, 10000 Zagreb zastupanog po punomoćniku Županijsko državno odvjetništvo</izvorni_sadrzaj>
    <derivirana_varijabla naziv="DomainObject.Predmet.StrankaFormatedWithAdressOIB_1"> RH Ministarstvo financija,porezna uprava,Područni ured Zagreb, OIB 18683136487, Katančićeva 5, 10000 Zagreb zastupanog po punomoćniku Županijsko državno odvjetništvo</derivirana_varijabla>
  </DomainObject.Predmet.StrankaFormatedWithAdressOIB>
  <DomainObject.Predmet.StrankaWithAdress>
    <izvorni_sadrzaj>RH Ministarstvo financija,porezna uprava,Područni ured Zagreb Katančićeva 5,10000 Zagreb</izvorni_sadrzaj>
    <derivirana_varijabla naziv="DomainObject.Predmet.StrankaWithAdress_1">RH Ministarstvo financija,porezna uprava,Područni ured Zagreb Katančićeva 5,10000 Zagreb</derivirana_varijabla>
  </DomainObject.Predmet.StrankaWithAdress>
  <DomainObject.Predmet.StrankaWithAdressOIB>
    <izvorni_sadrzaj>RH Ministarstvo financija,porezna uprava,Područni ured Zagreb, OIB 18683136487, Katančićeva 5,10000 Zagreb</izvorni_sadrzaj>
    <derivirana_varijabla naziv="DomainObject.Predmet.StrankaWithAdressOIB_1">RH Ministarstvo financija,porezna uprava,Područni ured Zagreb, OIB 18683136487, Katančićeva 5,10000 Zagreb</derivirana_varijabla>
  </DomainObject.Predmet.StrankaWithAdressOIB>
  <DomainObject.Predmet.StrankaNazivFormated>
    <izvorni_sadrzaj>RH Ministarstvo financija,porezna uprava,Područni ured Zagreb</izvorni_sadrzaj>
    <derivirana_varijabla naziv="DomainObject.Predmet.StrankaNazivFormated_1">RH Ministarstvo financija,porezna uprava,Područni ured Zagreb</derivirana_varijabla>
  </DomainObject.Predmet.StrankaNazivFormated>
  <DomainObject.Predmet.StrankaNazivFormatedOIB>
    <izvorni_sadrzaj>RH Ministarstvo financija,porezna uprava,Područni ured Zagreb, OIB 18683136487</izvorni_sadrzaj>
    <derivirana_varijabla naziv="DomainObject.Predmet.StrankaNazivFormatedOIB_1">RH Ministarstvo financija,porezna uprava,Područni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RH Ministarstvo financija,porezna uprava,Područni ured Zagreb zastupanog po punomoćniku Županijsko državno odvjetništvo</item>
    </izvorni_sadrzaj>
    <derivirana_varijabla naziv="DomainObject.Predmet.StrankaListFormated_1">
      <item>RH Ministarstvo financija,porezna uprava,Područni ured Zagreb zastupanog po punomoćniku Županijsko državno odvjetništvo</item>
    </derivirana_varijabla>
  </DomainObject.Predmet.StrankaListFormated>
  <DomainObject.Predmet.StrankaListFormatedOIB>
    <izvorni_sadrzaj>
      <item>RH Ministarstvo financija,porezna uprava,Područni ured Zagreb, OIB 18683136487 zastupanog po punomoćniku Županijsko državno odvjetništvo</item>
    </izvorni_sadrzaj>
    <derivirana_varijabla naziv="DomainObject.Predmet.StrankaListFormatedOIB_1">
      <item>RH Ministarstvo financija,porezna uprava,Područni ured Zagreb, OIB 18683136487 zastupanog po punomoćniku Županijsko državno odvjetništvo</item>
    </derivirana_varijabla>
  </DomainObject.Predmet.StrankaListFormatedOIB>
  <DomainObject.Predmet.StrankaListFormatedWithAdress>
    <izvorni_sadrzaj>
      <item>RH Ministarstvo financija,porezna uprava,Područni ured Zagreb, Katančićeva 5, 10000 Zagreb zastupanog po punomoćniku Županijsko državno odvjetništvo</item>
    </izvorni_sadrzaj>
    <derivirana_varijabla naziv="DomainObject.Predmet.StrankaListFormatedWithAdress_1">
      <item>RH Ministarstvo financija,porezna uprava,Područni ured Zagreb, Katančićeva 5, 10000 Zagreb zastupanog po punomoćniku Županijsko državno odvjetništvo</item>
    </derivirana_varijabla>
  </DomainObject.Predmet.StrankaListFormatedWithAdress>
  <DomainObject.Predmet.StrankaListFormatedWithAdressOIB>
    <izvorni_sadrzaj>
      <item>RH Ministarstvo financija,porezna uprava,Područni ured Zagreb, OIB 18683136487, Katančićeva 5, 10000 Zagreb zastupanog po punomoćniku Županijsko državno odvjetništvo</item>
    </izvorni_sadrzaj>
    <derivirana_varijabla naziv="DomainObject.Predmet.StrankaListFormatedWithAdressOIB_1">
      <item>RH Ministarstvo financija,porezna uprava,Područni ured Zagreb, OIB 18683136487, Katančićeva 5, 10000 Zagreb zastupanog po punomoćniku Županijsko državno odvjetništvo</item>
    </derivirana_varijabla>
  </DomainObject.Predmet.StrankaListFormatedWithAdressOIB>
  <DomainObject.Predmet.StrankaListNazivFormated>
    <izvorni_sadrzaj>
      <item>RH Ministarstvo financija,porezna uprava,Područni ured Zagreb</item>
    </izvorni_sadrzaj>
    <derivirana_varijabla naziv="DomainObject.Predmet.StrankaListNazivFormated_1">
      <item>RH Ministarstvo financija,porezna uprava,Područni ured Zagreb</item>
    </derivirana_varijabla>
  </DomainObject.Predmet.StrankaListNazivFormated>
  <DomainObject.Predmet.StrankaListNazivFormatedOIB>
    <izvorni_sadrzaj>
      <item>RH Ministarstvo financija,porezna uprava,Područni ured Zagreb, OIB 18683136487</item>
    </izvorni_sadrzaj>
    <derivirana_varijabla naziv="DomainObject.Predmet.StrankaListNazivFormatedOIB_1">
      <item>RH Ministarstvo financija,porezna uprava,Područni ured Zagreb, OIB 18683136487</item>
    </derivirana_varijabla>
  </DomainObject.Predmet.StrankaListNazivFormatedOIB>
  <DomainObject.Predmet.ProtuStrankaListFormated>
    <izvorni_sadrzaj>
      <item>IMELDA MEDIA GRUPA ADRIA  društvo s ograničenom odgovornošću za reklamu i propagandu u stečaju</item>
    </izvorni_sadrzaj>
    <derivirana_varijabla naziv="DomainObject.Predmet.ProtuStrankaListFormated_1">
      <item>IMELDA MEDIA GRUPA ADRIA  društvo s ograničenom odgovornošću za reklamu i propagandu u stečaju</item>
    </derivirana_varijabla>
  </DomainObject.Predmet.ProtuStrankaListFormated>
  <DomainObject.Predmet.ProtuStrankaListFormatedOIB>
    <izvorni_sadrzaj>
      <item>IMELDA MEDIA GRUPA ADRIA  društvo s ograničenom odgovornošću za reklamu i propagandu u stečaju, OIB 87928986677</item>
    </izvorni_sadrzaj>
    <derivirana_varijabla naziv="DomainObject.Predmet.ProtuStrankaListFormatedOIB_1">
      <item>IMELDA MEDIA GRUPA ADRIA  društvo s ograničenom odgovornošću za reklamu i propagandu u stečaju, OIB 87928986677</item>
    </derivirana_varijabla>
  </DomainObject.Predmet.ProtuStrankaListFormatedOIB>
  <DomainObject.Predmet.ProtuStrankaListFormatedWithAdress>
    <izvorni_sadrzaj>
      <item>IMELDA MEDIA GRUPA ADRIA  društvo s ograničenom odgovornošću za reklamu i propagandu u stečaju, Nikole Tesle 15, 10000 Zagreb</item>
    </izvorni_sadrzaj>
    <derivirana_varijabla naziv="DomainObject.Predmet.ProtuStrankaListFormatedWithAdress_1">
      <item>IMELDA MEDIA GRUPA ADRIA  društvo s ograničenom odgovornošću za reklamu i propagandu u stečaju, Nikole Tesle 15, 10000 Zagreb</item>
    </derivirana_varijabla>
  </DomainObject.Predmet.ProtuStrankaListFormatedWithAdress>
  <DomainObject.Predmet.ProtuStrankaListFormatedWithAdressOIB>
    <izvorni_sadrzaj>
      <item>IMELDA MEDIA GRUPA ADRIA  društvo s ograničenom odgovornošću za reklamu i propagandu u stečaju, OIB 87928986677, Nikole Tesle 15, 10000 Zagreb</item>
    </izvorni_sadrzaj>
    <derivirana_varijabla naziv="DomainObject.Predmet.ProtuStrankaListFormatedWithAdressOIB_1">
      <item>IMELDA MEDIA GRUPA ADRIA  društvo s ograničenom odgovornošću za reklamu i propagandu u stečaju, OIB 87928986677, Nikole Tesle 15, 10000 Zagreb</item>
    </derivirana_varijabla>
  </DomainObject.Predmet.ProtuStrankaListFormatedWithAdressOIB>
  <DomainObject.Predmet.ProtuStrankaListNazivFormated>
    <izvorni_sadrzaj>
      <item>IMELDA MEDIA GRUPA ADRIA  društvo s ograničenom odgovornošću za reklamu i propagandu u stečaju</item>
    </izvorni_sadrzaj>
    <derivirana_varijabla naziv="DomainObject.Predmet.ProtuStrankaListNazivFormated_1">
      <item>IMELDA MEDIA GRUPA ADRIA  društvo s ograničenom odgovornošću za reklamu i propagandu u stečaju</item>
    </derivirana_varijabla>
  </DomainObject.Predmet.ProtuStrankaListNazivFormated>
  <DomainObject.Predmet.ProtuStrankaListNazivFormatedOIB>
    <izvorni_sadrzaj>
      <item>IMELDA MEDIA GRUPA ADRIA  društvo s ograničenom odgovornošću za reklamu i propagandu u stečaju, OIB 87928986677</item>
    </izvorni_sadrzaj>
    <derivirana_varijabla naziv="DomainObject.Predmet.ProtuStrankaListNazivFormatedOIB_1">
      <item>IMELDA MEDIA GRUPA ADRIA  društvo s ograničenom odgovornošću za reklamu i propagandu u stečaju, OIB 87928986677</item>
    </derivirana_varijabla>
  </DomainObject.Predmet.ProtuStrankaListNazivFormatedOIB>
  <DomainObject.Predmet.OstaliListFormated>
    <izvorni_sadrzaj>
      <item>Županijsko državno odvjetništvo punomoćnik sudionika u postupku RH Ministarstvo financija,porezna uprava,Područni ured Zagreb</item>
      <item>Marko Perica</item>
      <item>Odvjetničko društvo Borić &amp; partneri d.o.o</item>
    </izvorni_sadrzaj>
    <derivirana_varijabla naziv="DomainObject.Predmet.OstaliListFormated_1">
      <item>Županijsko državno odvjetništvo punomoćnik sudionika u postupku RH Ministarstvo financija,porezna uprava,Područni ured Zagreb</item>
      <item>Marko Perica</item>
      <item>Odvjetničko društvo Borić &amp; partneri d.o.o</item>
    </derivirana_varijabla>
  </DomainObject.Predmet.OstaliListFormated>
  <DomainObject.Predmet.OstaliListFormatedOIB>
    <izvorni_sadrzaj>
      <item>Županijsko državno odvjetništvo, OIB 16488001145 punomoćnik sudionika u postupku RH Ministarstvo financija,porezna uprava,Područni ured Zagreb</item>
      <item>Marko Perica, OIB 79941848693</item>
      <item>Odvjetničko društvo Borić &amp; partneri d.o.o, OIB 75819777315</item>
    </izvorni_sadrzaj>
    <derivirana_varijabla naziv="DomainObject.Predmet.OstaliListFormatedOIB_1">
      <item>Županijsko državno odvjetništvo, OIB 16488001145 punomoćnik sudionika u postupku RH Ministarstvo financija,porezna uprava,Područni ured Zagreb</item>
      <item>Marko Perica, OIB 79941848693</item>
      <item>Odvjetničko društvo Borić &amp; partneri d.o.o, OIB 75819777315</item>
    </derivirana_varijabla>
  </DomainObject.Predmet.OstaliListFormatedOIB>
  <DomainObject.Predmet.OstaliListFormatedWithAdress>
    <izvorni_sadrzaj>
      <item>Županijsko državno odvjetništvo, Savska cesta 41, 10000 Zagreb punomoćnik sudionika u postupku RH Ministarstvo financija,porezna uprava,Područni ured Zagreb</item>
      <item>Marko Perica, Strossmayerov Trg 8, 10000 Zagreb</item>
      <item>Odvjetničko društvo Borić &amp; partneri d.o.o, Slavonska avenija 6, 10000 Zagreb</item>
    </izvorni_sadrzaj>
    <derivirana_varijabla naziv="DomainObject.Predmet.OstaliListFormatedWithAdress_1">
      <item>Županijsko državno odvjetništvo, Savska cesta 41, 10000 Zagreb punomoćnik sudionika u postupku RH Ministarstvo financija,porezna uprava,Područni ured Zagreb</item>
      <item>Marko Perica, Strossmayerov Trg 8, 10000 Zagreb</item>
      <item>Odvjetničko društvo Borić &amp; partneri d.o.o, Slavonska avenija 6, 10000 Zagreb</item>
    </derivirana_varijabla>
  </DomainObject.Predmet.OstaliListFormatedWithAdress>
  <DomainObject.Predmet.OstaliListFormatedWithAdressOIB>
    <izvorni_sadrzaj>
      <item>Županijsko državno odvjetništvo, OIB 16488001145, Savska cesta 41, 10000 Zagreb punomoćnik sudionika u postupku RH Ministarstvo financija,porezna uprava,Područni ured Zagreb</item>
      <item>Marko Perica, OIB 79941848693, Strossmayerov Trg 8, 10000 Zagreb</item>
      <item>Odvjetničko društvo Borić &amp; partneri d.o.o, OIB 75819777315, Slavonska avenija 6, 10000 Zagreb</item>
    </izvorni_sadrzaj>
    <derivirana_varijabla naziv="DomainObject.Predmet.OstaliListFormatedWithAdressOIB_1">
      <item>Županijsko državno odvjetništvo, OIB 16488001145, Savska cesta 41, 10000 Zagreb punomoćnik sudionika u postupku RH Ministarstvo financija,porezna uprava,Područni ured Zagreb</item>
      <item>Marko Perica, OIB 79941848693, Strossmayerov Trg 8, 10000 Zagreb</item>
      <item>Odvjetničko društvo Borić &amp; partneri d.o.o, OIB 75819777315, Slavonska avenija 6, 10000 Zagreb</item>
    </derivirana_varijabla>
  </DomainObject.Predmet.OstaliListFormatedWithAdressOIB>
  <DomainObject.Predmet.OstaliListNazivFormated>
    <izvorni_sadrzaj>
      <item>Županijsko državno odvjetništvo</item>
      <item>Marko Perica</item>
      <item>Odvjetničko društvo Borić &amp; partneri d.o.o</item>
    </izvorni_sadrzaj>
    <derivirana_varijabla naziv="DomainObject.Predmet.OstaliListNazivFormated_1">
      <item>Županijsko državno odvjetništvo</item>
      <item>Marko Perica</item>
      <item>Odvjetničko društvo Borić &amp; partneri d.o.o</item>
    </derivirana_varijabla>
  </DomainObject.Predmet.OstaliListNazivFormated>
  <DomainObject.Predmet.OstaliListNazivFormatedOIB>
    <izvorni_sadrzaj>
      <item>Županijsko državno odvjetništvo, OIB 16488001145</item>
      <item>Marko Perica, OIB 79941848693</item>
      <item>Odvjetničko društvo Borić &amp; partneri d.o.o, OIB 75819777315</item>
    </izvorni_sadrzaj>
    <derivirana_varijabla naziv="DomainObject.Predmet.OstaliListNazivFormatedOIB_1">
      <item>Županijsko državno odvjetništvo, OIB 16488001145</item>
      <item>Marko Perica, OIB 79941848693</item>
      <item>Odvjetničko društvo Borić &amp; partneri d.o.o, OIB 75819777315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2019.</izvorni_sadrzaj>
    <derivirana_varijabla naziv="DomainObject.Datum_1">23. travnja 2019.</derivirana_varijabla>
  </DomainObject.Datum>
  <DomainObject.PoslovniBrojDokumenta>
    <izvorni_sadrzaj/>
    <derivirana_varijabla naziv="DomainObject.PoslovniBrojDokumenta_1"/>
  </DomainObject.PoslovniBrojDokumenta>
  <DomainObject.Predmet.StrankaIDrugi>
    <izvorni_sadrzaj>RH Ministarstvo financija,porezna uprava,Područni ured Zagreb</izvorni_sadrzaj>
    <derivirana_varijabla naziv="DomainObject.Predmet.StrankaIDrugi_1">RH Ministarstvo financija,porezna uprava,Područni ured Zagreb</derivirana_varijabla>
  </DomainObject.Predmet.StrankaIDrugi>
  <DomainObject.Predmet.ProtustrankaIDrugi>
    <izvorni_sadrzaj>IMELDA MEDIA GRUPA ADRIA  društvo s ograničenom odgovornošću za reklamu i propagandu u stečaju</izvorni_sadrzaj>
    <derivirana_varijabla naziv="DomainObject.Predmet.ProtustrankaIDrugi_1">IMELDA MEDIA GRUPA ADRIA  društvo s ograničenom odgovornošću za reklamu i propagandu u stečaju</derivirana_varijabla>
  </DomainObject.Predmet.ProtustrankaIDrugi>
  <DomainObject.Predmet.StrankaIDrugiAdressOIB>
    <izvorni_sadrzaj>RH Ministarstvo financija,porezna uprava,Područni ured Zagreb, OIB 18683136487, Katančićeva 5, 10000 Zagreb</izvorni_sadrzaj>
    <derivirana_varijabla naziv="DomainObject.Predmet.StrankaIDrugiAdressOIB_1">RH Ministarstvo financija,porezna uprava,Područni ured Zagreb, OIB 18683136487, Katančićeva 5, 10000 Zagreb</derivirana_varijabla>
  </DomainObject.Predmet.StrankaIDrugiAdressOIB>
  <DomainObject.Predmet.ProtustrankaIDrugiAdressOIB>
    <izvorni_sadrzaj>IMELDA MEDIA GRUPA ADRIA  društvo s ograničenom odgovornošću za reklamu i propagandu u stečaju, OIB 87928986677, Nikole Tesle 15, 10000 Zagreb</izvorni_sadrzaj>
    <derivirana_varijabla naziv="DomainObject.Predmet.ProtustrankaIDrugiAdressOIB_1">IMELDA MEDIA GRUPA ADRIA  društvo s ograničenom odgovornošću za reklamu i propagandu u stečaju, OIB 87928986677, Nikole Tesle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uprava,Područni ured Zagreb</item>
      <item>IMELDA MEDIA GRUPA ADRIA  društvo s ograničenom odgovornošću za reklamu i propagandu u stečaju</item>
      <item>Županijsko državno odvjetništvo</item>
      <item>Marko Perica</item>
      <item>Odvjetničko društvo Borić &amp; partneri d.o.o</item>
    </izvorni_sadrzaj>
    <derivirana_varijabla naziv="DomainObject.Predmet.SudioniciListNaziv_1">
      <item>RH Ministarstvo financija,porezna uprava,Područni ured Zagreb</item>
      <item>IMELDA MEDIA GRUPA ADRIA  društvo s ograničenom odgovornošću za reklamu i propagandu u stečaju</item>
      <item>Županijsko državno odvjetništvo</item>
      <item>Marko Perica</item>
      <item>Odvjetničko društvo Borić &amp; partneri d.o.o</item>
    </derivirana_varijabla>
  </DomainObject.Predmet.SudioniciListNaziv>
  <DomainObject.Predmet.SudioniciListAdressOIB>
    <izvorni_sadrzaj>
      <item>RH Ministarstvo financija,porezna uprava,Područni ured Zagreb, OIB 18683136487, Katančićeva 5,10000 Zagreb</item>
      <item>IMELDA MEDIA GRUPA ADRIA  društvo s ograničenom odgovornošću za reklamu i propagandu u stečaju, OIB 87928986677, Nikole Tesle 15,10000 Zagreb</item>
      <item>Županijsko državno odvjetništvo, OIB 16488001145, Savska cesta 41,10000 Zagreb</item>
      <item>Marko Perica, OIB 79941848693, Strossmayerov Trg 8,10000 Zagreb</item>
      <item>Odvjetničko društvo Borić &amp; partneri d.o.o, OIB 75819777315, Slavonska avenija 6,10000 Zagreb</item>
    </izvorni_sadrzaj>
    <derivirana_varijabla naziv="DomainObject.Predmet.SudioniciListAdressOIB_1">
      <item>RH Ministarstvo financija,porezna uprava,Područni ured Zagreb, OIB 18683136487, Katančićeva 5,10000 Zagreb</item>
      <item>IMELDA MEDIA GRUPA ADRIA  društvo s ograničenom odgovornošću za reklamu i propagandu u stečaju, OIB 87928986677, Nikole Tesle 15,10000 Zagreb</item>
      <item>Županijsko državno odvjetništvo, OIB 16488001145, Savska cesta 41,10000 Zagreb</item>
      <item>Marko Perica, OIB 79941848693, Strossmayerov Trg 8,10000 Zagreb</item>
      <item>Odvjetničko društvo Borić &amp; partneri d.o.o, OIB 75819777315,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87928986677</item>
      <item>, OIB 16488001145</item>
      <item>, OIB 79941848693</item>
      <item>, OIB 75819777315</item>
    </izvorni_sadrzaj>
    <derivirana_varijabla naziv="DomainObject.Predmet.SudioniciListNazivOIB_1">
      <item>, OIB 18683136487</item>
      <item>, OIB 87928986677</item>
      <item>, OIB 16488001145</item>
      <item>, OIB 79941848693</item>
      <item>, OIB 75819777315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zvorni_sadrzaj>
    <derivirana_varijabla naziv="DomainObject.Predmet.StecajniUpraviteljiListAddressOIB_1">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ožujka 2019.</izvorni_sadrzaj>
    <derivirana_varijabla naziv="DomainObject.Predmet.DatumZadnjeOdrzaneSudskeRadnje_1">8. ožujka 2019.</derivirana_varijabla>
  </DomainObject.Predmet.DatumZadnjeOdrzaneSudskeRadnje>
  <DomainObject.PredzadnjaOdlukaIzPredmeta.DatumDonosenjaOdluke>
    <izvorni_sadrzaj>18. veljače 2019.</izvorni_sadrzaj>
    <derivirana_varijabla naziv="DomainObject.PredzadnjaOdlukaIzPredmeta.DatumDonosenjaOdluke_1">18. veljače 2019.</derivirana_varijabla>
  </DomainObject.PredzadnjaOdlukaIzPredmeta.DatumDonosenjaOdluke>
  <DomainObject.PredzadnjaOdlukaIzPredmeta.Oznaka>
    <izvorni_sadrzaj>St-1634/2016-75</izvorni_sadrzaj>
    <derivirana_varijabla naziv="DomainObject.PredzadnjaOdlukaIzPredmeta.Oznaka_1">St-1634/2016-75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613FFF-3135-4573-8D38-4F442E1008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637</properties:Words>
  <properties:Characters>3543</properties:Characters>
  <properties:Lines>83</properties:Lines>
  <properties:Paragraphs>30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4549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2019-04-23T10:52:00Z</dcterms:created>
  <dc:creator>Korisnik</dc:creator>
  <cp:lastModifiedBy>Renata Klokočki</cp:lastModifiedBy>
  <cp:lastPrinted>2019-04-23T11:11:00Z</cp:lastPrinted>
  <dcterms:modified xmlns:xsi="http://www.w3.org/2001/XMLSchema-instance" xsi:type="dcterms:W3CDTF">2019-04-23T11:13:00Z</dcterms:modified>
  <cp:revision>5</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(RJEŠENJE - ispravak TABLICE nakon okončanja parnice--IMELDA MEDIA GRUPA.docx)</vt:lpwstr>
  </prop:property>
  <prop:property name="CC_coloring" pid="4" fmtid="{D5CDD505-2E9C-101B-9397-08002B2CF9AE}">
    <vt:bool>false</vt:bool>
  </prop:property>
  <prop:property name="BrojStranica" pid="5" fmtid="{D5CDD505-2E9C-101B-9397-08002B2CF9AE}">
    <vt:i4>2</vt:i4>
  </prop:property>
</prop:Properties>
</file>