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f8bb" w14:paraId="c86f8bb" w:rsidRDefault="00B37B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7B98" w:rsidP="00B37B98" w:rsidR="00AE649C">
      <w:pPr>
        <w:pStyle w:val="Bezproreda"/>
      </w:pPr>
      <w:r>
        <w:t xml:space="preserve">   Republika Hrvatska</w:t>
      </w:r>
    </w:p>
    <w:p w:rsidRDefault="00B37B98" w:rsidP="00B37B98" w:rsidR="00B37B98">
      <w:pPr>
        <w:pStyle w:val="Bezproreda"/>
      </w:pPr>
      <w:r>
        <w:t>Trgovački sud u Bjelovaru</w:t>
      </w:r>
    </w:p>
    <w:p w:rsidRDefault="00B37B98" w:rsidP="00B37B98" w:rsidR="00B37B9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7B98" w:rsidP="00B37B98" w:rsidR="00B37B98">
      <w:pPr>
        <w:pStyle w:val="Bezproreda"/>
      </w:pPr>
    </w:p>
    <w:p w:rsidRDefault="00B37B98" w:rsidP="00B37B98" w:rsidR="00B37B98">
      <w:pPr>
        <w:ind w:firstLine="708" w:left="4248"/>
      </w:pPr>
      <w:r>
        <w:t>Poslovni broj: 1  St-841/2017-15</w:t>
      </w:r>
    </w:p>
    <w:p w:rsidRDefault="00B37B98" w:rsidP="00B37B98" w:rsidR="00B37B98"/>
    <w:p w:rsidRDefault="00B37B98" w:rsidP="00B37B98" w:rsidR="00B37B98">
      <w:pPr>
        <w:jc w:val="center"/>
      </w:pPr>
    </w:p>
    <w:p w:rsidRDefault="00B37B98" w:rsidP="00B37B98" w:rsidR="00B37B98">
      <w:pPr>
        <w:jc w:val="center"/>
      </w:pPr>
      <w:r>
        <w:t>R E P U B L I K A     H R V A T S K A</w:t>
      </w:r>
    </w:p>
    <w:p w:rsidRDefault="00B37B98" w:rsidP="00B37B98" w:rsidR="00B37B98">
      <w:pPr>
        <w:jc w:val="center"/>
      </w:pPr>
    </w:p>
    <w:p w:rsidRDefault="00B37B98" w:rsidP="00B37B98" w:rsidR="00B37B98">
      <w:pPr>
        <w:jc w:val="center"/>
      </w:pPr>
      <w:r>
        <w:t>R J E Š E N J E</w:t>
      </w:r>
    </w:p>
    <w:p w:rsidRDefault="00B37B98" w:rsidP="00B37B98" w:rsidR="00B37B98">
      <w:pPr>
        <w:jc w:val="center"/>
      </w:pPr>
    </w:p>
    <w:p w:rsidRDefault="00B37B98" w:rsidP="00B37B98" w:rsidR="00B37B98">
      <w:pPr>
        <w:ind w:firstLine="708"/>
      </w:pPr>
      <w:r>
        <w:t xml:space="preserve">Trgovački sud u Bjelovaru,  po sucu pojedincu Branki Pleskalt, u predmetu stečaja nad Stečajnom masom iza dužnika INTENTIO d.o.o. za proizvodnju, trgovinu i usluge u stečaju, </w:t>
      </w:r>
      <w:proofErr w:type="spellStart"/>
      <w:r>
        <w:t>Bistrinci</w:t>
      </w:r>
      <w:proofErr w:type="spellEnd"/>
      <w:r>
        <w:t xml:space="preserve">, Fiskulturna 12, OIB: 53697602985, temeljem članka 342, stavak l. Zakona o parničnom postupku, 15. svibnja  2018.  </w:t>
      </w:r>
    </w:p>
    <w:p w:rsidRDefault="00B37B98" w:rsidP="00B37B98" w:rsidR="00B37B98"/>
    <w:p w:rsidRDefault="00B37B98" w:rsidP="00B37B98" w:rsidR="00B37B98">
      <w:pPr>
        <w:jc w:val="center"/>
      </w:pPr>
      <w:r>
        <w:t>r i j e š i o     j e</w:t>
      </w:r>
    </w:p>
    <w:p w:rsidRDefault="00B37B98" w:rsidP="00B37B98" w:rsidR="00B37B98"/>
    <w:p w:rsidRDefault="00B37B98" w:rsidP="00B37B98" w:rsidR="00B37B98">
      <w:pPr>
        <w:ind w:firstLine="851"/>
      </w:pPr>
      <w:r>
        <w:rPr>
          <w:b/>
        </w:rPr>
        <w:t>1.</w:t>
      </w:r>
      <w:r>
        <w:t xml:space="preserve"> Ispravlja se  Zaključak  ovog suda poslovni broj: 1 St-841/2017-14 od  14. svibnja  2018. godine i to na način da u </w:t>
      </w:r>
      <w:proofErr w:type="spellStart"/>
      <w:r>
        <w:t>toč</w:t>
      </w:r>
      <w:proofErr w:type="spellEnd"/>
      <w:r>
        <w:t>. 11</w:t>
      </w:r>
      <w:r>
        <w:t>.</w:t>
      </w:r>
      <w:bookmarkStart w:name="_GoBack" w:id="0"/>
      <w:bookmarkEnd w:id="0"/>
      <w:r>
        <w:t xml:space="preserve"> umjesto "…stečajnim upraviteljem Franjom Otročak na broj: 098 343 167… " treba stajati ……"…stečajnim upraviteljem Vladom Šokac na broj: 098 356 845." </w:t>
      </w:r>
    </w:p>
    <w:p w:rsidRDefault="00B37B98" w:rsidP="00B37B98" w:rsidR="00B37B98"/>
    <w:p w:rsidRDefault="00B37B98" w:rsidP="00B37B98" w:rsidR="00B37B98">
      <w:pPr>
        <w:ind w:firstLine="708"/>
      </w:pPr>
      <w:r>
        <w:rPr>
          <w:b/>
        </w:rPr>
        <w:t>2.</w:t>
      </w:r>
      <w:r>
        <w:t xml:space="preserve">  U ostalom dijelu  Zaključak ostaje neizmijenjen.</w:t>
      </w:r>
    </w:p>
    <w:p w:rsidRDefault="00B37B98" w:rsidP="00B37B98" w:rsidR="00B37B98"/>
    <w:p w:rsidRDefault="00B37B98" w:rsidP="00B37B98" w:rsidR="00B37B98">
      <w:pPr>
        <w:jc w:val="center"/>
      </w:pPr>
      <w:r>
        <w:t>Obrazloženje</w:t>
      </w:r>
    </w:p>
    <w:p w:rsidRDefault="00B37B98" w:rsidP="00B37B98" w:rsidR="00B37B98">
      <w:pPr>
        <w:jc w:val="center"/>
      </w:pPr>
    </w:p>
    <w:p w:rsidRDefault="00B37B98" w:rsidP="00B37B98" w:rsidR="00B37B98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B37B98" w:rsidP="00B37B98" w:rsidR="00B37B98"/>
    <w:p w:rsidRDefault="00B37B98" w:rsidP="00B37B98" w:rsidR="00B37B98">
      <w:pPr>
        <w:ind w:firstLine="708"/>
      </w:pPr>
      <w:r>
        <w:t>U Bjelovaru, 15.  svibnja  2018.</w:t>
      </w:r>
    </w:p>
    <w:p w:rsidRDefault="00B37B98" w:rsidP="00B37B98" w:rsidR="00B37B98"/>
    <w:p w:rsidRDefault="00B37B98" w:rsidP="00B37B98" w:rsidR="00B37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7B98" w:rsidP="00B37B98" w:rsidR="00B37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</w:t>
      </w:r>
      <w:r>
        <w:t>v.r.</w:t>
      </w:r>
    </w:p>
    <w:p w:rsidRDefault="00B37B98" w:rsidP="00B37B98" w:rsidR="00B37B98"/>
    <w:p w:rsidRDefault="00B37B98" w:rsidP="00B37B98" w:rsidR="00B37B98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37B98" w:rsidP="00B37B98" w:rsidR="00B37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B37B98" w:rsidP="00B37B98" w:rsidR="00B37B98"/>
    <w:p w:rsidRDefault="00B37B98" w:rsidP="00B37B98" w:rsidR="00B37B98">
      <w:pPr>
        <w:ind w:firstLine="708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B37B98" w:rsidP="00B37B98" w:rsidR="00B37B9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B98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7B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7B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61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St-841/2017-15</izvorni_sadrzaj>
    <derivirana_varijabla naziv="DomainObject.Oznaka_1">St-841/2017-15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12., 31551 Bistrinci</izvorni_sadrzaj>
    <derivirana_varijabla naziv="DomainObject.Predmet.StrankaFormatedWithAdress_1"> Vlado Šokac, Fiskulturna 12., 31551 Bistrinci</derivirana_varijabla>
  </DomainObject.Predmet.StrankaFormatedWithAdress>
  <DomainObject.Predmet.StrankaFormatedWithAdressOIB>
    <izvorni_sadrzaj> Vlado Šokac, OIB 95457319937, Fiskulturna 12., 31551 Bistrinci</izvorni_sadrzaj>
    <derivirana_varijabla naziv="DomainObject.Predmet.StrankaFormatedWithAdressOIB_1"> Vlado Šokac, OIB 95457319937, Fiskulturna 12., 31551 Bistrinci</derivirana_varijabla>
  </DomainObject.Predmet.StrankaFormatedWithAdressOIB>
  <DomainObject.Predmet.StrankaWithAdress>
    <izvorni_sadrzaj>Vlado Šokac Fiskulturna 12.,31551 Bistrinci</izvorni_sadrzaj>
    <derivirana_varijabla naziv="DomainObject.Predmet.StrankaWithAdress_1">Vlado Šokac Fiskulturna 12.,31551 Bistrinci</derivirana_varijabla>
  </DomainObject.Predmet.StrankaWithAdress>
  <DomainObject.Predmet.StrankaWithAdressOIB>
    <izvorni_sadrzaj>Vlado Šokac, OIB 95457319937, Fiskulturna 12.,31551 Bistrinci</izvorni_sadrzaj>
    <derivirana_varijabla naziv="DomainObject.Predmet.StrankaWithAdressOIB_1">Vlado Šokac, OIB 95457319937, Fiskulturna 12.,31551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12., 31551 Bistrinci</item>
    </izvorni_sadrzaj>
    <derivirana_varijabla naziv="DomainObject.Predmet.StrankaListFormatedWithAdress_1">
      <item>Vlado Šokac, Fiskulturna 12., 31551 Bistrinci</item>
    </derivirana_varijabla>
  </DomainObject.Predmet.StrankaListFormatedWithAdress>
  <DomainObject.Predmet.StrankaListFormatedWithAdressOIB>
    <izvorni_sadrzaj>
      <item>Vlado Šokac, OIB 95457319937, Fiskulturna 12., 31551 Bistrinci</item>
    </izvorni_sadrzaj>
    <derivirana_varijabla naziv="DomainObject.Predmet.StrankaListFormatedWithAdressOIB_1">
      <item>Vlado Šokac, OIB 95457319937, Fiskulturna 12.,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  <item>Vlado Šokac stečajni upravitelj stečajne mase</item>
      <item>Općinski sud u Bjelovaru, Zemljišnoknjižni odjel</item>
    </izvorni_sadrzaj>
    <derivirana_varijabla naziv="DomainObject.Predmet.OstaliListFormated_1">
      <item>Darko Hlupić</item>
      <item>Vlado Šokac stečajni upravitelj stečajne mase</item>
      <item>Općinski sud u Bjelovaru, Zemljišnoknjižni odjel</item>
    </derivirana_varijabla>
  </DomainObject.Predmet.OstaliListFormated>
  <DomainObject.Predmet.OstaliListFormatedOIB>
    <izvorni_sadrzaj>
      <item>Darko Hlupić, OIB 69084011707</item>
      <item>Vlado Šokac stečajni upravitelj stečajne mase, OIB 95457319937</item>
      <item>Općinski sud u Bjelovaru, Zemljišnoknjižni odjel</item>
    </izvorni_sadrzaj>
    <derivirana_varijabla naziv="DomainObject.Predmet.OstaliListFormatedOIB_1">
      <item>Darko Hlupić, OIB 69084011707</item>
      <item>Vlado Šokac stečajni upravitelj stečajne mase, OIB 95457319937</item>
      <item>Općinski sud u Bjelovaru, Zemljišnoknjižni odjel</item>
    </derivirana_varijabla>
  </DomainObject.Predmet.OstaliListFormatedOIB>
  <DomainObject.Predmet.OstaliListFormatedWithAdress>
    <izvorni_sadrzaj>
      <item>Darko Hlupić, G. Ninskog 9., 43000 Bjelovar</item>
      <item>Vlado Šokac stečajni upravitelj stečajne mase, Fuskulturna 12., 31551 Bistrinci</item>
      <item>Općinski sud u Bjelovaru, Zemljišnoknjižni odjel, ., 43000 Bjelovar</item>
    </izvorni_sadrzaj>
    <derivirana_varijabla naziv="DomainObject.Predmet.OstaliListFormatedWithAdress_1">
      <item>Darko Hlupić, G. Ninskog 9., 43000 Bjelovar</item>
      <item>Vlado Šokac stečajni upravitelj stečajne mase, Fuskulturna 12., 31551 Bistrinci</item>
      <item>Općinski sud u Bjelovaru, Zemljišnoknjižni odjel, ., 43000 Bjelovar</item>
    </derivirana_varijabla>
  </DomainObject.Predmet.OstaliListFormatedWithAdress>
  <DomainObject.Predmet.OstaliListFormatedWithAdressOIB>
    <izvorni_sadrzaj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</izvorni_sadrzaj>
    <derivirana_varijabla naziv="DomainObject.Predmet.OstaliListFormatedWithAdressOIB_1"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</derivirana_varijabla>
  </DomainObject.Predmet.OstaliListFormatedWithAdressOIB>
  <DomainObject.Predmet.OstaliListNazivFormated>
    <izvorni_sadrzaj>
      <item>Darko Hlupić</item>
      <item>Vlado Šokac stečajni upravitelj stečajne mase</item>
      <item>Općinski sud u Bjelovaru, Zemljišnoknjižni odjel</item>
    </izvorni_sadrzaj>
    <derivirana_varijabla naziv="DomainObject.Predmet.OstaliListNazivFormated_1">
      <item>Darko Hlupić</item>
      <item>Vlado Šokac stečajni upravitelj stečajne mase</item>
      <item>Općinski sud u Bjelovaru, Zemljišnoknjižni odjel</item>
    </derivirana_varijabla>
  </DomainObject.Predmet.OstaliListNazivFormated>
  <DomainObject.Predmet.OstaliListNazivFormatedOIB>
    <izvorni_sadrzaj>
      <item>Darko Hlupić, OIB 69084011707</item>
      <item>Vlado Šokac stečajni upravitelj stečajne mase, OIB 95457319937</item>
      <item>Općinski sud u Bjelovaru, Zemljišnoknjižni odjel</item>
    </izvorni_sadrzaj>
    <derivirana_varijabla naziv="DomainObject.Predmet.OstaliListNazivFormatedOIB_1">
      <item>Darko Hlupić, OIB 69084011707</item>
      <item>Vlado Šokac stečajni upravitelj stečajne mase, OIB 95457319937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St-841/2017-15</izvorni_sadrzaj>
    <derivirana_varijabla naziv="DomainObject.PoslovniBrojDokumenta_1">St-841/2017-15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>Vlado Šokac, OIB 95457319937, Fiskulturna 12., 31551 Bistrinci</izvorni_sadrzaj>
    <derivirana_varijabla naziv="DomainObject.Predmet.StrankaIDrugiAdressOIB_1">Vlado Šokac, OIB 95457319937, Fiskulturna 12., 31551 Bistrinci</derivirana_varijabla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</izvorni_sadrzaj>
    <derivirana_varijabla naziv="DomainObject.Predmet.SudioniciListNaziv_1"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90417-AF94-4380-91D8-AC6D229DA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1080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St-841/2017-15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