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ea68" w14:paraId="442ea68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1D44EF">
        <w:rPr>
          <w:rFonts w:hAnsi="Times New Roman" w:ascii="Times New Roman"/>
          <w:color w:val="auto"/>
          <w:sz w:val="24"/>
          <w:szCs w:val="24"/>
          <w:lang w:val="pl-PL"/>
        </w:rPr>
        <w:t>3104/16-14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DC520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3970D8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</w:t>
      </w:r>
      <w:r w:rsidR="00737E32" w:rsidRPr="001F4307">
        <w:rPr>
          <w:rFonts w:hAnsi="Times New Roman" w:ascii="Times New Roman"/>
          <w:color w:val="auto"/>
          <w:sz w:val="24"/>
          <w:szCs w:val="24"/>
        </w:rPr>
        <w:t xml:space="preserve">prethodnom postupku radi utvrđivanja uvjeta za  otvaranje stečajnog postupka nad dužnikom </w:t>
      </w:r>
      <w:r w:rsidR="001F4307" w:rsidRPr="001F4307">
        <w:rPr>
          <w:rFonts w:hAnsi="Times New Roman" w:ascii="Times New Roman"/>
          <w:color w:val="auto"/>
          <w:sz w:val="24"/>
          <w:szCs w:val="24"/>
        </w:rPr>
        <w:t>PILOT AUTOTRANS j. d. o. o., Brezje, Karabljeva 11, OIB 57919624626</w:t>
      </w:r>
      <w:r w:rsidR="00A02F6D" w:rsidRPr="001F4307">
        <w:rPr>
          <w:rFonts w:hAnsi="Times New Roman" w:ascii="Times New Roman"/>
          <w:color w:val="auto"/>
          <w:sz w:val="24"/>
          <w:szCs w:val="24"/>
        </w:rPr>
        <w:t>, 18</w:t>
      </w:r>
      <w:r w:rsidR="003970D8" w:rsidRPr="001F4307">
        <w:rPr>
          <w:rFonts w:hAnsi="Times New Roman" w:ascii="Times New Roman"/>
          <w:color w:val="auto"/>
          <w:sz w:val="24"/>
          <w:szCs w:val="24"/>
        </w:rPr>
        <w:t xml:space="preserve">. svibnja </w:t>
      </w:r>
      <w:r w:rsidR="003970D8" w:rsidRPr="00DC520A">
        <w:rPr>
          <w:rFonts w:hAnsi="Times New Roman" w:ascii="Times New Roman"/>
          <w:color w:val="auto"/>
          <w:sz w:val="24"/>
          <w:szCs w:val="24"/>
        </w:rPr>
        <w:t>2017.</w:t>
      </w:r>
    </w:p>
    <w:p w:rsidRDefault="00737E32" w:rsidP="00E2213A" w:rsidR="00737E32" w:rsidRPr="00DC520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9C74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9C749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1F4307" w:rsidRPr="001F4307">
        <w:rPr>
          <w:rFonts w:hAnsi="Times New Roman" w:ascii="Times New Roman"/>
          <w:color w:val="auto"/>
          <w:sz w:val="24"/>
          <w:szCs w:val="24"/>
        </w:rPr>
        <w:t>PILOT AUTOTRANS j. d. o. o., Brezje, Karabljeva 11, OIB 57919624626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E2213A" w:rsidP="00E2213A" w:rsidR="00D0402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F96CF4">
        <w:rPr>
          <w:rFonts w:hAnsi="Times New Roman" w:ascii="Times New Roman"/>
          <w:color w:val="auto"/>
          <w:sz w:val="24"/>
          <w:szCs w:val="24"/>
        </w:rPr>
        <w:t>Jozo Brčić, Zagreb, Horvaćanska cesta 146a, OIB 08987900956.</w:t>
      </w:r>
    </w:p>
    <w:p w:rsidRDefault="00E2213A" w:rsidP="00AD6F38" w:rsidR="00E2213A" w:rsidRPr="009C7492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3. Zaključuje se stečajni postupak nad dužnikom </w:t>
      </w:r>
      <w:r w:rsidR="001F4307" w:rsidRPr="001F4307">
        <w:rPr>
          <w:rFonts w:hAnsi="Times New Roman" w:ascii="Times New Roman"/>
          <w:color w:val="auto"/>
          <w:sz w:val="24"/>
          <w:szCs w:val="24"/>
        </w:rPr>
        <w:t>PILOT AUTOTRANS j. d. o. o., Brezje, Karabljeva 11, OIB 57919624626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E2213A" w:rsidP="00E2213A" w:rsidR="00E2213A" w:rsidRPr="009C7492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96CF4" w:rsidP="00F96CF4" w:rsidR="00F96CF4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>
        <w:rPr>
          <w:rFonts w:hAnsi="Times New Roman" w:ascii="Times New Roman"/>
          <w:color w:val="auto"/>
          <w:sz w:val="24"/>
          <w:szCs w:val="24"/>
        </w:rPr>
        <w:t>29. ožujka 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FINA), podnio je ovom sudu zahtjev za provedbu stečajnog postupka nad gore navedenom pravnom osobom.</w:t>
      </w:r>
    </w:p>
    <w:p w:rsidRDefault="00F96CF4" w:rsidP="00F96CF4" w:rsidR="00F96CF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166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35.845,77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96CF4" w:rsidP="00F96CF4" w:rsidR="00F96CF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F96CF4" w:rsidP="00F96CF4" w:rsidR="00F96CF4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115 Stečajnog zakona valjalo donijeti rješenje o pokretanju prethodnog postupka radi utvrđivanja uvjeta za otvaranje stečajnog postupka nad dužnikom.</w:t>
      </w:r>
    </w:p>
    <w:p w:rsidRDefault="00F96CF4" w:rsidP="00F96CF4" w:rsidR="00F96CF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St-3104/16</w:t>
      </w:r>
      <w:r w:rsidR="005D5768">
        <w:rPr>
          <w:rFonts w:hAnsi="Times New Roman" w:ascii="Times New Roman"/>
          <w:color w:val="auto"/>
          <w:sz w:val="24"/>
          <w:szCs w:val="24"/>
          <w:lang w:val="hr-HR"/>
        </w:rPr>
        <w:t>-6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od 16</w:t>
      </w:r>
      <w:r w:rsidR="005D5768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E2213A" w:rsidP="00E2213A" w:rsidR="00FA104B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186E55" w:rsidP="005D5768" w:rsidR="005D576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D576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5D5768">
        <w:rPr>
          <w:rFonts w:hAnsi="Times New Roman" w:ascii="Times New Roman"/>
          <w:color w:val="auto"/>
          <w:sz w:val="24"/>
          <w:szCs w:val="24"/>
          <w:lang w:val="hr-HR"/>
        </w:rPr>
        <w:t>održanom 22. ožujka 2017</w:t>
      </w:r>
      <w:r w:rsidR="005D576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5D576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5D576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5D5768" w:rsidP="005D5768" w:rsidR="005D57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>
        <w:rPr>
          <w:rFonts w:hAnsi="Times New Roman" w:ascii="Times New Roman"/>
          <w:color w:val="auto"/>
          <w:sz w:val="24"/>
          <w:szCs w:val="24"/>
          <w:lang w:val="hr-HR"/>
        </w:rPr>
        <w:t>Iz Prijedloga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FINA-e proizlazi da dužnik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ima jednog zaposlenika i nema otvorenih računa.</w:t>
      </w:r>
    </w:p>
    <w:p w:rsidRDefault="00E2213A" w:rsidP="005D5768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CB6D06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A02F6D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="00D957A5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405CBE" w:rsidP="00AB7A2F" w:rsidR="00405CBE" w:rsidRPr="00405CB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05CB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05CBE" w:rsidP="00995CE9" w:rsidR="00405CBE" w:rsidRPr="00405CB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0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5CB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05CB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405CBE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405CBE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 w:rsidRPr="00186E55">
    <w:pPr>
      <w:pStyle w:val="Zaglavlje"/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</w:r>
    <w:r w:rsidRPr="00186E55">
      <w:rPr>
        <w:rFonts w:hAnsi="Times New Roman" w:ascii="Times New Roman"/>
        <w:color w:val="auto"/>
        <w:sz w:val="24"/>
        <w:szCs w:val="24"/>
      </w:rPr>
      <w:t xml:space="preserve">                                                                         </w:t>
    </w:r>
    <w:r w:rsidR="00186E55">
      <w:rPr>
        <w:rFonts w:hAnsi="Times New Roman" w:ascii="Times New Roman"/>
        <w:color w:val="auto"/>
        <w:sz w:val="24"/>
        <w:szCs w:val="24"/>
      </w:rPr>
      <w:t xml:space="preserve">                                            </w:t>
    </w:r>
    <w:r w:rsidRPr="00186E55">
      <w:rPr>
        <w:rFonts w:hAnsi="Times New Roman" w:ascii="Times New Roman"/>
        <w:color w:val="auto"/>
        <w:sz w:val="24"/>
        <w:szCs w:val="24"/>
      </w:rPr>
      <w:t>7 St-</w:t>
    </w:r>
    <w:r w:rsidR="001D44EF">
      <w:rPr>
        <w:rFonts w:hAnsi="Times New Roman" w:ascii="Times New Roman"/>
        <w:color w:val="auto"/>
        <w:sz w:val="24"/>
        <w:szCs w:val="24"/>
      </w:rPr>
      <w:t>3104</w:t>
    </w:r>
    <w:r w:rsidR="002B0649">
      <w:rPr>
        <w:rFonts w:hAnsi="Times New Roman" w:ascii="Times New Roman"/>
        <w:color w:val="auto"/>
        <w:sz w:val="24"/>
        <w:szCs w:val="24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B1D88"/>
    <w:rsid w:val="000E093E"/>
    <w:rsid w:val="000E71DB"/>
    <w:rsid w:val="00101496"/>
    <w:rsid w:val="00102EBB"/>
    <w:rsid w:val="00114082"/>
    <w:rsid w:val="001218D5"/>
    <w:rsid w:val="00186E55"/>
    <w:rsid w:val="001D44EF"/>
    <w:rsid w:val="001E5A2C"/>
    <w:rsid w:val="001F4307"/>
    <w:rsid w:val="002256D8"/>
    <w:rsid w:val="00266C0E"/>
    <w:rsid w:val="002B0649"/>
    <w:rsid w:val="002C62C4"/>
    <w:rsid w:val="002C7956"/>
    <w:rsid w:val="002E299E"/>
    <w:rsid w:val="003450C6"/>
    <w:rsid w:val="00346C0F"/>
    <w:rsid w:val="00355BF4"/>
    <w:rsid w:val="003779F0"/>
    <w:rsid w:val="003970D8"/>
    <w:rsid w:val="003C7FDE"/>
    <w:rsid w:val="003F3376"/>
    <w:rsid w:val="00404DEA"/>
    <w:rsid w:val="00405CBE"/>
    <w:rsid w:val="00443FA5"/>
    <w:rsid w:val="00446169"/>
    <w:rsid w:val="00464B89"/>
    <w:rsid w:val="004748D2"/>
    <w:rsid w:val="00482513"/>
    <w:rsid w:val="004A5C78"/>
    <w:rsid w:val="004C3B7F"/>
    <w:rsid w:val="00520A1F"/>
    <w:rsid w:val="00545587"/>
    <w:rsid w:val="00584E68"/>
    <w:rsid w:val="005B26BC"/>
    <w:rsid w:val="005C5019"/>
    <w:rsid w:val="005D5768"/>
    <w:rsid w:val="006031BB"/>
    <w:rsid w:val="00642D18"/>
    <w:rsid w:val="00654661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9027EE"/>
    <w:rsid w:val="00966A94"/>
    <w:rsid w:val="009C7492"/>
    <w:rsid w:val="009D1236"/>
    <w:rsid w:val="00A02F6D"/>
    <w:rsid w:val="00A707C8"/>
    <w:rsid w:val="00A86503"/>
    <w:rsid w:val="00AA33F3"/>
    <w:rsid w:val="00AA6FB4"/>
    <w:rsid w:val="00AB13F0"/>
    <w:rsid w:val="00AB69C3"/>
    <w:rsid w:val="00AD478B"/>
    <w:rsid w:val="00AD6F38"/>
    <w:rsid w:val="00AF7F42"/>
    <w:rsid w:val="00B02FF6"/>
    <w:rsid w:val="00B378C7"/>
    <w:rsid w:val="00B40502"/>
    <w:rsid w:val="00B67AEC"/>
    <w:rsid w:val="00BC3D02"/>
    <w:rsid w:val="00BC5661"/>
    <w:rsid w:val="00BC5DBF"/>
    <w:rsid w:val="00BE39D2"/>
    <w:rsid w:val="00BF1DE4"/>
    <w:rsid w:val="00C11A6A"/>
    <w:rsid w:val="00C24B41"/>
    <w:rsid w:val="00C312BC"/>
    <w:rsid w:val="00C763EC"/>
    <w:rsid w:val="00CA1251"/>
    <w:rsid w:val="00CB6D06"/>
    <w:rsid w:val="00CD0A15"/>
    <w:rsid w:val="00D0402C"/>
    <w:rsid w:val="00D16393"/>
    <w:rsid w:val="00D27911"/>
    <w:rsid w:val="00D4478E"/>
    <w:rsid w:val="00D579C8"/>
    <w:rsid w:val="00D72B53"/>
    <w:rsid w:val="00D85964"/>
    <w:rsid w:val="00D929C0"/>
    <w:rsid w:val="00D957A5"/>
    <w:rsid w:val="00DA14DE"/>
    <w:rsid w:val="00DC520A"/>
    <w:rsid w:val="00E11F9B"/>
    <w:rsid w:val="00E2213A"/>
    <w:rsid w:val="00EB45A0"/>
    <w:rsid w:val="00EC515F"/>
    <w:rsid w:val="00F37147"/>
    <w:rsid w:val="00F517D6"/>
    <w:rsid w:val="00F52BBF"/>
    <w:rsid w:val="00F77357"/>
    <w:rsid w:val="00F95057"/>
    <w:rsid w:val="00F96CF4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05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CB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CB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CB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CB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05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C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CB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C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CB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3104</izvorni_sadrzaj>
    <derivirana_varijabla naziv="DomainObject.Predmet.Broj_1">3104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St-3104/2016</izvorni_sadrzaj>
    <derivirana_varijabla naziv="DomainObject.Predmet.OznakaBroj_1">St-3104/2016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PILOT AUTOTRANS jednostavno društvo s ograničenom odgovornošću za usluge</izvorni_sadrzaj>
    <derivirana_varijabla naziv="DomainObject.Predmet.ProtustrankaFormated_1">  PILOT AUTOTRANS jednostavno društvo s ograničenom odgovornošću za usluge</derivirana_varijabla>
  </DomainObject.Predmet.ProtustrankaFormated>
  <DomainObject.Predmet.ProtustrankaFormatedOIB>
    <izvorni_sadrzaj>  PILOT AUTOTRANS jednostavno društvo s ograničenom odgovornošću za usluge, OIB 57919624626</izvorni_sadrzaj>
    <derivirana_varijabla naziv="DomainObject.Predmet.ProtustrankaFormatedOIB_1">  PILOT AUTOTRANS jednostavno društvo s ograničenom odgovornošću za usluge, OIB 57919624626</derivirana_varijabla>
  </DomainObject.Predmet.ProtustrankaFormatedOIB>
  <DomainObject.Predmet.ProtustrankaFormatedWithAdress>
    <izvorni_sadrzaj> PILOT AUTOTRANS jednostavno društvo s ograničenom odgovornošću za usluge, Karabljeva 11, 10431 Brezje</izvorni_sadrzaj>
    <derivirana_varijabla naziv="DomainObject.Predmet.ProtustrankaFormatedWithAdress_1"> PILOT AUTOTRANS jednostavno društvo s ograničenom odgovornošću za usluge, Karabljeva 11, 10431 Brezje</derivirana_varijabla>
  </DomainObject.Predmet.ProtustrankaFormatedWithAdress>
  <DomainObject.Predmet.ProtustrankaFormatedWithAdressOIB>
    <izvorni_sadrzaj> PILOT AUTOTRANS jednostavno društvo s ograničenom odgovornošću za usluge, OIB 57919624626, Karabljeva 11, 10431 Brezje</izvorni_sadrzaj>
    <derivirana_varijabla naziv="DomainObject.Predmet.ProtustrankaFormatedWithAdressOIB_1"> PILOT AUTOTRANS jednostavno društvo s ograničenom odgovornošću za usluge, OIB 57919624626, Karabljeva 11, 10431 Brezje</derivirana_varijabla>
  </DomainObject.Predmet.ProtustrankaFormatedWithAdressOIB>
  <DomainObject.Predmet.ProtustrankaWithAdress>
    <izvorni_sadrzaj>PILOT AUTOTRANS jednostavno društvo s ograničenom odgovornošću za usluge Karabljeva 11, 10431 Brezje</izvorni_sadrzaj>
    <derivirana_varijabla naziv="DomainObject.Predmet.ProtustrankaWithAdress_1">PILOT AUTOTRANS jednostavno društvo s ograničenom odgovornošću za usluge Karabljeva 11, 10431 Brezje</derivirana_varijabla>
  </DomainObject.Predmet.ProtustrankaWithAdress>
  <DomainObject.Predmet.ProtustrankaWithAdressOIB>
    <izvorni_sadrzaj>PILOT AUTOTRANS jednostavno društvo s ograničenom odgovornošću za usluge, OIB 57919624626, Karabljeva 11, 10431 Brezje</izvorni_sadrzaj>
    <derivirana_varijabla naziv="DomainObject.Predmet.ProtustrankaWithAdressOIB_1">PILOT AUTOTRANS jednostavno društvo s ograničenom odgovornošću za usluge, OIB 57919624626, Karabljeva 11, 10431 Brezje</derivirana_varijabla>
  </DomainObject.Predmet.ProtustrankaWithAdressOIB>
  <DomainObject.Predmet.ProtustrankaNazivFormated>
    <izvorni_sadrzaj>PILOT AUTOTRANS jednostavno društvo s ograničenom odgovornošću za usluge</izvorni_sadrzaj>
    <derivirana_varijabla naziv="DomainObject.Predmet.ProtustrankaNazivFormated_1">PILOT AUTOTRANS jednostavno društvo s ograničenom odgovornošću za usluge</derivirana_varijabla>
  </DomainObject.Predmet.ProtustrankaNazivFormated>
  <DomainObject.Predmet.ProtustrankaNazivFormatedOIB>
    <izvorni_sadrzaj>PILOT AUTOTRANS jednostavno društvo s ograničenom odgovornošću za usluge, OIB 57919624626</izvorni_sadrzaj>
    <derivirana_varijabla naziv="DomainObject.Predmet.ProtustrankaNazivFormatedOIB_1">PILOT AUTOTRANS jednostavno društvo s ograničenom odgovornošću za usluge, OIB 57919624626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Jozo Jurič; vjerovnici</izvorni_sadrzaj>
    <derivirana_varijabla naziv="DomainObject.Predmet.StrankaFormated_1">  FINA Regionalni centar Zagreb; Jozo Jurič; vjerovnici</derivirana_varijabla>
  </DomainObject.Predmet.StrankaFormated>
  <DomainObject.Predmet.StrankaFormatedOIB>
    <izvorni_sadrzaj>  FINA Regionalni centar Zagreb, OIB 85821130368; Jozo Jurič, OIB 29782413398; vjerovnici</izvorni_sadrzaj>
    <derivirana_varijabla naziv="DomainObject.Predmet.StrankaFormatedOIB_1">  FINA Regionalni centar Zagreb, OIB 85821130368; Jozo Jurič, OIB 29782413398; vjerovnici</derivirana_varijabla>
  </DomainObject.Predmet.StrankaFormatedOIB>
  <DomainObject.Predmet.StrankaFormatedWithAdress>
    <izvorni_sadrzaj> FINA Regionalni centar Zagreb, Trg svibanjskih žrtava 1995. br. 1, 10000 Zagreb; Jozo Jurič, Karabljeva 11, 10431 Brezje; vjerovnici</izvorni_sadrzaj>
    <derivirana_varijabla naziv="DomainObject.Predmet.StrankaFormatedWithAdress_1"> FINA Regionalni centar Zagreb, Trg svibanjskih žrtava 1995. br. 1, 10000 Zagreb; Jozo Jurič, Karabljeva 11, 10431 Brezje; vjerovnici</derivirana_varijabla>
  </DomainObject.Predmet.StrankaFormatedWithAdress>
  <DomainObject.Predmet.StrankaFormatedWithAdressOIB>
    <izvorni_sadrzaj> FINA Regionalni centar Zagreb, OIB 85821130368, Trg svibanjskih žrtava 1995. br. 1, 10000 Zagreb; Jozo Jurič, OIB 29782413398, Karabljeva 11, 10431 Brezje; vjerovnici</izvorni_sadrzaj>
    <derivirana_varijabla naziv="DomainObject.Predmet.StrankaFormatedWithAdressOIB_1"> FINA Regionalni centar Zagreb, OIB 85821130368, Trg svibanjskih žrtava 1995. br. 1, 10000 Zagreb; Jozo Jurič, OIB 29782413398, Karabljeva 11, 10431 Brezje; vjerovnici</derivirana_varijabla>
  </DomainObject.Predmet.StrankaFormatedWithAdressOIB>
  <DomainObject.Predmet.StrankaWithAdress>
    <izvorni_sadrzaj>FINA Regionalni centar Zagreb Trg svibanjskih žrtava 1995. br. 1,10000 Zagreb,Jozo Jurič Karabljeva 11,10431 Brezje,vjerovnici </izvorni_sadrzaj>
    <derivirana_varijabla naziv="DomainObject.Predmet.StrankaWithAdress_1">FINA Regionalni centar Zagreb Trg svibanjskih žrtava 1995. br. 1,10000 Zagreb,Jozo Jurič Karabljeva 11,10431 Brezje,vjerovnici </derivirana_varijabla>
  </DomainObject.Predmet.StrankaWithAdress>
  <DomainObject.Predmet.StrankaWithAdressOIB>
    <izvorni_sadrzaj>FINA Regionalni centar Zagreb, OIB 85821130368, Trg svibanjskih žrtava 1995. br. 1,10000 Zagreb,Jozo Jurič, OIB 29782413398, Karabljeva 11,10431 Brezje,vjerovnici</izvorni_sadrzaj>
    <derivirana_varijabla naziv="DomainObject.Predmet.StrankaWithAdressOIB_1">FINA Regionalni centar Zagreb, OIB 85821130368, Trg svibanjskih žrtava 1995. br. 1,10000 Zagreb,Jozo Jurič, OIB 29782413398, Karabljeva 11,10431 Brezje,vjerovnici</derivirana_varijabla>
  </DomainObject.Predmet.StrankaWithAdressOIB>
  <DomainObject.Predmet.StrankaNazivFormated>
    <izvorni_sadrzaj>FINA Regionalni centar Zagreb,Jozo Jurič,vjerovnici</izvorni_sadrzaj>
    <derivirana_varijabla naziv="DomainObject.Predmet.StrankaNazivFormated_1">FINA Regionalni centar Zagreb,Jozo Jurič,vjerovnici</derivirana_varijabla>
  </DomainObject.Predmet.StrankaNazivFormated>
  <DomainObject.Predmet.StrankaNazivFormatedOIB>
    <izvorni_sadrzaj>FINA Regionalni centar Zagreb, OIB 85821130368,Jozo Jurič, OIB 29782413398,vjerovnici</izvorni_sadrzaj>
    <derivirana_varijabla naziv="DomainObject.Predmet.StrankaNazivFormatedOIB_1">FINA Regionalni centar Zagreb, OIB 85821130368,Jozo Jurič, OIB 29782413398,vjerovnici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Jozo Jurič</item>
      <item>vjerovnici</item>
    </izvorni_sadrzaj>
    <derivirana_varijabla naziv="DomainObject.Predmet.StrankaListFormated_1">
      <item>FINA Regionalni centar Zagreb</item>
      <item>Jozo Jurič</item>
      <item>vjerovnici</item>
    </derivirana_varijabla>
  </DomainObject.Predmet.StrankaListFormated>
  <DomainObject.Predmet.StrankaListFormatedOIB>
    <izvorni_sadrzaj>
      <item>FINA Regionalni centar Zagreb, OIB 85821130368</item>
      <item>Jozo Jurič, OIB 29782413398</item>
      <item>vjerovnici</item>
    </izvorni_sadrzaj>
    <derivirana_varijabla naziv="DomainObject.Predmet.StrankaListFormatedOIB_1">
      <item>FINA Regionalni centar Zagreb, OIB 85821130368</item>
      <item>Jozo Jurič, OIB 29782413398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Jozo Jurič, Karabljeva 11, 10431 Brezje</item>
      <item>vjerovnici</item>
    </izvorni_sadrzaj>
    <derivirana_varijabla naziv="DomainObject.Predmet.StrankaListFormatedWithAdress_1">
      <item>FINA Regionalni centar Zagreb, Trg svibanjskih žrtava 1995. br. 1, 10000 Zagreb</item>
      <item>Jozo Jurič, Karabljeva 11, 10431 Brezje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Jozo Jurič, OIB 29782413398, Karabljeva 11, 10431 Brezje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Jozo Jurič, OIB 29782413398, Karabljeva 11, 10431 Brezje</item>
      <item>vjerovnici</item>
    </derivirana_varijabla>
  </DomainObject.Predmet.StrankaListFormatedWithAdressOIB>
  <DomainObject.Predmet.StrankaListNazivFormated>
    <izvorni_sadrzaj>
      <item>FINA Regionalni centar Zagreb</item>
      <item>Jozo Jurič</item>
      <item>vjerovnici</item>
    </izvorni_sadrzaj>
    <derivirana_varijabla naziv="DomainObject.Predmet.StrankaListNazivFormated_1">
      <item>FINA Regionalni centar Zagreb</item>
      <item>Jozo Jurič</item>
      <item>vjerovnici</item>
    </derivirana_varijabla>
  </DomainObject.Predmet.StrankaListNazivFormated>
  <DomainObject.Predmet.StrankaListNazivFormatedOIB>
    <izvorni_sadrzaj>
      <item>FINA Regionalni centar Zagreb, OIB 85821130368</item>
      <item>Jozo Jurič, OIB 29782413398</item>
      <item>vjerovnici</item>
    </izvorni_sadrzaj>
    <derivirana_varijabla naziv="DomainObject.Predmet.StrankaListNazivFormatedOIB_1">
      <item>FINA Regionalni centar Zagreb, OIB 85821130368</item>
      <item>Jozo Jurič, OIB 29782413398</item>
      <item>vjerovnici</item>
    </derivirana_varijabla>
  </DomainObject.Predmet.StrankaListNazivFormatedOIB>
  <DomainObject.Predmet.ProtuStrankaListFormated>
    <izvorni_sadrzaj>
      <item>PILOT AUTOTRANS jednostavno društvo s ograničenom odgovornošću za usluge</item>
    </izvorni_sadrzaj>
    <derivirana_varijabla naziv="DomainObject.Predmet.ProtuStrankaListFormated_1">
      <item>PILOT AUTOTRANS jednostavno društvo s ograničenom odgovornošću za usluge</item>
    </derivirana_varijabla>
  </DomainObject.Predmet.ProtuStrankaListFormated>
  <DomainObject.Predmet.ProtuStrankaListFormatedOIB>
    <izvorni_sadrzaj>
      <item>PILOT AUTOTRANS jednostavno društvo s ograničenom odgovornošću za usluge, OIB 57919624626</item>
    </izvorni_sadrzaj>
    <derivirana_varijabla naziv="DomainObject.Predmet.ProtuStrankaListFormatedOIB_1">
      <item>PILOT AUTOTRANS jednostavno društvo s ograničenom odgovornošću za usluge, OIB 57919624626</item>
    </derivirana_varijabla>
  </DomainObject.Predmet.ProtuStrankaListFormatedOIB>
  <DomainObject.Predmet.ProtuStrankaListFormatedWithAdress>
    <izvorni_sadrzaj>
      <item>PILOT AUTOTRANS jednostavno društvo s ograničenom odgovornošću za usluge, Karabljeva 11, 10431 Brezje</item>
    </izvorni_sadrzaj>
    <derivirana_varijabla naziv="DomainObject.Predmet.ProtuStrankaListFormatedWithAdress_1">
      <item>PILOT AUTOTRANS jednostavno društvo s ograničenom odgovornošću za usluge, Karabljeva 11, 10431 Brezje</item>
    </derivirana_varijabla>
  </DomainObject.Predmet.ProtuStrankaListFormatedWithAdress>
  <DomainObject.Predmet.ProtuStrankaListFormatedWithAdressOIB>
    <izvorni_sadrzaj>
      <item>PILOT AUTOTRANS jednostavno društvo s ograničenom odgovornošću za usluge, OIB 57919624626, Karabljeva 11, 10431 Brezje</item>
    </izvorni_sadrzaj>
    <derivirana_varijabla naziv="DomainObject.Predmet.ProtuStrankaListFormatedWithAdressOIB_1">
      <item>PILOT AUTOTRANS jednostavno društvo s ograničenom odgovornošću za usluge, OIB 57919624626, Karabljeva 11, 10431 Brezje</item>
    </derivirana_varijabla>
  </DomainObject.Predmet.ProtuStrankaListFormatedWithAdressOIB>
  <DomainObject.Predmet.ProtuStrankaListNazivFormated>
    <izvorni_sadrzaj>
      <item>PILOT AUTOTRANS jednostavno društvo s ograničenom odgovornošću za usluge</item>
    </izvorni_sadrzaj>
    <derivirana_varijabla naziv="DomainObject.Predmet.ProtuStrankaListNazivFormated_1">
      <item>PILOT AUTOTRANS jednostavno društvo s ograničenom odgovornošću za usluge</item>
    </derivirana_varijabla>
  </DomainObject.Predmet.ProtuStrankaListNazivFormated>
  <DomainObject.Predmet.ProtuStrankaListNazivFormatedOIB>
    <izvorni_sadrzaj>
      <item>PILOT AUTOTRANS jednostavno društvo s ograničenom odgovornošću za usluge, OIB 57919624626</item>
    </izvorni_sadrzaj>
    <derivirana_varijabla naziv="DomainObject.Predmet.ProtuStrankaListNazivFormatedOIB_1">
      <item>PILOT AUTOTRANS jednostavno društvo s ograničenom odgovornošću za usluge, OIB 57919624626</item>
    </derivirana_varijabla>
  </DomainObject.Predmet.ProtuStrankaListNazivFormatedOIB>
  <DomainObject.Predmet.OstaliListFormated>
    <izvorni_sadrzaj>
      <item>Jozo Jurič</item>
      <item>Jozo Brčić</item>
    </izvorni_sadrzaj>
    <derivirana_varijabla naziv="DomainObject.Predmet.OstaliListFormated_1">
      <item>Jozo Jurič</item>
      <item>Jozo Brčić</item>
    </derivirana_varijabla>
  </DomainObject.Predmet.OstaliListFormated>
  <DomainObject.Predmet.OstaliListFormatedOIB>
    <izvorni_sadrzaj>
      <item>Jozo Jurič, OIB 29782413398</item>
      <item>Jozo Brčić, OIB 08987900956</item>
    </izvorni_sadrzaj>
    <derivirana_varijabla naziv="DomainObject.Predmet.OstaliListFormatedOIB_1">
      <item>Jozo Jurič, OIB 29782413398</item>
      <item>Jozo Brčić, OIB 08987900956</item>
    </derivirana_varijabla>
  </DomainObject.Predmet.OstaliListFormatedOIB>
  <DomainObject.Predmet.OstaliListFormatedWithAdress>
    <izvorni_sadrzaj>
      <item>Jozo Jurič, Karabljeva 11, 10431 Brezje</item>
      <item>Jozo Brčić, Horvaćanska Cesta 146a, 10000 Zagreb</item>
    </izvorni_sadrzaj>
    <derivirana_varijabla naziv="DomainObject.Predmet.OstaliListFormatedWithAdress_1">
      <item>Jozo Jurič, Karabljeva 11, 10431 Brezje</item>
      <item>Jozo Brčić, Horvaćanska Cesta 146a, 10000 Zagreb</item>
    </derivirana_varijabla>
  </DomainObject.Predmet.OstaliListFormatedWithAdress>
  <DomainObject.Predmet.OstaliListFormatedWithAdressOIB>
    <izvorni_sadrzaj>
      <item>Jozo Jurič, OIB 29782413398, Karabljeva 11, 10431 Brezje</item>
      <item>Jozo Brčić, OIB 08987900956, Horvaćanska Cesta 146a, 10000 Zagreb</item>
    </izvorni_sadrzaj>
    <derivirana_varijabla naziv="DomainObject.Predmet.OstaliListFormatedWithAdressOIB_1">
      <item>Jozo Jurič, OIB 29782413398, Karabljeva 11, 10431 Brezje</item>
      <item>Jozo Brčić, OIB 08987900956, Horvaćanska Cesta 146a, 10000 Zagreb</item>
    </derivirana_varijabla>
  </DomainObject.Predmet.OstaliListFormatedWithAdressOIB>
  <DomainObject.Predmet.OstaliListNazivFormated>
    <izvorni_sadrzaj>
      <item>Jozo Jurič</item>
      <item>Jozo Brčić</item>
    </izvorni_sadrzaj>
    <derivirana_varijabla naziv="DomainObject.Predmet.OstaliListNazivFormated_1">
      <item>Jozo Jurič</item>
      <item>Jozo Brčić</item>
    </derivirana_varijabla>
  </DomainObject.Predmet.OstaliListNazivFormated>
  <DomainObject.Predmet.OstaliListNazivFormatedOIB>
    <izvorni_sadrzaj>
      <item>Jozo Jurič, OIB 29782413398</item>
      <item>Jozo Brčić, OIB 08987900956</item>
    </izvorni_sadrzaj>
    <derivirana_varijabla naziv="DomainObject.Predmet.OstaliListNazivFormatedOIB_1">
      <item>Jozo Jurič, OIB 29782413398</item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PILOT AUTOTRANS jednostavno društvo s ograničenom odgovornošću za usluge</izvorni_sadrzaj>
    <derivirana_varijabla naziv="DomainObject.Predmet.ProtustrankaIDrugi_1">PILOT AUTOTRANS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PILOT AUTOTRANS jednostavno društvo s ograničenom odgovornošću za usluge, OIB 57919624626, Karabljeva 11, 10431 Brezje</izvorni_sadrzaj>
    <derivirana_varijabla naziv="DomainObject.Predmet.ProtustrankaIDrugiAdressOIB_1">PILOT AUTOTRANS jednostavno društvo s ograničenom odgovornošću za usluge, OIB 57919624626, Karabljeva 11,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PILOT AUTOTRANS jednostavno društvo s ograničenom odgovornošću za usluge</item>
      <item>Jozo Jurič</item>
      <item>vjerovnici</item>
      <item>Jozo Jurič</item>
      <item>Jozo Brčić</item>
    </izvorni_sadrzaj>
    <derivirana_varijabla naziv="DomainObject.Predmet.SudioniciListNaziv_1">
      <item>FINA Regionalni centar Zagreb</item>
      <item>PILOT AUTOTRANS jednostavno društvo s ograničenom odgovornošću za usluge</item>
      <item>Jozo Jurič</item>
      <item>vjerovnici</item>
      <item>Jozo Jurič</item>
      <item>Jozo Brčić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PILOT AUTOTRANS jednostavno društvo s ograničenom odgovornošću za usluge, OIB 57919624626, Karabljeva 11,10431 Brezje</item>
      <item>Jozo Jurič, OIB 29782413398, Karabljeva 11,10431 Brezje</item>
      <item>vjerovnici</item>
      <item>Jozo Jurič, OIB 29782413398, Karabljeva 11,10431 Brezje</item>
      <item>Jozo Brčić, OIB 08987900956, Horvaćanska Cesta 146a,10000 Zagreb</item>
    </izvorni_sadrzaj>
    <derivirana_varijabla naziv="DomainObject.Predmet.SudioniciListAdressOIB_1">
      <item>FINA Regionalni centar Zagreb, OIB 85821130368, Trg svibanjskih žrtava 1995. br. 1,10000 Zagreb</item>
      <item>PILOT AUTOTRANS jednostavno društvo s ograničenom odgovornošću za usluge, OIB 57919624626, Karabljeva 11,10431 Brezje</item>
      <item>Jozo Jurič, OIB 29782413398, Karabljeva 11,10431 Brezje</item>
      <item>vjerovnici</item>
      <item>Jozo Jurič, OIB 29782413398, Karabljeva 11,10431 Brezje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57919624626</item>
      <item>, OIB 29782413398</item>
      <item>, OIB null</item>
      <item>, OIB 29782413398</item>
      <item>, OIB 08987900956</item>
    </izvorni_sadrzaj>
    <derivirana_varijabla naziv="DomainObject.Predmet.SudioniciListNazivOIB_1">
      <item>, OIB 85821130368</item>
      <item>, OIB 57919624626</item>
      <item>, OIB 29782413398</item>
      <item>, OIB null</item>
      <item>, OIB 29782413398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3488</properties:Characters>
  <properties:Lines>79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2017-05-18T12:56:00Z</dcterms:created>
  <dc:creator>ksvajger</dc:creator>
  <cp:lastModifiedBy>Kristina Švajger</cp:lastModifiedBy>
  <cp:lastPrinted>2017-05-18T13:04:00Z</cp:lastPrinted>
  <dcterms:modified xmlns:xsi="http://www.w3.org/2001/XMLSchema-instance" xsi:type="dcterms:W3CDTF">2017-05-18T13:04:00Z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