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3455c" w14:paraId="643455c" w:rsidRDefault="00CC793F" w:rsidP="00CC793F" w:rsidR="00CC793F" w:rsidRPr="00984BED">
      <w:pPr>
        <w15:collapsed w:val="false"/>
      </w:pPr>
      <w:bookmarkStart w:name="_GoBack" w:id="0"/>
      <w:bookmarkEnd w:id="0"/>
      <w:r w:rsidRPr="00984BED">
        <w:t xml:space="preserve">         </w:t>
      </w:r>
      <w:r>
        <w:t xml:space="preserve"> </w:t>
      </w:r>
      <w:r w:rsidRPr="00984BED">
        <w:t xml:space="preserve">        </w:t>
      </w:r>
      <w:r w:rsidRPr="00984BED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4BED">
        <w:t xml:space="preserve">                                   </w:t>
      </w:r>
      <w:r w:rsidRPr="009D6C57">
        <w:rPr>
          <w:color w:val="FF0000"/>
        </w:rPr>
        <w:t xml:space="preserve"> </w:t>
      </w:r>
      <w:r w:rsidRPr="00984BED">
        <w:t xml:space="preserve">                       </w:t>
      </w:r>
    </w:p>
    <w:p w:rsidRDefault="00CC793F" w:rsidP="00CC793F" w:rsidR="00CC793F" w:rsidRPr="00A83D5A">
      <w:r w:rsidRPr="00984BED">
        <w:t xml:space="preserve">    REPUBLIKA HRVATSKA </w:t>
      </w:r>
      <w:r w:rsidRPr="00984BED">
        <w:tab/>
      </w:r>
      <w:r w:rsidRPr="00984BED">
        <w:tab/>
      </w:r>
      <w:r w:rsidRPr="00984BED">
        <w:tab/>
      </w:r>
      <w:r w:rsidRPr="00984BED">
        <w:tab/>
      </w:r>
      <w:r w:rsidRPr="00984BED">
        <w:tab/>
      </w:r>
      <w:r w:rsidR="00610CDE">
        <w:tab/>
        <w:t xml:space="preserve">      2 St-568</w:t>
      </w:r>
      <w:r w:rsidR="00610CDE" w:rsidRPr="00A83D5A">
        <w:t>/2017-8</w:t>
      </w:r>
    </w:p>
    <w:p w:rsidRDefault="00CC793F" w:rsidP="00CC793F" w:rsidR="00CC793F" w:rsidRPr="00A83D5A">
      <w:r w:rsidRPr="00A83D5A">
        <w:t>TRGOVAČKI SUD U PAZINU</w:t>
      </w:r>
      <w:r w:rsidRPr="00A83D5A">
        <w:tab/>
      </w:r>
      <w:r w:rsidRPr="00A83D5A">
        <w:tab/>
      </w:r>
      <w:r w:rsidRPr="00A83D5A">
        <w:tab/>
      </w:r>
      <w:r w:rsidRPr="00A83D5A">
        <w:tab/>
      </w:r>
      <w:r w:rsidRPr="00A83D5A">
        <w:tab/>
      </w:r>
      <w:r w:rsidRPr="00A83D5A">
        <w:tab/>
        <w:t xml:space="preserve">       </w:t>
      </w:r>
    </w:p>
    <w:p w:rsidRDefault="00CC793F" w:rsidP="00CC793F" w:rsidR="00CC793F" w:rsidRPr="00A83D5A">
      <w:r w:rsidRPr="00A83D5A">
        <w:t xml:space="preserve">    52000 PAZIN, Dršćevka 1 </w:t>
      </w:r>
      <w:r w:rsidRPr="00A83D5A">
        <w:tab/>
      </w:r>
      <w:r w:rsidRPr="00A83D5A">
        <w:tab/>
      </w:r>
      <w:r w:rsidRPr="00A83D5A">
        <w:tab/>
      </w:r>
      <w:r w:rsidRPr="00A83D5A">
        <w:tab/>
      </w:r>
      <w:r w:rsidRPr="00A83D5A">
        <w:tab/>
        <w:t xml:space="preserve">      </w:t>
      </w:r>
    </w:p>
    <w:p w:rsidRDefault="00CC793F" w:rsidP="00CC793F" w:rsidR="00CC793F" w:rsidRPr="00A83D5A">
      <w:pPr>
        <w:jc w:val="both"/>
      </w:pPr>
      <w:r w:rsidRPr="00A83D5A">
        <w:tab/>
      </w:r>
    </w:p>
    <w:p w:rsidRDefault="00CC793F" w:rsidP="00CC793F" w:rsidR="00CC793F" w:rsidRPr="00A83D5A">
      <w:pPr>
        <w:jc w:val="center"/>
      </w:pPr>
      <w:r w:rsidRPr="00A83D5A">
        <w:t>U  I M E  R E P U B L I K E  H R V A T S K E</w:t>
      </w:r>
    </w:p>
    <w:p w:rsidRDefault="00CC793F" w:rsidP="00CC793F" w:rsidR="00CC793F" w:rsidRPr="00A83D5A"/>
    <w:p w:rsidRDefault="00CC793F" w:rsidP="00CC793F" w:rsidR="00CC793F" w:rsidRPr="00A83D5A">
      <w:pPr>
        <w:jc w:val="center"/>
      </w:pPr>
      <w:r w:rsidRPr="00A83D5A">
        <w:t>R J E Š E NJ E</w:t>
      </w:r>
    </w:p>
    <w:p w:rsidRDefault="00CC793F" w:rsidP="00CC793F" w:rsidR="00CC793F" w:rsidRPr="00A83D5A"/>
    <w:p w:rsidRDefault="00CC793F" w:rsidP="00CC793F" w:rsidR="00CC793F" w:rsidRPr="00A83D5A">
      <w:pPr>
        <w:jc w:val="both"/>
      </w:pPr>
      <w:r w:rsidRPr="00A83D5A">
        <w:tab/>
        <w:t xml:space="preserve">Trgovački sud u Pazinu, po sucu Adrijani Labinjan Skok, po prijedlogu radi otvaranja stečajnog postupka nad dužnikom ART EVENT j.d.o.o., Labin, Zelenice 15, OIB: 46720068936, </w:t>
      </w:r>
      <w:r w:rsidR="00407C11" w:rsidRPr="00A83D5A">
        <w:t>22</w:t>
      </w:r>
      <w:r w:rsidR="00806712" w:rsidRPr="00A83D5A">
        <w:t>. siječnja 2018</w:t>
      </w:r>
      <w:r w:rsidRPr="00A83D5A">
        <w:t>.</w:t>
      </w:r>
    </w:p>
    <w:p w:rsidRDefault="00CC793F" w:rsidP="00CC793F" w:rsidR="00CC793F" w:rsidRPr="00A83D5A">
      <w:pPr>
        <w:jc w:val="both"/>
      </w:pPr>
    </w:p>
    <w:p w:rsidRDefault="00CC793F" w:rsidP="00CC793F" w:rsidR="00CC793F" w:rsidRPr="00A83D5A">
      <w:pPr>
        <w:jc w:val="center"/>
      </w:pPr>
      <w:r w:rsidRPr="00A83D5A">
        <w:t>r i j e š i o    j e</w:t>
      </w:r>
    </w:p>
    <w:p w:rsidRDefault="00CC793F" w:rsidP="00CC793F" w:rsidR="00CC793F" w:rsidRPr="00984BED">
      <w:pPr>
        <w:jc w:val="center"/>
      </w:pPr>
    </w:p>
    <w:p w:rsidRDefault="00CC793F" w:rsidP="00CC793F" w:rsidR="00CC793F" w:rsidRPr="00984BED">
      <w:pPr>
        <w:ind w:firstLine="720"/>
        <w:jc w:val="both"/>
      </w:pPr>
      <w:r w:rsidRPr="00984BED">
        <w:t>I.</w:t>
      </w:r>
      <w:r w:rsidRPr="00984BED">
        <w:tab/>
        <w:t xml:space="preserve">Otvara se stečajni postupak nad dužnikom </w:t>
      </w:r>
      <w:r w:rsidRPr="000A3AD7">
        <w:t>ART EVENT j.d.o.o., Labin, Zelenice 15, OIB: 46720068936</w:t>
      </w:r>
      <w:r w:rsidRPr="00984BED">
        <w:t>.</w:t>
      </w:r>
    </w:p>
    <w:p w:rsidRDefault="00CC793F" w:rsidP="00CC793F" w:rsidR="00CC793F" w:rsidRPr="00984BED">
      <w:pPr>
        <w:ind w:firstLine="720"/>
        <w:jc w:val="both"/>
      </w:pPr>
    </w:p>
    <w:p w:rsidRDefault="00CC793F" w:rsidP="00CC793F" w:rsidR="00CC793F" w:rsidRPr="001E1262">
      <w:pPr>
        <w:ind w:firstLine="720"/>
        <w:jc w:val="both"/>
      </w:pPr>
      <w:r w:rsidRPr="001E1262">
        <w:t>II.</w:t>
      </w:r>
      <w:r w:rsidRPr="001E1262">
        <w:tab/>
        <w:t xml:space="preserve">Za stečajnog upravitelja imenuje se </w:t>
      </w:r>
      <w:r w:rsidR="00A83D5A">
        <w:t>Gordan Blagojević, Rijeka, Markovići 21, OIB: 53507748090</w:t>
      </w:r>
      <w:r w:rsidRPr="001E1262">
        <w:t>.</w:t>
      </w:r>
    </w:p>
    <w:p w:rsidRDefault="00CC793F" w:rsidP="00CC793F" w:rsidR="00CC793F" w:rsidRPr="00984BED">
      <w:pPr>
        <w:ind w:firstLine="720"/>
        <w:jc w:val="both"/>
        <w:rPr>
          <w:bCs w:val="false"/>
        </w:rPr>
      </w:pPr>
    </w:p>
    <w:p w:rsidRDefault="00CC793F" w:rsidP="00CC793F" w:rsidR="00CC793F" w:rsidRPr="00984BED">
      <w:pPr>
        <w:ind w:firstLine="720"/>
        <w:jc w:val="both"/>
      </w:pPr>
      <w:r w:rsidRPr="00984BED">
        <w:t>III.</w:t>
      </w:r>
      <w:r w:rsidRPr="00984BED">
        <w:tab/>
        <w:t xml:space="preserve">Zaključuje se stečajni postupak nad dužnikom </w:t>
      </w:r>
      <w:r w:rsidRPr="000A3AD7">
        <w:t>ART EVENT j.d.o.o., Labin, Zelenice 15, OIB: 46720068936</w:t>
      </w:r>
      <w:r w:rsidRPr="00984BED">
        <w:t>.</w:t>
      </w:r>
    </w:p>
    <w:p w:rsidRDefault="00CC793F" w:rsidP="00CC793F" w:rsidR="00CC793F" w:rsidRPr="00984BED">
      <w:pPr>
        <w:ind w:firstLine="720"/>
        <w:jc w:val="both"/>
        <w:rPr>
          <w:bCs w:val="false"/>
        </w:rPr>
      </w:pPr>
    </w:p>
    <w:p w:rsidRDefault="00CC793F" w:rsidP="00CC793F" w:rsidR="00CC793F" w:rsidRPr="00984BED">
      <w:pPr>
        <w:ind w:firstLine="720"/>
        <w:jc w:val="both"/>
        <w:rPr>
          <w:bCs w:val="false"/>
        </w:rPr>
      </w:pPr>
      <w:r w:rsidRPr="00984BED">
        <w:t>IV.</w:t>
      </w:r>
      <w:r w:rsidRPr="00984BED">
        <w:tab/>
        <w:t>Ovo rješenje objaviti će se na mrežnoj stranici e-Oglasna ploča sudova i po pravomoćnosti dostaviti sudskom registru ovog suda radi brisanja dužnika.</w:t>
      </w:r>
    </w:p>
    <w:p w:rsidRDefault="00CC793F" w:rsidP="00CC793F" w:rsidR="00CC793F" w:rsidRPr="00984BED">
      <w:pPr>
        <w:autoSpaceDE w:val="false"/>
        <w:autoSpaceDN w:val="false"/>
        <w:adjustRightInd w:val="false"/>
        <w:ind w:firstLine="720"/>
        <w:jc w:val="both"/>
      </w:pPr>
    </w:p>
    <w:p w:rsidRDefault="00CC793F" w:rsidP="00CC793F" w:rsidR="00CC793F">
      <w:pPr>
        <w:autoSpaceDE w:val="false"/>
        <w:autoSpaceDN w:val="false"/>
        <w:adjustRightInd w:val="false"/>
        <w:ind w:firstLine="720"/>
        <w:jc w:val="both"/>
      </w:pPr>
      <w:r w:rsidRPr="00984BED">
        <w:t xml:space="preserve">V. </w:t>
      </w:r>
      <w:r w:rsidRPr="00984BED">
        <w:tab/>
        <w:t>Stečajni upravitelj može i nakon zaključenja stečajnog postupka u ime stečajnog dužnika, a za račun stečajne mase unovčiti imovinu dužnika i prikupljenim sredstvima postupiti prema odredbi iz čl. 133. st. 1. Stečajnog zakona (NN broj 71/15</w:t>
      </w:r>
      <w:r w:rsidR="00A83D5A">
        <w:t>, 104/17</w:t>
      </w:r>
      <w:r w:rsidRPr="00984BED">
        <w:t>).</w:t>
      </w:r>
    </w:p>
    <w:p w:rsidRDefault="00CC793F" w:rsidP="00CC793F" w:rsidR="00CC793F">
      <w:pPr>
        <w:autoSpaceDE w:val="false"/>
        <w:autoSpaceDN w:val="false"/>
        <w:adjustRightInd w:val="false"/>
        <w:ind w:firstLine="720"/>
        <w:jc w:val="both"/>
      </w:pPr>
    </w:p>
    <w:p w:rsidRDefault="00CC793F" w:rsidP="00CC793F" w:rsidR="00CC793F" w:rsidRPr="00D94B53">
      <w:pPr>
        <w:ind w:firstLine="708"/>
        <w:jc w:val="both"/>
        <w:rPr>
          <w:szCs w:val="20"/>
        </w:rPr>
      </w:pPr>
      <w:r>
        <w:t>VI.</w:t>
      </w:r>
      <w:r>
        <w:tab/>
        <w:t xml:space="preserve">Nalaže se Financijskoj agenciji da </w:t>
      </w:r>
      <w:r>
        <w:rPr>
          <w:szCs w:val="20"/>
        </w:rPr>
        <w:t>naloži bankama</w:t>
      </w:r>
      <w:r w:rsidRPr="00E54495">
        <w:rPr>
          <w:szCs w:val="20"/>
        </w:rPr>
        <w:t xml:space="preserve"> prijenos </w:t>
      </w:r>
      <w:r>
        <w:rPr>
          <w:szCs w:val="20"/>
        </w:rPr>
        <w:t xml:space="preserve">ukupno </w:t>
      </w:r>
      <w:r w:rsidRPr="00E54495">
        <w:rPr>
          <w:szCs w:val="20"/>
        </w:rPr>
        <w:t xml:space="preserve">zaplijenjenog iznosa predujma </w:t>
      </w:r>
      <w:r>
        <w:rPr>
          <w:szCs w:val="20"/>
        </w:rPr>
        <w:t xml:space="preserve">s računa dužnika </w:t>
      </w:r>
      <w:r w:rsidRPr="000A3AD7">
        <w:t>ART EVENT j.d.o.o., Labin, Zelenice 15, OIB: 46720068936</w:t>
      </w:r>
      <w:r>
        <w:t xml:space="preserve">, </w:t>
      </w:r>
      <w:r w:rsidRPr="00E54495">
        <w:rPr>
          <w:szCs w:val="20"/>
        </w:rPr>
        <w:t>na račun suda, u Fond za namirenje troškova stečajnog postupka, HR 4323900011300029763, poziv na broj 3333-</w:t>
      </w:r>
      <w:r>
        <w:rPr>
          <w:szCs w:val="20"/>
        </w:rPr>
        <w:t>568</w:t>
      </w:r>
      <w:r w:rsidRPr="00E54495">
        <w:rPr>
          <w:szCs w:val="20"/>
        </w:rPr>
        <w:t>-201</w:t>
      </w:r>
      <w:r>
        <w:rPr>
          <w:szCs w:val="20"/>
        </w:rPr>
        <w:t>7</w:t>
      </w:r>
      <w:r w:rsidRPr="00E54495">
        <w:rPr>
          <w:szCs w:val="20"/>
        </w:rPr>
        <w:t>, i da obustavi daljnju pljen</w:t>
      </w:r>
      <w:r>
        <w:rPr>
          <w:szCs w:val="20"/>
        </w:rPr>
        <w:t>idbu do iznosa o</w:t>
      </w:r>
      <w:r w:rsidRPr="00D41387">
        <w:rPr>
          <w:szCs w:val="20"/>
        </w:rPr>
        <w:t>d 5.000,00 kn</w:t>
      </w:r>
      <w:r w:rsidRPr="00E54495">
        <w:rPr>
          <w:szCs w:val="20"/>
        </w:rPr>
        <w:t>.</w:t>
      </w:r>
    </w:p>
    <w:p w:rsidRDefault="00CC793F" w:rsidP="00CC793F" w:rsidR="00CC793F" w:rsidRPr="00984BED">
      <w:pPr>
        <w:jc w:val="both"/>
        <w:rPr>
          <w:bCs w:val="false"/>
        </w:rPr>
      </w:pPr>
    </w:p>
    <w:p w:rsidRDefault="00CC793F" w:rsidP="00CC793F" w:rsidR="00CC793F" w:rsidRPr="00984BED">
      <w:pPr>
        <w:jc w:val="center"/>
        <w:rPr>
          <w:bCs w:val="false"/>
        </w:rPr>
      </w:pPr>
      <w:r w:rsidRPr="00984BED">
        <w:t>Obrazloženje</w:t>
      </w:r>
    </w:p>
    <w:p w:rsidRDefault="00CC793F" w:rsidP="00CC793F" w:rsidR="00CC793F" w:rsidRPr="00984BED">
      <w:pPr>
        <w:rPr>
          <w:bCs w:val="false"/>
        </w:rPr>
      </w:pPr>
    </w:p>
    <w:p w:rsidRDefault="00CC793F" w:rsidP="00CC793F" w:rsidR="00CC793F" w:rsidRPr="00984BED">
      <w:pPr>
        <w:ind w:firstLine="708"/>
        <w:jc w:val="both"/>
      </w:pPr>
      <w:r w:rsidRPr="00984BED">
        <w:t>Rješen</w:t>
      </w:r>
      <w:r>
        <w:t>jem ovog suda 2 St-568</w:t>
      </w:r>
      <w:r w:rsidRPr="00984BED">
        <w:t>/</w:t>
      </w:r>
      <w:r>
        <w:t>2017</w:t>
      </w:r>
      <w:r w:rsidRPr="00984BED">
        <w:t xml:space="preserve">-3 od </w:t>
      </w:r>
      <w:r>
        <w:t>18. listopada 2017</w:t>
      </w:r>
      <w:r w:rsidRPr="00984BED">
        <w:t xml:space="preserve">. pokrenut je prethodni postupak radi utvrđivanja pretpostavki za otvaranje stečajnog postupka nad </w:t>
      </w:r>
      <w:r w:rsidRPr="000A3AD7">
        <w:t>ART EVENT j.d.o.o., Labin, Zelenice 15, OIB: 46720068936</w:t>
      </w:r>
      <w:r w:rsidRPr="00984BED">
        <w:t>.</w:t>
      </w:r>
    </w:p>
    <w:p w:rsidRDefault="00A83D5A" w:rsidP="00A83D5A" w:rsidR="00A83D5A" w:rsidRPr="00A21589">
      <w:pPr>
        <w:spacing w:lineRule="atLeast" w:line="240"/>
        <w:jc w:val="both"/>
      </w:pPr>
      <w:r w:rsidRPr="00984BED">
        <w:tab/>
        <w:t xml:space="preserve">Na ročište zakazano za </w:t>
      </w:r>
      <w:r>
        <w:t>9. studenog 2017.</w:t>
      </w:r>
      <w:r w:rsidRPr="00984BED">
        <w:t xml:space="preserve"> nije pristup</w:t>
      </w:r>
      <w:r w:rsidRPr="00A21589">
        <w:t>io nitko niti je zakonski zastupnik dužnika dostavio popis imovine.</w:t>
      </w:r>
    </w:p>
    <w:p w:rsidRDefault="00CC793F" w:rsidP="00CC793F" w:rsidR="00CC793F" w:rsidRPr="00984BED">
      <w:pPr>
        <w:autoSpaceDE w:val="false"/>
        <w:autoSpaceDN w:val="false"/>
        <w:adjustRightInd w:val="false"/>
        <w:ind w:firstLine="708"/>
        <w:jc w:val="both"/>
      </w:pPr>
      <w:r w:rsidRPr="00984BED">
        <w:t>Prema odredbi čl. 132. st. 1. Stečajnog zakona (NN 71/15,</w:t>
      </w:r>
      <w:r w:rsidR="00A83D5A">
        <w:t xml:space="preserve"> 104/17,</w:t>
      </w:r>
      <w:r w:rsidRPr="00984BED">
        <w:t xml:space="preserve"> dalje: SZ), ako prije otvaranja stečajnog postupka sud utvrdi da imovina dužnika koja bi ušla u stečajnu masu </w:t>
      </w:r>
      <w:r w:rsidRPr="00984BED">
        <w:lastRenderedPageBreak/>
        <w:t>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CC793F" w:rsidP="00CC793F" w:rsidR="00CC793F" w:rsidRPr="00984BED">
      <w:pPr>
        <w:ind w:firstLine="708"/>
        <w:jc w:val="both"/>
      </w:pPr>
      <w:r w:rsidRPr="00984BED">
        <w:t>Kako sud nije utvrdio da bi dužnik imao imovinu koja bi bila dostatna za podmirenje troškova postupka, koji bi se sastojali u troškovima i nagradi stečajnog upravitelja, troškovima izrade pečata i otvaranja žiro računa dužnika, troškovima vođenja knjigovodstva, arhive i dr., to</w:t>
      </w:r>
      <w:r>
        <w:t xml:space="preserve"> su rješenjem 2 St-568</w:t>
      </w:r>
      <w:r w:rsidRPr="00984BED">
        <w:t>/</w:t>
      </w:r>
      <w:r>
        <w:t>20</w:t>
      </w:r>
      <w:r w:rsidRPr="00984BED">
        <w:t>1</w:t>
      </w:r>
      <w:r>
        <w:t>7</w:t>
      </w:r>
      <w:r w:rsidRPr="00984BED">
        <w:t>-</w:t>
      </w:r>
      <w:r>
        <w:t>7</w:t>
      </w:r>
      <w:r w:rsidRPr="00984BED">
        <w:t xml:space="preserve"> od </w:t>
      </w:r>
      <w:r>
        <w:t>7. studenog 2017.</w:t>
      </w:r>
      <w:r w:rsidRPr="00984BED">
        <w:t xml:space="preserve"> pozvani vjerovnici dužnika, te druge osobe koje za to imaju interes, da u roku od 15 dana predujme</w:t>
      </w:r>
      <w:r>
        <w:t xml:space="preserve"> iznos od 5</w:t>
      </w:r>
      <w:r w:rsidRPr="00984BED">
        <w:t xml:space="preserve">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t>7. studenog 2017</w:t>
      </w:r>
      <w:r w:rsidRPr="00984BED">
        <w:t xml:space="preserve">. </w:t>
      </w:r>
    </w:p>
    <w:p w:rsidRDefault="00CC793F" w:rsidP="00CC793F" w:rsidR="00CC793F" w:rsidRPr="00984BED">
      <w:pPr>
        <w:jc w:val="both"/>
      </w:pPr>
      <w:r w:rsidRPr="00984BED">
        <w:tab/>
        <w:t>U navedenom roku nitko nije uplatio predujam, pa je temeljem odredbe čl. 132. st. 2. SZ-a donesena odluka kao u točki I. izreke.</w:t>
      </w:r>
    </w:p>
    <w:p w:rsidRDefault="00CC793F" w:rsidP="00CC793F" w:rsidR="00CC793F" w:rsidRPr="00984BED">
      <w:pPr>
        <w:ind w:firstLine="720"/>
        <w:jc w:val="both"/>
        <w:rPr>
          <w:bCs w:val="false"/>
        </w:rPr>
      </w:pPr>
      <w:r w:rsidRPr="00984BED">
        <w:t>Stečajni upravitelj može i nakon zaključenja stečajnog postupka u ime stečajnog dužnika, a za račun stečajne mase unovčiti imovinu dužnika i s ostvarenim sredstvima postupiti prema odredbi iz čl. 133. SZ-a, pa je donesena odluka kao u točki II. izreke.</w:t>
      </w:r>
    </w:p>
    <w:p w:rsidRDefault="00CC793F" w:rsidP="00CC793F" w:rsidR="00CC793F">
      <w:pPr>
        <w:jc w:val="both"/>
      </w:pPr>
      <w:r w:rsidRPr="00984BED">
        <w:tab/>
        <w:t>Izbor stečajnog upravitelja obavljen je metodom slučajnog odabira sukladno odredbi čl. 84. st. 1., čl. 85. st. 1., čl. 132. st. 2. i čl. 432. SZ-a.</w:t>
      </w:r>
    </w:p>
    <w:p w:rsidRDefault="00CC793F" w:rsidP="00CC793F" w:rsidR="00CC793F" w:rsidRPr="00F96C91">
      <w:pPr>
        <w:ind w:firstLine="708"/>
        <w:jc w:val="both"/>
      </w:pPr>
      <w:r>
        <w:t>Prijenos zaplijenjenog iznosa predujma na račun suda, kao u t. VI. izreke rješenja, određen je na temelju čl. 112. st. 6. SZ-a.</w:t>
      </w:r>
    </w:p>
    <w:p w:rsidRDefault="00CC793F" w:rsidP="00CC793F" w:rsidR="00CC793F" w:rsidRPr="00984BED"/>
    <w:p w:rsidRDefault="00CC793F" w:rsidP="00CC793F" w:rsidR="00CC793F" w:rsidRPr="00A83D5A">
      <w:pPr>
        <w:jc w:val="center"/>
      </w:pPr>
      <w:r w:rsidRPr="00A83D5A">
        <w:t xml:space="preserve">U Pazinu </w:t>
      </w:r>
      <w:r w:rsidR="00407C11" w:rsidRPr="00A83D5A">
        <w:t>22</w:t>
      </w:r>
      <w:r w:rsidR="00806712" w:rsidRPr="00A83D5A">
        <w:t>. siječnja 2018</w:t>
      </w:r>
      <w:r w:rsidRPr="00A83D5A">
        <w:t xml:space="preserve">. </w:t>
      </w:r>
    </w:p>
    <w:p w:rsidRDefault="00CC793F" w:rsidP="00CC793F" w:rsidR="00CC793F" w:rsidRPr="00A83D5A">
      <w:pPr>
        <w:jc w:val="center"/>
      </w:pPr>
    </w:p>
    <w:p w:rsidRDefault="00CC793F" w:rsidP="00CC793F" w:rsidR="00CC793F" w:rsidRPr="00A83D5A">
      <w:pPr>
        <w:ind w:firstLine="720" w:left="5652"/>
        <w:jc w:val="both"/>
      </w:pPr>
      <w:r w:rsidRPr="00A83D5A">
        <w:t xml:space="preserve">        Stečajna sutkinja </w:t>
      </w:r>
    </w:p>
    <w:p w:rsidRDefault="00CC793F" w:rsidP="00CC793F" w:rsidR="00CC793F" w:rsidRPr="00A83D5A">
      <w:pPr>
        <w:ind w:left="5712"/>
        <w:jc w:val="both"/>
      </w:pPr>
      <w:r w:rsidRPr="00A83D5A">
        <w:t xml:space="preserve">          Adrijana Labinjan Skok, v.r.</w:t>
      </w:r>
    </w:p>
    <w:p w:rsidRDefault="00CC793F" w:rsidP="00CC793F" w:rsidR="00CC793F" w:rsidRPr="00A83D5A">
      <w:pPr>
        <w:jc w:val="both"/>
      </w:pPr>
    </w:p>
    <w:p w:rsidRDefault="00CC793F" w:rsidP="00CC793F" w:rsidR="00CC793F" w:rsidRPr="00A83D5A">
      <w:pPr>
        <w:jc w:val="both"/>
      </w:pPr>
    </w:p>
    <w:p w:rsidRDefault="00CC793F" w:rsidP="00CC793F" w:rsidR="00CC793F" w:rsidRPr="00A83D5A">
      <w:r w:rsidRPr="00A83D5A">
        <w:t xml:space="preserve">UPUTA O PRAVNOM LIJEKU: </w:t>
      </w:r>
    </w:p>
    <w:p w:rsidRDefault="00CC793F" w:rsidP="00CC793F" w:rsidR="00CC793F" w:rsidRPr="00A83D5A">
      <w:pPr>
        <w:jc w:val="both"/>
      </w:pPr>
      <w:r w:rsidRPr="00A83D5A">
        <w:t xml:space="preserve">Protiv rješenja o otvaranju stečajnog postupka žalbu može podnijeti osoba ovlaštena za zastupanje dužnika po zakonu do dana nastupanja pravnih posljedica otvaranja stečajnog postupka i dužnik pojedinac, a protiv rješenja o odbijanju prijedloga za otvaranje stečajnog postupka pravo na žalbu ima podnositelj prijedloga (čl. 128. st. 8. SZ), dok u preostalom dijelu pravo na žalbu ima nezadovoljna strana. Žalba se podnosi ovom sudu u dva primjerka u roku od 8 dana od dana dostave iste a dostava se smatra obavljenom istekom osmog dana od dana objave rješenja na mrežnoj stranici e-Oglasna ploča sudova (čl. 12. st. 1. i 2. SZ-a), a o žalbi odlučuje Visoki trgovački sud Republike Hrvatske. </w:t>
      </w:r>
    </w:p>
    <w:p w:rsidRDefault="00CC793F" w:rsidP="00CC793F" w:rsidR="00CC793F" w:rsidRPr="00A83D5A">
      <w:pPr>
        <w:jc w:val="both"/>
      </w:pPr>
    </w:p>
    <w:p w:rsidRDefault="00CC793F" w:rsidP="00CC793F" w:rsidR="00CC793F" w:rsidRPr="00A83D5A">
      <w:pPr>
        <w:jc w:val="both"/>
      </w:pPr>
      <w:r w:rsidRPr="00A83D5A">
        <w:t>DNA:</w:t>
      </w:r>
    </w:p>
    <w:p w:rsidRDefault="00CC793F" w:rsidP="00CC793F" w:rsidR="00CC793F" w:rsidRPr="00A83D5A">
      <w:pPr>
        <w:jc w:val="both"/>
      </w:pPr>
      <w:r w:rsidRPr="00A83D5A">
        <w:t>- ART EVENT j.d.o.o., Labin, Zelenice 15</w:t>
      </w:r>
    </w:p>
    <w:p w:rsidRDefault="00A83D5A" w:rsidP="00CC793F" w:rsidR="00CC793F" w:rsidRPr="00A83D5A">
      <w:pPr>
        <w:jc w:val="both"/>
      </w:pPr>
      <w:r w:rsidRPr="00A83D5A">
        <w:t>- stečajni upravitelj</w:t>
      </w:r>
      <w:r w:rsidR="00CC793F" w:rsidRPr="00A83D5A">
        <w:t xml:space="preserve"> </w:t>
      </w:r>
      <w:r w:rsidRPr="00A83D5A">
        <w:t>Gordan Blagojević, Rijeka, Markovići 21</w:t>
      </w:r>
    </w:p>
    <w:p w:rsidRDefault="00CC793F" w:rsidP="00CC793F" w:rsidR="00CC793F" w:rsidRPr="00A83D5A">
      <w:pPr>
        <w:jc w:val="both"/>
      </w:pPr>
      <w:r w:rsidRPr="00A83D5A">
        <w:t xml:space="preserve">- Porezna uprava – Područni ured </w:t>
      </w:r>
      <w:r w:rsidR="00407C11" w:rsidRPr="00A83D5A">
        <w:t>Pazin</w:t>
      </w:r>
      <w:r w:rsidRPr="00A83D5A">
        <w:t xml:space="preserve">, Pazin, M. B. Rašana 2/4, p.p. 60  </w:t>
      </w:r>
    </w:p>
    <w:p w:rsidRDefault="00CC793F" w:rsidP="00CC793F" w:rsidR="00CC793F" w:rsidRPr="00A83D5A">
      <w:pPr>
        <w:jc w:val="both"/>
      </w:pPr>
      <w:r w:rsidRPr="00A83D5A">
        <w:t xml:space="preserve">- FINA, Regionalni centar Rijeka, Rijeka, F. Kurelca 8 </w:t>
      </w:r>
    </w:p>
    <w:p w:rsidRDefault="00CC793F" w:rsidP="00CC793F" w:rsidR="00CC793F" w:rsidRPr="00A83D5A">
      <w:pPr>
        <w:jc w:val="both"/>
      </w:pPr>
      <w:r w:rsidRPr="00A83D5A">
        <w:t>- ŽDO Pula, Pula, Rovinjska ul. 2</w:t>
      </w:r>
    </w:p>
    <w:p w:rsidRDefault="00CC793F" w:rsidP="00CC793F" w:rsidR="00CC793F" w:rsidRPr="00EC0467">
      <w:pPr>
        <w:jc w:val="both"/>
      </w:pPr>
      <w:r w:rsidRPr="00EC0467">
        <w:t>- mrežna stranica e-Oglasna ploča sudova – 8 dana</w:t>
      </w:r>
    </w:p>
    <w:p w:rsidRDefault="00CC793F" w:rsidP="00CC793F" w:rsidR="00CC793F" w:rsidRPr="00EC0467">
      <w:pPr>
        <w:jc w:val="both"/>
      </w:pPr>
      <w:r w:rsidRPr="00EC0467">
        <w:t>- sudski registar elektronskim putem radi zabilježbe otvaranja stečajnog postupka</w:t>
      </w:r>
    </w:p>
    <w:p w:rsidRDefault="00CC793F" w:rsidP="00CC793F" w:rsidR="00CC793F" w:rsidRPr="00EC0467">
      <w:pPr>
        <w:jc w:val="both"/>
      </w:pPr>
      <w:r w:rsidRPr="00EC0467">
        <w:t>Po pravomoćnosti:</w:t>
      </w:r>
    </w:p>
    <w:p w:rsidRDefault="00CC793F" w:rsidP="00610CDE" w:rsidR="00500701">
      <w:pPr>
        <w:jc w:val="both"/>
      </w:pPr>
      <w:r w:rsidRPr="00EC0467">
        <w:t>- s</w:t>
      </w:r>
      <w:r w:rsidRPr="00EC0467">
        <w:rPr>
          <w:bCs w:val="false"/>
        </w:rPr>
        <w:t>udski registar – (</w:t>
      </w:r>
      <w:r w:rsidRPr="00EC0467">
        <w:rPr>
          <w:bCs w:val="false"/>
          <w:u w:val="single"/>
        </w:rPr>
        <w:t>elektronskim putem i fizički</w:t>
      </w:r>
      <w:r w:rsidRPr="00EC0467">
        <w:rPr>
          <w:bCs w:val="false"/>
        </w:rPr>
        <w:t xml:space="preserve">) - </w:t>
      </w:r>
      <w:r w:rsidRPr="00EC0467">
        <w:t xml:space="preserve">radi brisanja dužnika iz sudskog registra </w:t>
      </w:r>
    </w:p>
    <w:sectPr w:rsidSect="00407C11" w:rsidR="00500701">
      <w:headerReference w:type="default" r:id="rId9"/>
      <w:headerReference w:type="first" r:id="rId10"/>
      <w:pgSz w:h="16838" w:w="11906"/>
      <w:pgMar w:gutter="0" w:footer="708" w:header="708" w:left="1417" w:bottom="1560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793F" w:rsidP="00CC793F" w:rsidR="00CC793F">
      <w:r>
        <w:separator/>
      </w:r>
    </w:p>
  </w:endnote>
  <w:endnote w:id="0" w:type="continuationSeparator">
    <w:p w:rsidRDefault="00CC793F" w:rsidP="00CC793F" w:rsidR="00CC7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793F" w:rsidP="00CC793F" w:rsidR="00CC793F">
      <w:r>
        <w:separator/>
      </w:r>
    </w:p>
  </w:footnote>
  <w:footnote w:id="0" w:type="continuationSeparator">
    <w:p w:rsidRDefault="00CC793F" w:rsidP="00CC793F" w:rsidR="00CC79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CC793F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22B6E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   </w:t>
        </w:r>
        <w:r>
          <w:rPr>
            <w:sz w:val="23"/>
            <w:szCs w:val="23"/>
          </w:rPr>
          <w:t xml:space="preserve">    </w:t>
        </w:r>
        <w:r>
          <w:t xml:space="preserve"> 2 St-568</w:t>
        </w:r>
        <w:r w:rsidRPr="00984BED">
          <w:t>/</w:t>
        </w:r>
        <w:r w:rsidRPr="001D6FC8">
          <w:t>2017</w:t>
        </w:r>
        <w:r w:rsidRPr="005350AB">
          <w:t>-</w:t>
        </w:r>
        <w:r w:rsidR="00610CDE" w:rsidRPr="005350AB">
          <w:t>8</w:t>
        </w:r>
      </w:p>
    </w:sdtContent>
  </w:sdt>
  <w:p w:rsidRDefault="00022B6E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793F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793F"/>
    <w:rsid w:val="00022B6E"/>
    <w:rsid w:val="00407C11"/>
    <w:rsid w:val="005350AB"/>
    <w:rsid w:val="00554328"/>
    <w:rsid w:val="00610CDE"/>
    <w:rsid w:val="00806712"/>
    <w:rsid w:val="00985388"/>
    <w:rsid w:val="00A83D5A"/>
    <w:rsid w:val="00CC7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793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C7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793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79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793F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7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793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50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50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50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50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50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793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C7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793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79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793F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7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793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50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50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50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50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50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St-568/2017-8</izvorni_sadrzaj>
    <derivirana_varijabla naziv="DomainObject.Oznaka_1">St-568/2017-8</derivirana_varijabla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St-568/2017</izvorni_sadrzaj>
    <derivirana_varijabla naziv="DomainObject.Predmet.OznakaBroj_1">St-568/2017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 EVENT j.d.o.o. LABIN</izvorni_sadrzaj>
    <derivirana_varijabla naziv="DomainObject.Predmet.ProtustrankaFormated_1">  ART EVENT j.d.o.o. LABIN</derivirana_varijabla>
  </DomainObject.Predmet.ProtustrankaFormated>
  <DomainObject.Predmet.ProtustrankaFormatedOIB>
    <izvorni_sadrzaj>  ART EVENT j.d.o.o. LABIN, OIB 46720068936</izvorni_sadrzaj>
    <derivirana_varijabla naziv="DomainObject.Predmet.ProtustrankaFormatedOIB_1">  ART EVENT j.d.o.o. LABIN, OIB 46720068936</derivirana_varijabla>
  </DomainObject.Predmet.ProtustrankaFormatedOIB>
  <DomainObject.Predmet.ProtustrankaFormatedWithAdress>
    <izvorni_sadrzaj> ART EVENT j.d.o.o. LABIN, Zelenice 15, 52220 Labin</izvorni_sadrzaj>
    <derivirana_varijabla naziv="DomainObject.Predmet.ProtustrankaFormatedWithAdress_1"> ART EVENT j.d.o.o. LABIN, Zelenice 15, 52220 Labin</derivirana_varijabla>
  </DomainObject.Predmet.ProtustrankaFormatedWithAdress>
  <DomainObject.Predmet.ProtustrankaFormatedWithAdressOIB>
    <izvorni_sadrzaj> ART EVENT j.d.o.o. LABIN, OIB 46720068936, Zelenice 15, 52220 Labin</izvorni_sadrzaj>
    <derivirana_varijabla naziv="DomainObject.Predmet.ProtustrankaFormatedWithAdressOIB_1"> ART EVENT j.d.o.o. LABIN, OIB 46720068936, Zelenice 15, 52220 Labin</derivirana_varijabla>
  </DomainObject.Predmet.ProtustrankaFormatedWithAdressOIB>
  <DomainObject.Predmet.ProtustrankaWithAdress>
    <izvorni_sadrzaj>ART EVENT j.d.o.o. LABIN Zelenice 15, 52220 Labin</izvorni_sadrzaj>
    <derivirana_varijabla naziv="DomainObject.Predmet.ProtustrankaWithAdress_1">ART EVENT j.d.o.o. LABIN Zelenice 15, 52220 Labin</derivirana_varijabla>
  </DomainObject.Predmet.ProtustrankaWithAdress>
  <DomainObject.Predmet.ProtustrankaWithAdressOIB>
    <izvorni_sadrzaj>ART EVENT j.d.o.o. LABIN, OIB 46720068936, Zelenice 15, 52220 Labin</izvorni_sadrzaj>
    <derivirana_varijabla naziv="DomainObject.Predmet.ProtustrankaWithAdressOIB_1">ART EVENT j.d.o.o. LABIN, OIB 46720068936, Zelenice 15, 52220 Labin</derivirana_varijabla>
  </DomainObject.Predmet.ProtustrankaWithAdressOIB>
  <DomainObject.Predmet.ProtustrankaNazivFormated>
    <izvorni_sadrzaj>ART EVENT j.d.o.o. LABIN</izvorni_sadrzaj>
    <derivirana_varijabla naziv="DomainObject.Predmet.ProtustrankaNazivFormated_1">ART EVENT j.d.o.o. LABIN</derivirana_varijabla>
  </DomainObject.Predmet.ProtustrankaNazivFormated>
  <DomainObject.Predmet.ProtustrankaNazivFormatedOIB>
    <izvorni_sadrzaj>ART EVENT j.d.o.o. LABIN, OIB 46720068936</izvorni_sadrzaj>
    <derivirana_varijabla naziv="DomainObject.Predmet.ProtustrankaNazivFormatedOIB_1">ART EVENT j.d.o.o. LABIN, OIB 46720068936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PORUŽNICA PULA, PULA</izvorni_sadrzaj>
    <derivirana_varijabla naziv="DomainObject.Predmet.StrankaFormated_1">  FINANCIJSKA AGENCIJA, RC RIJEKA, PORUŽNICA PULA, PULA</derivirana_varijabla>
  </DomainObject.Predmet.StrankaFormated>
  <DomainObject.Predmet.StrankaFormatedOIB>
    <izvorni_sadrzaj>  FINANCIJSKA AGENCIJA, RC RIJEKA, PORUŽNICA PULA, PULA, OIB 85821130368</izvorni_sadrzaj>
    <derivirana_varijabla naziv="DomainObject.Predmet.StrankaFormatedOIB_1">  FINANCIJSKA AGENCIJA, RC RIJEKA, PORUŽNICA PULA, PULA, OIB 85821130368</derivirana_varijabla>
  </DomainObject.Predmet.StrankaFormatedOIB>
  <DomainObject.Predmet.StrankaFormatedWithAdress>
    <izvorni_sadrzaj> FINANCIJSKA AGENCIJA, RC RIJEKA, PORUŽNICA PULA, PULA, F. Kurelca 8, 51000 Rijeka</izvorni_sadrzaj>
    <derivirana_varijabla naziv="DomainObject.Predmet.StrankaFormatedWithAdress_1"> FINANCIJSKA AGENCIJA, RC RIJEKA, PORUŽNICA PULA, PULA, F. Kurelca 8, 51000 Rijeka</derivirana_varijabla>
  </DomainObject.Predmet.StrankaFormatedWithAdress>
  <DomainObject.Predmet.StrankaFormatedWithAdressOIB>
    <izvorni_sadrzaj> FINANCIJSKA AGENCIJA, RC RIJEKA, PORUŽNICA PULA, PULA, OIB 85821130368, F. Kurelca 8, 51000 Rijeka</izvorni_sadrzaj>
    <derivirana_varijabla naziv="DomainObject.Predmet.StrankaFormatedWithAdressOIB_1"> FINANCIJSKA AGENCIJA, RC RIJEKA, PORUŽNICA PULA, PULA, OIB 85821130368, F. Kurelca 8, 51000 Rijeka</derivirana_varijabla>
  </DomainObject.Predmet.StrankaFormatedWithAdressOIB>
  <DomainObject.Predmet.StrankaWithAdress>
    <izvorni_sadrzaj>FINANCIJSKA AGENCIJA, RC RIJEKA, PORUŽNICA PULA, PULA F. Kurelca 8,51000 Rijeka</izvorni_sadrzaj>
    <derivirana_varijabla naziv="DomainObject.Predmet.StrankaWithAdress_1">FINANCIJSKA AGENCIJA, RC RIJEKA, PORUŽNICA PULA, PULA F. Kurelca 8,51000 Rijeka</derivirana_varijabla>
  </DomainObject.Predmet.StrankaWithAdress>
  <DomainObject.Predmet.StrankaWithAdressOIB>
    <izvorni_sadrzaj>FINANCIJSKA AGENCIJA, RC RIJEKA, PORUŽNICA PULA, PULA, OIB 85821130368, F. Kurelca 8,51000 Rijeka</izvorni_sadrzaj>
    <derivirana_varijabla naziv="DomainObject.Predmet.StrankaWithAdressOIB_1">FINANCIJSKA AGENCIJA, RC RIJEKA, PORUŽNICA PULA, PULA, OIB 85821130368, F. Kurelca 8,51000 Rijeka</derivirana_varijabla>
  </DomainObject.Predmet.StrankaWithAdressOIB>
  <DomainObject.Predmet.StrankaNazivFormated>
    <izvorni_sadrzaj>FINANCIJSKA AGENCIJA, RC RIJEKA, PORUŽNICA PULA, PULA</izvorni_sadrzaj>
    <derivirana_varijabla naziv="DomainObject.Predmet.StrankaNazivFormated_1">FINANCIJSKA AGENCIJA, RC RIJEKA, PORUŽNICA PULA, PULA</derivirana_varijabla>
  </DomainObject.Predmet.StrankaNazivFormated>
  <DomainObject.Predmet.StrankaNazivFormatedOIB>
    <izvorni_sadrzaj>FINANCIJSKA AGENCIJA, RC RIJEKA, PORUŽNICA PULA, PULA, OIB 85821130368</izvorni_sadrzaj>
    <derivirana_varijabla naziv="DomainObject.Predmet.StrankaNazivFormatedOIB_1">FINANCIJSKA AGENCIJA, RC RIJEKA, PORUŽNICA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64678.79</izvorni_sadrzaj>
    <derivirana_varijabla naziv="DomainObject.Predmet.TrenutnaVrijednost_1">64678.79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PORUŽNICA PULA, PULA</item>
    </izvorni_sadrzaj>
    <derivirana_varijabla naziv="DomainObject.Predmet.StrankaListFormated_1">
      <item>FINANCIJSKA AGENCIJA, RC RIJEKA, PORUŽNICA PULA, PULA</item>
    </derivirana_varijabla>
  </DomainObject.Predmet.StrankaListFormated>
  <DomainObject.Predmet.StrankaListFormatedOIB>
    <izvorni_sadrzaj>
      <item>FINANCIJSKA AGENCIJA, RC RIJEKA, PORUŽNICA PULA, PULA, OIB 85821130368</item>
    </izvorni_sadrzaj>
    <derivirana_varijabla naziv="DomainObject.Predmet.StrankaListFormatedOIB_1">
      <item>FINANCIJSKA AGENCIJA, RC RIJEKA, PORUŽNICA PULA, PULA, OIB 85821130368</item>
    </derivirana_varijabla>
  </DomainObject.Predmet.StrankaListFormatedOIB>
  <DomainObject.Predmet.StrankaListFormatedWithAdress>
    <izvorni_sadrzaj>
      <item>FINANCIJSKA AGENCIJA, RC RIJEKA, PORUŽNICA PULA, PULA, F. Kurelca 8, 51000 Rijeka</item>
    </izvorni_sadrzaj>
    <derivirana_varijabla naziv="DomainObject.Predmet.StrankaListFormatedWithAdress_1">
      <item>FINANCIJSKA AGENCIJA, RC RIJEKA, PORUŽNICA PULA, PULA, F. Kurelca 8, 51000 Rijeka</item>
    </derivirana_varijabla>
  </DomainObject.Predmet.StrankaListFormatedWithAdress>
  <DomainObject.Predmet.StrankaListFormatedWithAdressOIB>
    <izvorni_sadrzaj>
      <item>FINANCIJSKA AGENCIJA, RC RIJEKA, PORUŽNICA PULA, PULA, OIB 85821130368, F. Kurelca 8, 51000 Rijeka</item>
    </izvorni_sadrzaj>
    <derivirana_varijabla naziv="DomainObject.Predmet.StrankaListFormatedWithAdressOIB_1">
      <item>FINANCIJSKA AGENCIJA, RC RIJEKA, PORUŽNICA PULA, PULA, OIB 85821130368, F. Kurelca 8, 51000 Rijeka</item>
    </derivirana_varijabla>
  </DomainObject.Predmet.StrankaListFormatedWithAdressOIB>
  <DomainObject.Predmet.StrankaListNazivFormated>
    <izvorni_sadrzaj>
      <item>FINANCIJSKA AGENCIJA, RC RIJEKA, PORUŽNICA PULA, PULA</item>
    </izvorni_sadrzaj>
    <derivirana_varijabla naziv="DomainObject.Predmet.StrankaListNazivFormated_1">
      <item>FINANCIJSKA AGENCIJA, RC RIJEKA, PORUŽNICA PULA, PULA</item>
    </derivirana_varijabla>
  </DomainObject.Predmet.StrankaListNazivFormated>
  <DomainObject.Predmet.StrankaListNazivFormatedOIB>
    <izvorni_sadrzaj>
      <item>FINANCIJSKA AGENCIJA, RC RIJEKA, PORUŽNICA PULA, PULA, OIB 85821130368</item>
    </izvorni_sadrzaj>
    <derivirana_varijabla naziv="DomainObject.Predmet.StrankaListNazivFormatedOIB_1">
      <item>FINANCIJSKA AGENCIJA, RC RIJEKA, PORUŽNICA PULA, PULA, OIB 85821130368</item>
    </derivirana_varijabla>
  </DomainObject.Predmet.StrankaListNazivFormatedOIB>
  <DomainObject.Predmet.ProtuStrankaListFormated>
    <izvorni_sadrzaj>
      <item>ART EVENT j.d.o.o. LABIN</item>
    </izvorni_sadrzaj>
    <derivirana_varijabla naziv="DomainObject.Predmet.ProtuStrankaListFormated_1">
      <item>ART EVENT j.d.o.o. LABIN</item>
    </derivirana_varijabla>
  </DomainObject.Predmet.ProtuStrankaListFormated>
  <DomainObject.Predmet.ProtuStrankaListFormatedOIB>
    <izvorni_sadrzaj>
      <item>ART EVENT j.d.o.o. LABIN, OIB 46720068936</item>
    </izvorni_sadrzaj>
    <derivirana_varijabla naziv="DomainObject.Predmet.ProtuStrankaListFormatedOIB_1">
      <item>ART EVENT j.d.o.o. LABIN, OIB 46720068936</item>
    </derivirana_varijabla>
  </DomainObject.Predmet.ProtuStrankaListFormatedOIB>
  <DomainObject.Predmet.ProtuStrankaListFormatedWithAdress>
    <izvorni_sadrzaj>
      <item>ART EVENT j.d.o.o. LABIN, Zelenice 15, 52220 Labin</item>
    </izvorni_sadrzaj>
    <derivirana_varijabla naziv="DomainObject.Predmet.ProtuStrankaListFormatedWithAdress_1">
      <item>ART EVENT j.d.o.o. LABIN, Zelenice 15, 52220 Labin</item>
    </derivirana_varijabla>
  </DomainObject.Predmet.ProtuStrankaListFormatedWithAdress>
  <DomainObject.Predmet.ProtuStrankaListFormatedWithAdressOIB>
    <izvorni_sadrzaj>
      <item>ART EVENT j.d.o.o. LABIN, OIB 46720068936, Zelenice 15, 52220 Labin</item>
    </izvorni_sadrzaj>
    <derivirana_varijabla naziv="DomainObject.Predmet.ProtuStrankaListFormatedWithAdressOIB_1">
      <item>ART EVENT j.d.o.o. LABIN, OIB 46720068936, Zelenice 15, 52220 Labin</item>
    </derivirana_varijabla>
  </DomainObject.Predmet.ProtuStrankaListFormatedWithAdressOIB>
  <DomainObject.Predmet.ProtuStrankaListNazivFormated>
    <izvorni_sadrzaj>
      <item>ART EVENT j.d.o.o. LABIN</item>
    </izvorni_sadrzaj>
    <derivirana_varijabla naziv="DomainObject.Predmet.ProtuStrankaListNazivFormated_1">
      <item>ART EVENT j.d.o.o. LABIN</item>
    </derivirana_varijabla>
  </DomainObject.Predmet.ProtuStrankaListNazivFormated>
  <DomainObject.Predmet.ProtuStrankaListNazivFormatedOIB>
    <izvorni_sadrzaj>
      <item>ART EVENT j.d.o.o. LABIN, OIB 46720068936</item>
    </izvorni_sadrzaj>
    <derivirana_varijabla naziv="DomainObject.Predmet.ProtuStrankaListNazivFormatedOIB_1">
      <item>ART EVENT j.d.o.o. LABIN, OIB 46720068936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>St-568/2017-8</izvorni_sadrzaj>
    <derivirana_varijabla naziv="DomainObject.PoslovniBrojDokumenta_1">St-568/2017-8</derivirana_varijabla>
  </DomainObject.PoslovniBrojDokumenta>
  <DomainObject.Predmet.StrankaIDrugi>
    <izvorni_sadrzaj>FINANCIJSKA AGENCIJA, RC RIJEKA, PORUŽNICA PULA, PULA</izvorni_sadrzaj>
    <derivirana_varijabla naziv="DomainObject.Predmet.StrankaIDrugi_1">FINANCIJSKA AGENCIJA, RC RIJEKA, PORUŽNICA PULA, PULA</derivirana_varijabla>
  </DomainObject.Predmet.StrankaIDrugi>
  <DomainObject.Predmet.ProtustrankaIDrugi>
    <izvorni_sadrzaj>ART EVENT j.d.o.o. LABIN</izvorni_sadrzaj>
    <derivirana_varijabla naziv="DomainObject.Predmet.ProtustrankaIDrugi_1">ART EVENT j.d.o.o. LABIN</derivirana_varijabla>
  </DomainObject.Predmet.ProtustrankaIDrugi>
  <DomainObject.Predmet.StrankaIDrugiAdressOIB>
    <izvorni_sadrzaj>FINANCIJSKA AGENCIJA, RC RIJEKA, PORUŽNICA PULA, PULA, OIB 85821130368, F. Kurelca 8, 51000 Rijeka</izvorni_sadrzaj>
    <derivirana_varijabla naziv="DomainObject.Predmet.StrankaIDrugiAdressOIB_1">FINANCIJSKA AGENCIJA, RC RIJEKA, PORUŽNICA PULA, PULA, OIB 85821130368, F. Kurelca 8, 51000 Rijeka</derivirana_varijabla>
  </DomainObject.Predmet.StrankaIDrugiAdressOIB>
  <DomainObject.Predmet.ProtustrankaIDrugiAdressOIB>
    <izvorni_sadrzaj>ART EVENT j.d.o.o. LABIN, OIB 46720068936, Zelenice 15, 52220 Labin</izvorni_sadrzaj>
    <derivirana_varijabla naziv="DomainObject.Predmet.ProtustrankaIDrugiAdressOIB_1">ART EVENT j.d.o.o. LABIN, OIB 46720068936, Zelenice 15,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PORUŽNICA PULA, PULA</item>
      <item>ART EVENT j.d.o.o. LABIN</item>
    </izvorni_sadrzaj>
    <derivirana_varijabla naziv="DomainObject.Predmet.SudioniciListNaziv_1">
      <item>FINANCIJSKA AGENCIJA, RC RIJEKA, PORUŽNICA PULA, PULA</item>
      <item>ART EVENT j.d.o.o. LABIN</item>
    </derivirana_varijabla>
  </DomainObject.Predmet.SudioniciListNaziv>
  <DomainObject.Predmet.SudioniciListAdressOIB>
    <izvorni_sadrzaj>
      <item>FINANCIJSKA AGENCIJA, RC RIJEKA, PORUŽNICA PULA, PULA, OIB 85821130368, F. Kurelca 8,51000 Rijeka</item>
      <item>ART EVENT j.d.o.o. LABIN, OIB 46720068936, Zelenice 15,52220 Labin</item>
    </izvorni_sadrzaj>
    <derivirana_varijabla naziv="DomainObject.Predmet.SudioniciListAdressOIB_1">
      <item>FINANCIJSKA AGENCIJA, RC RIJEKA, PORUŽNICA PULA, PULA, OIB 85821130368, F. Kurelca 8,51000 Rijeka</item>
      <item>ART EVENT j.d.o.o. LABIN, OIB 46720068936, Zelenice 15,52220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46720068936</item>
    </izvorni_sadrzaj>
    <derivirana_varijabla naziv="DomainObject.Predmet.SudioniciListNazivOIB_1">
      <item>, OIB 85821130368</item>
      <item>, OIB 46720068936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805</properties:Words>
  <properties:Characters>4272</properties:Characters>
  <properties:Lines>97</properties:Lines>
  <properties:Paragraphs>37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2017-11-07T13:17:00Z</dcterms:created>
  <dc:creator>Jasmina Matika</dc:creator>
  <cp:lastModifiedBy>Jasmina Matika</cp:lastModifiedBy>
  <dcterms:modified xmlns:xsi="http://www.w3.org/2001/XMLSchema-instance" xsi:type="dcterms:W3CDTF">2018-01-22T08:50:00Z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St-568/2017-8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