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685da" w14:paraId="eb685da" w:rsidRDefault="002F3746" w:rsidP="002F3746" w:rsidR="002F3746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1.St-92/2003</w:t>
      </w:r>
    </w:p>
    <w:p w:rsidRDefault="002F3746" w:rsidP="002F3746" w:rsidR="002F3746">
      <w:pPr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F3746" w:rsidP="002F3746" w:rsidR="002F3746">
      <w:pPr>
        <w:rPr>
          <w:b/>
        </w:rPr>
      </w:pPr>
    </w:p>
    <w:p w:rsidRDefault="002F3746" w:rsidP="002F3746" w:rsidR="002F3746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F3746" w:rsidP="002F3746" w:rsidR="002F3746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F3746" w:rsidP="002F3746" w:rsidR="002F3746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2F3746" w:rsidP="002F3746" w:rsidR="002F3746">
      <w:r>
        <w:tab/>
      </w:r>
    </w:p>
    <w:p w:rsidRDefault="009E74EB" w:rsidP="002F3746" w:rsidR="009E74EB"/>
    <w:p w:rsidRDefault="002F3746" w:rsidP="002F3746" w:rsidR="002F3746">
      <w:pPr>
        <w:jc w:val="center"/>
        <w:rPr>
          <w:b/>
        </w:rPr>
      </w:pPr>
      <w:r>
        <w:rPr>
          <w:b/>
        </w:rPr>
        <w:t>Z A K LJ U Č A K</w:t>
      </w:r>
    </w:p>
    <w:p w:rsidRDefault="009E74EB" w:rsidP="002F3746" w:rsidR="009E74EB">
      <w:pPr>
        <w:jc w:val="center"/>
        <w:rPr>
          <w:b/>
        </w:rPr>
      </w:pPr>
    </w:p>
    <w:p w:rsidRDefault="002F3746" w:rsidP="002F3746" w:rsidR="002F3746"/>
    <w:p w:rsidRDefault="002F3746" w:rsidP="002F3746" w:rsidR="002F3746">
      <w:pPr>
        <w:ind w:firstLine="708"/>
      </w:pPr>
      <w:r>
        <w:t xml:space="preserve">TRGOVAČKI SUD U SPLITU, po sucu tog suda Velimiru Vukoviću, kao stečajnom sucu, u stečajnom postupku nad dužnikom </w:t>
      </w:r>
      <w:r>
        <w:tab/>
        <w:t xml:space="preserve">JOLA d.o.o. u stečaju, Split,Viška 24.,OIB: 16850447583,  zastupanog po stečajnoj upraviteljici Nataliji Mladineo iz Splita, Viška 24.,   dana </w:t>
      </w:r>
      <w:r w:rsidR="00187FDA">
        <w:t>10</w:t>
      </w:r>
      <w:r>
        <w:t xml:space="preserve">. </w:t>
      </w:r>
      <w:r w:rsidR="000F496A">
        <w:t>s</w:t>
      </w:r>
      <w:r w:rsidR="00187FDA">
        <w:t>rp</w:t>
      </w:r>
      <w:r w:rsidR="000F496A">
        <w:t>nja</w:t>
      </w:r>
      <w:r>
        <w:t xml:space="preserve"> 2017. godine,</w:t>
      </w:r>
    </w:p>
    <w:p w:rsidRDefault="002F3746" w:rsidP="002F3746" w:rsidR="002F3746">
      <w:pPr>
        <w:ind w:firstLine="708"/>
      </w:pPr>
    </w:p>
    <w:p w:rsidRDefault="002F3746" w:rsidP="002F3746" w:rsidR="002F374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 e :</w:t>
      </w:r>
    </w:p>
    <w:p w:rsidRDefault="002F3746" w:rsidP="002F3746" w:rsidR="002F3746"/>
    <w:p w:rsidRDefault="002F3746" w:rsidP="002F3746" w:rsidR="002F3746">
      <w:pPr>
        <w:rPr>
          <w:b/>
        </w:rPr>
      </w:pPr>
      <w:r>
        <w:t xml:space="preserve">I. </w:t>
      </w:r>
      <w:r>
        <w:tab/>
        <w:t xml:space="preserve">Određuje se </w:t>
      </w:r>
      <w:r w:rsidR="00187FDA">
        <w:t>sedmo</w:t>
      </w:r>
      <w:r>
        <w:t xml:space="preserve"> ročište za prodaju u stečajnom postupku uz odgovarajuću primjenu odredaba   Ovršnog zakona kojima se uređuje ovrha na nekretnini  slijedeće imovine stečajnog dužnika </w:t>
      </w:r>
      <w:r>
        <w:rPr>
          <w:b/>
        </w:rPr>
        <w:t>i to poslovnih prostora i stanova koji se nalaze u poslovno stambenoj zgradi u Ulici Vlahe Paljetka 5 u Bjelovaru, izgrađenoj na kat. čest. 1003/31 ZU 5597 k.o. Bjelovar:</w:t>
      </w:r>
    </w:p>
    <w:p w:rsidRDefault="002F3746" w:rsidP="002F3746" w:rsidR="002F3746"/>
    <w:p w:rsidRDefault="002F3746" w:rsidP="002F3746" w:rsidR="002F3746">
      <w:r>
        <w:t>1.Poslovni prostor –lokal 9 oznake E-31 u prizemlju, površine 36,00 m2 i skladište u podrumu oznake E-20 površine 18,33 m2 (</w:t>
      </w:r>
      <w:proofErr w:type="spellStart"/>
      <w:r>
        <w:t>rochbau</w:t>
      </w:r>
      <w:proofErr w:type="spellEnd"/>
      <w:r>
        <w:t xml:space="preserve"> faza),  za utvrđenu vrijednost od </w:t>
      </w:r>
      <w:r w:rsidR="00187FDA">
        <w:t>16.678,39</w:t>
      </w:r>
      <w:r>
        <w:t xml:space="preserve"> EUR-a ili 1</w:t>
      </w:r>
      <w:r w:rsidR="00187FDA">
        <w:t>25.4221,26</w:t>
      </w:r>
      <w:r>
        <w:t xml:space="preserve"> kn</w:t>
      </w:r>
    </w:p>
    <w:p w:rsidRDefault="002F3746" w:rsidP="002F3746" w:rsidR="002F3746">
      <w:r>
        <w:t>2.Stan  oznake E-63 T na IV katu, površine 34,66 m2, (</w:t>
      </w:r>
      <w:proofErr w:type="spellStart"/>
      <w:r>
        <w:t>rochbau</w:t>
      </w:r>
      <w:proofErr w:type="spellEnd"/>
      <w:r>
        <w:t xml:space="preserve"> faza) i ostava u podrumu,  za utvrđenu vrijednost od </w:t>
      </w:r>
      <w:r w:rsidR="00187FDA">
        <w:t>7.914,93</w:t>
      </w:r>
      <w:r>
        <w:t xml:space="preserve"> EUR-a ili </w:t>
      </w:r>
      <w:r w:rsidR="00187FDA">
        <w:t>59.520,21</w:t>
      </w:r>
      <w:r>
        <w:t xml:space="preserve"> kn</w:t>
      </w:r>
    </w:p>
    <w:p w:rsidRDefault="002F3746" w:rsidP="002F3746" w:rsidR="002F3746">
      <w:r>
        <w:t xml:space="preserve">3.Stan oznake E-62 S na IV katu, površine  </w:t>
      </w:r>
      <w:r w:rsidR="00CD4D65">
        <w:t>69,98</w:t>
      </w:r>
      <w:r>
        <w:t xml:space="preserve"> m2,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CD4D65">
        <w:t>4</w:t>
      </w:r>
      <w:r>
        <w:t>.</w:t>
      </w:r>
      <w:r w:rsidR="00CD4D65">
        <w:t>345</w:t>
      </w:r>
      <w:r>
        <w:t>,95 EUR-a ili 1</w:t>
      </w:r>
      <w:r w:rsidR="00CD4D65">
        <w:t>07.881,34</w:t>
      </w:r>
      <w:r>
        <w:t xml:space="preserve"> kn </w:t>
      </w:r>
    </w:p>
    <w:p w:rsidRDefault="002F3746" w:rsidP="002F3746" w:rsidR="002F3746">
      <w:r>
        <w:t>4.Stan oznake E-60 R na IV katu, površine 52,51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CD4D65">
        <w:t>1.802,12</w:t>
      </w:r>
      <w:r>
        <w:t xml:space="preserve"> EUR-a ili </w:t>
      </w:r>
      <w:r w:rsidR="00CD4D65">
        <w:t>88.751,83</w:t>
      </w:r>
      <w:r>
        <w:t xml:space="preserve"> kn</w:t>
      </w:r>
    </w:p>
    <w:p w:rsidRDefault="002F3746" w:rsidP="002F3746" w:rsidR="002F3746">
      <w:r>
        <w:t>5.Stan oznake E-59 R na IV katu, površine 51,73 m2 (</w:t>
      </w:r>
      <w:proofErr w:type="spellStart"/>
      <w:r>
        <w:t>rochbau</w:t>
      </w:r>
      <w:proofErr w:type="spellEnd"/>
      <w:r>
        <w:t xml:space="preserve"> faza) i ostava u podrumu, za utvrđenu vrijednost od 1</w:t>
      </w:r>
      <w:r w:rsidR="00CD4D65">
        <w:t>1</w:t>
      </w:r>
      <w:r>
        <w:t>.</w:t>
      </w:r>
      <w:r w:rsidR="00CD4D65">
        <w:t>590</w:t>
      </w:r>
      <w:r>
        <w:t>,</w:t>
      </w:r>
      <w:r w:rsidR="00CD4D65">
        <w:t>14</w:t>
      </w:r>
      <w:r>
        <w:t xml:space="preserve"> EUR-a ili </w:t>
      </w:r>
      <w:r w:rsidR="00CD4D65">
        <w:t>87.157,50</w:t>
      </w:r>
      <w:r>
        <w:t xml:space="preserve"> kn</w:t>
      </w:r>
    </w:p>
    <w:p w:rsidRDefault="002F3746" w:rsidP="002F3746" w:rsidR="002F3746">
      <w:r>
        <w:t>7.Stan oznake E-52 L na III katu, površine 52,51 m2 (</w:t>
      </w:r>
      <w:proofErr w:type="spellStart"/>
      <w:r>
        <w:t>rochbau</w:t>
      </w:r>
      <w:proofErr w:type="spellEnd"/>
      <w:r>
        <w:t xml:space="preserve"> faza) i ostava u  podrumu, za utvrđenu vrijednost od 1</w:t>
      </w:r>
      <w:r w:rsidR="00CD4D65">
        <w:t>1.802,12</w:t>
      </w:r>
      <w:r>
        <w:t xml:space="preserve"> EUR-a ili </w:t>
      </w:r>
      <w:r w:rsidR="00CD4D65">
        <w:t>88.751,83</w:t>
      </w:r>
      <w:r>
        <w:t xml:space="preserve"> kn</w:t>
      </w:r>
    </w:p>
    <w:p w:rsidRDefault="002F3746" w:rsidP="002F3746" w:rsidR="002F3746">
      <w:r>
        <w:t>8. Stan oznake E-51 L na III katu, površine 51,73 m2 (</w:t>
      </w:r>
      <w:proofErr w:type="spellStart"/>
      <w:r>
        <w:t>rochbau</w:t>
      </w:r>
      <w:proofErr w:type="spellEnd"/>
      <w:r>
        <w:t xml:space="preserve"> faza) i ostava u podrumu , za utvrđenu vrijednost od </w:t>
      </w:r>
      <w:r w:rsidR="00640497">
        <w:t>1</w:t>
      </w:r>
      <w:r w:rsidR="00CD4D65">
        <w:t>1.590,14</w:t>
      </w:r>
      <w:r>
        <w:t xml:space="preserve"> EUR-a ili </w:t>
      </w:r>
      <w:r w:rsidR="009E74EB">
        <w:t>87.157,50</w:t>
      </w:r>
      <w:r>
        <w:t xml:space="preserve"> kn</w:t>
      </w:r>
    </w:p>
    <w:p w:rsidRDefault="002F3746" w:rsidP="002F3746" w:rsidR="002F3746">
      <w:r>
        <w:t>9. Stan oznake E-47 I na II katu, površine 34,66 m2 (</w:t>
      </w:r>
      <w:proofErr w:type="spellStart"/>
      <w:r>
        <w:t>rochbau</w:t>
      </w:r>
      <w:proofErr w:type="spellEnd"/>
      <w:r>
        <w:t xml:space="preserve"> faza) i ostava u podrumu  za utvrđenu vrijednost od </w:t>
      </w:r>
      <w:r w:rsidR="009E74EB">
        <w:t>8.338,90</w:t>
      </w:r>
      <w:r>
        <w:t xml:space="preserve"> EUR-a ili </w:t>
      </w:r>
      <w:r w:rsidR="009E74EB">
        <w:t>62.708,27</w:t>
      </w:r>
      <w:r>
        <w:t xml:space="preserve"> kn</w:t>
      </w:r>
      <w:r>
        <w:tab/>
      </w: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>10. Stan oznake E-44 G na II katu, površine 52,51 m2 (</w:t>
      </w:r>
      <w:proofErr w:type="spellStart"/>
      <w:r>
        <w:t>rochbau</w:t>
      </w:r>
      <w:proofErr w:type="spellEnd"/>
      <w:r>
        <w:t xml:space="preserve"> faza) i ostava u podrumu  za utvrđenu vrijednost od 1</w:t>
      </w:r>
      <w:r w:rsidR="009E74EB">
        <w:t>2.438,08</w:t>
      </w:r>
      <w:r>
        <w:t xml:space="preserve"> EUR-a ili </w:t>
      </w:r>
      <w:r w:rsidR="009E74EB">
        <w:t>93.534,21</w:t>
      </w:r>
      <w:r>
        <w:t xml:space="preserve"> kn</w:t>
      </w:r>
    </w:p>
    <w:p w:rsidRDefault="002F3746" w:rsidP="002F3746" w:rsidR="002F3746">
      <w:r>
        <w:t xml:space="preserve">11.Stan oznake E-39 D na I katu, površine 34,66 m2 (visoka </w:t>
      </w:r>
      <w:proofErr w:type="spellStart"/>
      <w:r>
        <w:t>rochbau</w:t>
      </w:r>
      <w:proofErr w:type="spellEnd"/>
      <w:r>
        <w:t xml:space="preserve"> faza) i ostava u podrumu za utvrđenu vrijednost od </w:t>
      </w:r>
      <w:r w:rsidR="009E74EB">
        <w:t>8.366,65</w:t>
      </w:r>
      <w:r>
        <w:t xml:space="preserve"> EUR-a ili </w:t>
      </w:r>
      <w:r w:rsidR="00640497">
        <w:t>6</w:t>
      </w:r>
      <w:r w:rsidR="009E74EB">
        <w:t>2.916,71</w:t>
      </w:r>
      <w:r>
        <w:t xml:space="preserve"> kn</w:t>
      </w:r>
    </w:p>
    <w:p w:rsidRDefault="002F3746" w:rsidP="002F3746" w:rsidR="002F3746"/>
    <w:p w:rsidRDefault="002F3746" w:rsidP="002F3746" w:rsidR="002F3746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2F3746" w:rsidP="002F3746" w:rsidR="002F3746"/>
    <w:p w:rsidRDefault="002F3746" w:rsidP="002F3746" w:rsidR="002F3746">
      <w:r>
        <w:t>12.Stan oznake E-45 G, na II katu, površine 52,42 m2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9E74EB">
        <w:t>2.438,08</w:t>
      </w:r>
      <w:r>
        <w:t xml:space="preserve"> EUR-a ili </w:t>
      </w:r>
      <w:r w:rsidR="009E74EB">
        <w:t>93.551,92</w:t>
      </w:r>
      <w:r>
        <w:t xml:space="preserve"> kn</w:t>
      </w:r>
    </w:p>
    <w:p w:rsidRDefault="002F3746" w:rsidP="002F3746" w:rsidR="002F3746">
      <w:r>
        <w:t>13. Poslovni prostor - lokal. 8 oznake E- 30, u prizemlju , površine 39,26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18,33 m2 (</w:t>
      </w:r>
      <w:proofErr w:type="spellStart"/>
      <w:r>
        <w:t>rochbau</w:t>
      </w:r>
      <w:proofErr w:type="spellEnd"/>
      <w:r>
        <w:t xml:space="preserve"> faza) za utvrđenu vrijednost od </w:t>
      </w:r>
      <w:r w:rsidR="009E74EB">
        <w:t>16.395,55.</w:t>
      </w:r>
      <w:r>
        <w:t xml:space="preserve"> EUR-a ili 1</w:t>
      </w:r>
      <w:r w:rsidR="009E74EB">
        <w:t>23</w:t>
      </w:r>
      <w:r w:rsidR="00640497">
        <w:t>.</w:t>
      </w:r>
      <w:r w:rsidR="009E74EB">
        <w:t>294</w:t>
      </w:r>
      <w:r w:rsidR="00640497">
        <w:t>,</w:t>
      </w:r>
      <w:r w:rsidR="009E74EB">
        <w:t>31</w:t>
      </w:r>
      <w:r>
        <w:t xml:space="preserve"> kn</w:t>
      </w:r>
    </w:p>
    <w:p w:rsidRDefault="002F3746" w:rsidP="002F3746" w:rsidR="002F3746">
      <w:r>
        <w:t>14.Poslovni prostor-lokal 7, oznake E-29, u prizemlju, površine 44,88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br.III</w:t>
      </w:r>
      <w:proofErr w:type="spellEnd"/>
      <w:r>
        <w:t>. u podrumu,oznake E-19., površine 18,33 m2 (</w:t>
      </w:r>
      <w:proofErr w:type="spellStart"/>
      <w:r>
        <w:t>rochbaufaza</w:t>
      </w:r>
      <w:proofErr w:type="spellEnd"/>
      <w:r>
        <w:t xml:space="preserve">) za utvrđenu vrijednost od </w:t>
      </w:r>
      <w:r w:rsidR="00640497">
        <w:t>1</w:t>
      </w:r>
      <w:r w:rsidR="004C191F">
        <w:t>7.455,47</w:t>
      </w:r>
      <w:r>
        <w:t xml:space="preserve"> EUR-a ili 1</w:t>
      </w:r>
      <w:r w:rsidR="004C191F">
        <w:t>31</w:t>
      </w:r>
      <w:r w:rsidR="00640497">
        <w:t>.</w:t>
      </w:r>
      <w:r w:rsidR="004C191F">
        <w:t>264,75</w:t>
      </w:r>
      <w:r>
        <w:t xml:space="preserve"> kn</w:t>
      </w:r>
    </w:p>
    <w:p w:rsidRDefault="002F3746" w:rsidP="002F3746" w:rsidR="002F3746">
      <w:r>
        <w:t>15.Poslovni prostor-lokal 6, oznake E-28, u prizemlju, površine 42,40 m2,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br.V</w:t>
      </w:r>
      <w:proofErr w:type="spellEnd"/>
      <w:r>
        <w:t>. u podrumu oznake E-21, površine 16,15 m2 (</w:t>
      </w:r>
      <w:proofErr w:type="spellStart"/>
      <w:r>
        <w:t>rochbau</w:t>
      </w:r>
      <w:proofErr w:type="spellEnd"/>
      <w:r>
        <w:t xml:space="preserve"> faza) za utvrđenu vrijednost od 1</w:t>
      </w:r>
      <w:r w:rsidR="004C191F">
        <w:t>6</w:t>
      </w:r>
      <w:r w:rsidR="000F496A">
        <w:t>.</w:t>
      </w:r>
      <w:r w:rsidR="004C191F">
        <w:t>183</w:t>
      </w:r>
      <w:r w:rsidR="000F496A">
        <w:t>,</w:t>
      </w:r>
      <w:r w:rsidR="004C191F">
        <w:t>56</w:t>
      </w:r>
      <w:r>
        <w:t xml:space="preserve"> EUR-a ili 1</w:t>
      </w:r>
      <w:r w:rsidR="004C191F">
        <w:t>21</w:t>
      </w:r>
      <w:r w:rsidR="000F496A">
        <w:t>.</w:t>
      </w:r>
      <w:r w:rsidR="004C191F">
        <w:t>699</w:t>
      </w:r>
      <w:r w:rsidR="000F496A">
        <w:t>,</w:t>
      </w:r>
      <w:r w:rsidR="004C191F">
        <w:t>99</w:t>
      </w:r>
      <w:r>
        <w:t xml:space="preserve"> kn</w:t>
      </w:r>
    </w:p>
    <w:p w:rsidRDefault="002F3746" w:rsidP="002F3746" w:rsidR="002F3746">
      <w:r>
        <w:t>16.Poslovni prostor-lokal 4, oznake E-26, u prizemlju, površine 21,76 m2 (</w:t>
      </w:r>
      <w:proofErr w:type="spellStart"/>
      <w:r>
        <w:t>rochbau</w:t>
      </w:r>
      <w:proofErr w:type="spellEnd"/>
      <w:r>
        <w:t xml:space="preserve"> faza) i skladište </w:t>
      </w:r>
      <w:proofErr w:type="spellStart"/>
      <w:r>
        <w:t>br.II</w:t>
      </w:r>
      <w:proofErr w:type="spellEnd"/>
      <w:r>
        <w:t>, u podrumu oznake E-75, površine 16,32 m2 (</w:t>
      </w:r>
      <w:proofErr w:type="spellStart"/>
      <w:r>
        <w:t>rochbau</w:t>
      </w:r>
      <w:proofErr w:type="spellEnd"/>
      <w:r>
        <w:t xml:space="preserve"> faza) za utvrđenu vrijednost od </w:t>
      </w:r>
      <w:r w:rsidR="004C191F">
        <w:t>9.540,55</w:t>
      </w:r>
      <w:r>
        <w:t xml:space="preserve"> EUR-a ili </w:t>
      </w:r>
      <w:r w:rsidR="000F496A">
        <w:t>7</w:t>
      </w:r>
      <w:r w:rsidR="004C191F">
        <w:t>1.744,54</w:t>
      </w:r>
      <w:r>
        <w:t xml:space="preserve"> kn</w:t>
      </w:r>
    </w:p>
    <w:p w:rsidRDefault="002F3746" w:rsidP="002F3746" w:rsidR="002F3746">
      <w:r>
        <w:t>17. Stan oznake E-74 X ,potkrovlje, površine 52,42 m2, (</w:t>
      </w:r>
      <w:proofErr w:type="spellStart"/>
      <w:r>
        <w:t>rochbau</w:t>
      </w:r>
      <w:proofErr w:type="spellEnd"/>
      <w:r>
        <w:t xml:space="preserve"> faza) i ostava u podrumu za utvrđenu vrijednost od 1</w:t>
      </w:r>
      <w:r w:rsidR="004C191F">
        <w:t>1.024,45</w:t>
      </w:r>
      <w:r>
        <w:t xml:space="preserve"> EUR-a ili </w:t>
      </w:r>
      <w:r w:rsidR="004C191F">
        <w:t>8</w:t>
      </w:r>
      <w:r w:rsidR="000F496A">
        <w:t>2.</w:t>
      </w:r>
      <w:r w:rsidR="004C191F">
        <w:t>903,62</w:t>
      </w:r>
      <w:r>
        <w:t xml:space="preserve"> kn</w:t>
      </w:r>
    </w:p>
    <w:p w:rsidRDefault="002F3746" w:rsidP="002F3746" w:rsidR="002F3746">
      <w:r>
        <w:t>18.Stan oznake E-73 X, potkrovlje, površine 52,51 m2 (</w:t>
      </w:r>
      <w:proofErr w:type="spellStart"/>
      <w:r>
        <w:t>rochbau</w:t>
      </w:r>
      <w:proofErr w:type="spellEnd"/>
      <w:r>
        <w:t xml:space="preserve"> faza)i ostava u podrumu, za utvrđenu vrijednost od </w:t>
      </w:r>
      <w:r w:rsidR="000F496A">
        <w:t>1</w:t>
      </w:r>
      <w:r w:rsidR="004C191F">
        <w:t>0.600,48</w:t>
      </w:r>
      <w:r>
        <w:t xml:space="preserve"> EUR-a ili </w:t>
      </w:r>
      <w:r w:rsidR="004C191F">
        <w:t>79.715,56</w:t>
      </w:r>
      <w:r>
        <w:t xml:space="preserve"> kn</w:t>
      </w:r>
    </w:p>
    <w:p w:rsidRDefault="002F3746" w:rsidP="002F3746" w:rsidR="002F3746">
      <w:r>
        <w:t>19.Stan oznake E-69 Y, potkrovlje, površine 34,33 m2 (</w:t>
      </w:r>
      <w:proofErr w:type="spellStart"/>
      <w:r>
        <w:t>rochbau</w:t>
      </w:r>
      <w:proofErr w:type="spellEnd"/>
      <w:r>
        <w:t xml:space="preserve"> faza) i ostava u podrumu, za utvrđenu vrijednost od </w:t>
      </w:r>
      <w:r w:rsidR="004C191F">
        <w:t>7.322,67</w:t>
      </w:r>
      <w:r>
        <w:t xml:space="preserve"> EUR-a ili </w:t>
      </w:r>
      <w:r w:rsidR="004C191F">
        <w:t>55.066,14</w:t>
      </w:r>
      <w:r>
        <w:t xml:space="preserve"> kn</w:t>
      </w:r>
    </w:p>
    <w:p w:rsidRDefault="002F3746" w:rsidP="002F3746" w:rsidR="002F3746">
      <w:r>
        <w:t xml:space="preserve">20.Stan oznake E-68 Y, potkrovlje, površine 41,44 m2 (visoka </w:t>
      </w:r>
      <w:proofErr w:type="spellStart"/>
      <w:r>
        <w:t>rochbau</w:t>
      </w:r>
      <w:proofErr w:type="spellEnd"/>
      <w:r>
        <w:t xml:space="preserve"> faza) i ostava u podrumu za utvrđenu vrijednost od  </w:t>
      </w:r>
      <w:r w:rsidR="004C191F">
        <w:t>8.762,87</w:t>
      </w:r>
      <w:r>
        <w:t xml:space="preserve"> EUR-a ili </w:t>
      </w:r>
      <w:r w:rsidR="004C191F">
        <w:t>65.896,32</w:t>
      </w:r>
      <w:r>
        <w:t xml:space="preserve"> kn</w:t>
      </w:r>
    </w:p>
    <w:p w:rsidRDefault="002F3746" w:rsidP="002F3746" w:rsidR="002F3746">
      <w:r>
        <w:t>21. Stan oznake E-67 V, potkrovlje, površine 34,45 m2 (</w:t>
      </w:r>
      <w:proofErr w:type="spellStart"/>
      <w:r>
        <w:t>rochbau</w:t>
      </w:r>
      <w:proofErr w:type="spellEnd"/>
      <w:r>
        <w:t xml:space="preserve"> faza) i ostava u podrumu , za utvrđenu vrijednost od </w:t>
      </w:r>
      <w:r w:rsidR="004C191F">
        <w:t>7.349,83</w:t>
      </w:r>
      <w:r>
        <w:t xml:space="preserve"> EUR-a ili </w:t>
      </w:r>
      <w:r w:rsidR="004C191F">
        <w:t>55.270,45</w:t>
      </w:r>
      <w:r>
        <w:t xml:space="preserve"> kn</w:t>
      </w:r>
    </w:p>
    <w:p w:rsidRDefault="002F3746" w:rsidP="002F3746" w:rsidR="002F3746">
      <w:r>
        <w:t>22. Stan oznake E-66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od </w:t>
      </w:r>
      <w:r w:rsidR="00AB0D2C">
        <w:t>7.278,97</w:t>
      </w:r>
      <w:r>
        <w:t xml:space="preserve">  EUR-a ili </w:t>
      </w:r>
      <w:r w:rsidR="00AB0D2C">
        <w:t>54.737,83</w:t>
      </w:r>
      <w:r>
        <w:t xml:space="preserve"> kn</w:t>
      </w:r>
    </w:p>
    <w:p w:rsidRDefault="002F3746" w:rsidP="002F3746" w:rsidR="002F3746">
      <w:r>
        <w:t>23.Stan oznake E-65 V, potkrovlje, površine 34,12 m2 (</w:t>
      </w:r>
      <w:proofErr w:type="spellStart"/>
      <w:r>
        <w:t>rochbau</w:t>
      </w:r>
      <w:proofErr w:type="spellEnd"/>
      <w:r>
        <w:t xml:space="preserve"> faza) i ostava u podrumu, za utvrđenu vrijednost </w:t>
      </w:r>
      <w:r w:rsidR="00AB0D2C">
        <w:t>7.278,97</w:t>
      </w:r>
      <w:r>
        <w:t xml:space="preserve"> EUR-a ili </w:t>
      </w:r>
      <w:r w:rsidR="00AB0D2C">
        <w:t>54.737,83</w:t>
      </w:r>
      <w:r>
        <w:t xml:space="preserve">  kn</w:t>
      </w:r>
    </w:p>
    <w:p w:rsidRDefault="002F3746" w:rsidP="002F3746" w:rsidR="002F3746">
      <w:r>
        <w:t>24. Stan oznake E-71 Z, potkrovlje, površine 40,82 m2 (</w:t>
      </w:r>
      <w:proofErr w:type="spellStart"/>
      <w:r>
        <w:t>rochbau</w:t>
      </w:r>
      <w:proofErr w:type="spellEnd"/>
      <w:r>
        <w:t xml:space="preserve"> faza) i ostava u podrumu, za utvrđenu vrijednost od </w:t>
      </w:r>
      <w:r w:rsidR="00AB0D2C">
        <w:t>9.257,70</w:t>
      </w:r>
      <w:r>
        <w:t xml:space="preserve"> EUR-a ili </w:t>
      </w:r>
      <w:r w:rsidR="00AB0D2C">
        <w:t>69.617,59</w:t>
      </w:r>
      <w:r>
        <w:t xml:space="preserve"> kn</w:t>
      </w:r>
    </w:p>
    <w:p w:rsidRDefault="002F3746" w:rsidP="002F3746" w:rsidR="002F3746"/>
    <w:p w:rsidRDefault="002F3746" w:rsidP="002F3746" w:rsidR="002F3746">
      <w:r>
        <w:tab/>
        <w:t>Cijene  navedenih poslovnih prostora i stanova su iskazane bez obračunatog poreza na dodanu vrijednost (PDV) kojeg plaća kupac.</w:t>
      </w:r>
    </w:p>
    <w:p w:rsidRDefault="002F3746" w:rsidP="002F3746" w:rsidR="002F37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>II.</w:t>
      </w:r>
      <w:r>
        <w:tab/>
        <w:t>NAČIN PRODAJE:</w:t>
      </w:r>
    </w:p>
    <w:p w:rsidRDefault="002F3746" w:rsidP="002F3746" w:rsidR="002F3746"/>
    <w:p w:rsidRDefault="002F3746" w:rsidP="002F3746" w:rsidR="002F3746">
      <w:pPr>
        <w:ind w:firstLine="708"/>
      </w:pPr>
      <w:r>
        <w:t xml:space="preserve">Nekretnine  pobliže označene u </w:t>
      </w:r>
      <w:proofErr w:type="spellStart"/>
      <w:r>
        <w:t>toč</w:t>
      </w:r>
      <w:proofErr w:type="spellEnd"/>
      <w:r>
        <w:t>. I. zaključka prodavat će se  u stečajnom postupku usmenom javnom dražbom.</w:t>
      </w:r>
      <w:r>
        <w:tab/>
      </w:r>
    </w:p>
    <w:p w:rsidRDefault="002F3746" w:rsidP="002F3746" w:rsidR="002F3746">
      <w:pPr>
        <w:ind w:firstLine="708"/>
      </w:pPr>
      <w:r>
        <w:tab/>
      </w:r>
      <w:r>
        <w:tab/>
      </w:r>
      <w:r>
        <w:tab/>
      </w:r>
      <w:r>
        <w:tab/>
      </w:r>
    </w:p>
    <w:p w:rsidRDefault="00AB0D2C" w:rsidP="002F3746" w:rsidR="002F3746">
      <w:pPr>
        <w:ind w:firstLine="708"/>
        <w:rPr>
          <w:b/>
        </w:rPr>
      </w:pPr>
      <w:r>
        <w:rPr>
          <w:b/>
        </w:rPr>
        <w:t>Sedmo</w:t>
      </w:r>
      <w:r w:rsidR="002F3746">
        <w:rPr>
          <w:b/>
        </w:rPr>
        <w:t xml:space="preserve"> ročište za prodaju održat će se pred stečajnim sucem u zgradi  Trgovačkog suda u Splitu, </w:t>
      </w:r>
      <w:proofErr w:type="spellStart"/>
      <w:r w:rsidR="002F3746">
        <w:rPr>
          <w:b/>
        </w:rPr>
        <w:t>Sukoišanska</w:t>
      </w:r>
      <w:proofErr w:type="spellEnd"/>
      <w:r w:rsidR="002F3746">
        <w:rPr>
          <w:b/>
        </w:rPr>
        <w:t xml:space="preserve"> br. 6, sudnica broj 1/Prizemlje, dana </w:t>
      </w:r>
      <w:r>
        <w:rPr>
          <w:b/>
        </w:rPr>
        <w:t>15</w:t>
      </w:r>
      <w:r w:rsidR="002F3746">
        <w:rPr>
          <w:b/>
        </w:rPr>
        <w:t>.</w:t>
      </w:r>
      <w:r>
        <w:rPr>
          <w:b/>
        </w:rPr>
        <w:t>rujna</w:t>
      </w:r>
      <w:r w:rsidR="002F3746">
        <w:rPr>
          <w:b/>
        </w:rPr>
        <w:t xml:space="preserve">  2017. godine u 12,00 sati.</w:t>
      </w:r>
    </w:p>
    <w:p w:rsidRDefault="002F3746" w:rsidP="002F3746" w:rsidR="002F3746"/>
    <w:p w:rsidRDefault="002F3746" w:rsidP="002F3746" w:rsidR="002F3746">
      <w:pPr>
        <w:ind w:firstLine="708"/>
      </w:pPr>
      <w:r>
        <w:t>Ročište će se održati  i ako na njemu sudjeluje samo jedan ponuditelj.</w:t>
      </w:r>
    </w:p>
    <w:p w:rsidRDefault="002F3746" w:rsidP="002F3746" w:rsidR="002F3746"/>
    <w:p w:rsidRDefault="002F3746" w:rsidP="002F3746" w:rsidR="002F3746">
      <w:r>
        <w:t>III.</w:t>
      </w:r>
      <w:r>
        <w:tab/>
        <w:t>Ovaj zaključak o prodaji objavit će se na mrežnoj stranici- e oglasna ploča Trgovačkog suda u Splitu,  te oglas o prodaji  u dnevnom tisku.</w:t>
      </w:r>
    </w:p>
    <w:p w:rsidRDefault="002F3746" w:rsidP="002F3746" w:rsidR="002F3746"/>
    <w:p w:rsidRDefault="002F3746" w:rsidP="002F3746" w:rsidR="002F374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2F3746" w:rsidP="002F3746" w:rsidR="002F3746"/>
    <w:p w:rsidRDefault="002F3746" w:rsidP="002F3746" w:rsidR="002F3746">
      <w:pPr>
        <w:ind w:firstLine="708"/>
      </w:pPr>
      <w:r>
        <w:t xml:space="preserve">Stečajni upravitelj će Hrvatskoj gospodarskoj komori Zagreb i Visokom trgovačkom sudu Republike Hrvatske u Zagrebu dostaviti podatke o nekretnini i pokretninama  koje su predmet prodaje. </w:t>
      </w:r>
    </w:p>
    <w:p w:rsidRDefault="002F3746" w:rsidP="002F3746" w:rsidR="002F3746">
      <w:pPr>
        <w:ind w:firstLine="708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>IV . UVJETI PRODAJE:</w:t>
      </w:r>
    </w:p>
    <w:p w:rsidRDefault="002F3746" w:rsidP="002F3746" w:rsidR="002F3746"/>
    <w:p w:rsidRDefault="002F3746" w:rsidP="002F3746" w:rsidR="002F3746">
      <w:r>
        <w:t>1.</w:t>
      </w:r>
      <w:r>
        <w:tab/>
        <w:t xml:space="preserve">Nekretnine  koje su predmet prodaje slobodne su od osoba i stvari trećih osoba. </w:t>
      </w:r>
    </w:p>
    <w:p w:rsidRDefault="002F3746" w:rsidP="002F3746" w:rsidR="002F3746"/>
    <w:p w:rsidRDefault="002F3746" w:rsidP="002F3746" w:rsidR="002F3746">
      <w:r>
        <w:t>2.</w:t>
      </w:r>
      <w:r>
        <w:tab/>
        <w:t xml:space="preserve">Vrijednost nekretnina  utvrđena je u iznosu  koji  je naveden u </w:t>
      </w:r>
      <w:proofErr w:type="spellStart"/>
      <w:r>
        <w:t>toč</w:t>
      </w:r>
      <w:proofErr w:type="spellEnd"/>
      <w:r>
        <w:t>. I. zaključka.</w:t>
      </w:r>
    </w:p>
    <w:p w:rsidRDefault="002F3746" w:rsidP="002F3746" w:rsidR="002F3746">
      <w:r>
        <w:t xml:space="preserve">Nekretnine  iz  </w:t>
      </w:r>
      <w:proofErr w:type="spellStart"/>
      <w:r>
        <w:t>toč</w:t>
      </w:r>
      <w:proofErr w:type="spellEnd"/>
      <w:r>
        <w:t xml:space="preserve">. I.  zaključka prodavat će se na  </w:t>
      </w:r>
      <w:r w:rsidR="00FF6B84">
        <w:t>sedmom</w:t>
      </w:r>
      <w:r>
        <w:t xml:space="preserve">  ročištu za dražbu  po početnoj cijeni koja je jednaka utvrđenim vrijednostima nekretnina  i ispod te cijene ne mogu se  prodati na </w:t>
      </w:r>
      <w:r w:rsidR="00FF6B84">
        <w:t>sedmom</w:t>
      </w:r>
      <w:r>
        <w:t xml:space="preserve"> ročištu.</w:t>
      </w:r>
    </w:p>
    <w:p w:rsidRDefault="002F3746" w:rsidP="002F3746" w:rsidR="002F3746"/>
    <w:p w:rsidRDefault="002F3746" w:rsidP="002F3746" w:rsidR="002F3746">
      <w:pPr>
        <w:ind w:firstLine="708"/>
      </w:pPr>
      <w:r>
        <w:t xml:space="preserve">Ako se nekretnine ne prodaju  na </w:t>
      </w:r>
      <w:r w:rsidR="00FF6B84">
        <w:t>sedmom</w:t>
      </w:r>
      <w:r>
        <w:t xml:space="preserve"> ročištu za prodaju po utvrđenim vrijednostima na narednim ročištima za prodaju mogu se prodati  za nižu vrijednost koju zaključkom odredi stečajni sudac. </w:t>
      </w:r>
    </w:p>
    <w:p w:rsidRDefault="002F3746" w:rsidP="002F3746" w:rsidR="002F3746">
      <w:pPr>
        <w:ind w:firstLine="708"/>
      </w:pPr>
    </w:p>
    <w:p w:rsidRDefault="002F3746" w:rsidP="002F3746" w:rsidR="002F3746">
      <w:r>
        <w:t>3.</w:t>
      </w:r>
      <w:r>
        <w:tab/>
        <w:t xml:space="preserve">Sve poreze i pristojbe u svezi s prodajom  nekretnina snosi kupac. </w:t>
      </w:r>
    </w:p>
    <w:p w:rsidRDefault="002F3746" w:rsidP="002F3746" w:rsidR="002F3746"/>
    <w:p w:rsidRDefault="002F3746" w:rsidP="002F3746" w:rsidR="002F3746">
      <w:r>
        <w:t>4.</w:t>
      </w:r>
      <w:r>
        <w:tab/>
        <w:t xml:space="preserve">Kao kupci mogu sudjelovati  sve osobe koje prema važećim propisima  u Republici Hrvatskoj mogu stjecati vlasništvo na nekretninama koje su predmet prodaje  i  koje su  najkasnije  do </w:t>
      </w:r>
      <w:r w:rsidR="00AB0D2C">
        <w:t>15</w:t>
      </w:r>
      <w:r>
        <w:t>.</w:t>
      </w:r>
      <w:r w:rsidR="00AB0D2C">
        <w:t>rujna</w:t>
      </w:r>
      <w:r>
        <w:t xml:space="preserve">  2017. godine  uplatile osiguranje  u iznosu od 10 % od utvrđene vrijednosti  nekretnina koje su predmet prodaje na račun sudskog depozita Trgovačkog suda u Splitu  pri Hrvatskoj Poštanskoj Banci d.d. Zagreb broj: IBAN: HR1623900011300000664, model: HR:02 s naznakom  za spis 1. St-92/2003 i dokaz o tome predočile stečajnom sucu prije početka dražbe,  ili stečajnom sucu prilože bankarsku garanciju  bonitetne banke  na prvi poziv za navedene  iznose   osiguranja.</w:t>
      </w:r>
    </w:p>
    <w:p w:rsidRDefault="002F3746" w:rsidP="002F3746" w:rsidR="002F3746"/>
    <w:p w:rsidRDefault="002F3746" w:rsidP="002F3746" w:rsidR="002F3746">
      <w:pPr>
        <w:ind w:firstLine="708"/>
      </w:pPr>
      <w:r>
        <w:t>Punomoćnici ponuditelja mogu sudjelovati na dražbi samo uz ovjerenu specijalnu punomoć.</w:t>
      </w:r>
    </w:p>
    <w:p w:rsidRDefault="002F3746" w:rsidP="002F3746" w:rsidR="002F3746">
      <w:pPr>
        <w:ind w:firstLine="708"/>
      </w:pPr>
    </w:p>
    <w:p w:rsidRDefault="002F3746" w:rsidP="002F3746" w:rsidR="002F3746">
      <w:pPr>
        <w:ind w:firstLine="708"/>
      </w:pPr>
      <w:r>
        <w:t>Sudionicima dražbe koji ne uspiju u nadmetanju osiguranje  odnosno bankarska garancija vratit će se  odmah nakon zaključenja javne dražbe.</w:t>
      </w:r>
    </w:p>
    <w:p w:rsidRDefault="002F3746" w:rsidP="002F3746" w:rsidR="002F3746">
      <w:pPr>
        <w:ind w:firstLine="708"/>
      </w:pP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>5.</w:t>
      </w:r>
      <w:r>
        <w:tab/>
        <w:t>Kupac je  dužan uplatiti postignutu kupovinu u roku od 30 dana računajući  od dana  pravomoćnosti  rješenja o dosudi na račun sudskog depozita Trgovačkog suda u Splitu pri Hrvatskoj Poštanskoj Banci d.d. Zagreb broj: IBAN: HR1623900011300000664, model: HR:02 s naznakom  za spis 1. St-92/2003.</w:t>
      </w:r>
    </w:p>
    <w:p w:rsidRDefault="002F3746" w:rsidP="002F3746" w:rsidR="002F3746"/>
    <w:p w:rsidRDefault="002F3746" w:rsidP="002F3746" w:rsidR="002F3746">
      <w:pPr>
        <w:ind w:firstLine="708"/>
      </w:pPr>
      <w:r>
        <w:t>Ako kupac u naprijed navedenom roku ne položi kupovinu sud će posebnim rješenjem prodaju oglasiti nevažećom i odrediti  novu prodaju  uz uvjete određene za prodaju  koja je  oglašena nevažećom, a iz položene jamčevine namirit će se troškovi nove prodaje i naknaditi razlika  između kupovine postignute na prijašnjoj prodaji i novoj prodaji.</w:t>
      </w:r>
    </w:p>
    <w:p w:rsidRDefault="002F3746" w:rsidP="002F3746" w:rsidR="002F3746">
      <w:pPr>
        <w:ind w:firstLine="708"/>
      </w:pPr>
      <w:r>
        <w:t xml:space="preserve">Nekretnine će se  rješenjem o dosudi dosuditi kupcu koji ponudi najpovoljniju  cijenu. </w:t>
      </w:r>
    </w:p>
    <w:p w:rsidRDefault="002F3746" w:rsidP="002F3746" w:rsidR="002F3746">
      <w:pPr>
        <w:ind w:firstLine="708"/>
      </w:pPr>
      <w:r>
        <w:t xml:space="preserve">Nekretnine  će se dosuditi i  kupcima koji su  ponudili nižu cijenu  prema veličini  ponuđene cijene, ako kupci koji su ponudili veću cijenu ne polože kupovinu u roku  iz </w:t>
      </w:r>
      <w:proofErr w:type="spellStart"/>
      <w:r>
        <w:t>toč</w:t>
      </w:r>
      <w:proofErr w:type="spellEnd"/>
      <w:r>
        <w:t xml:space="preserve">. IV. 5. ovog zaključka. </w:t>
      </w:r>
    </w:p>
    <w:p w:rsidRDefault="002F3746" w:rsidP="002F3746" w:rsidR="002F3746">
      <w:pPr>
        <w:ind w:firstLine="708"/>
      </w:pPr>
    </w:p>
    <w:p w:rsidRDefault="002F3746" w:rsidP="002F3746" w:rsidR="002F3746">
      <w:pPr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  <w:t>4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2F3746" w:rsidP="002F3746" w:rsidR="002F3746">
      <w:pPr>
        <w:ind w:firstLine="708"/>
        <w:rPr>
          <w:b/>
        </w:rPr>
      </w:pPr>
    </w:p>
    <w:p w:rsidRDefault="002F3746" w:rsidP="002F3746" w:rsidR="002F3746">
      <w:pPr>
        <w:ind w:firstLine="708"/>
      </w:pPr>
    </w:p>
    <w:p w:rsidRDefault="002F3746" w:rsidP="002F3746" w:rsidR="002F3746">
      <w:r>
        <w:t>6.</w:t>
      </w:r>
      <w:r>
        <w:tab/>
        <w:t>Osoba koja ima zakonsko ili ugovorno pravo prvokupa  ima prednost pred najpovoljnijim ponuditeljem ako odmah po zaključenju dražbe izjavi da imovinu kupuje uz iste uvjete.</w:t>
      </w:r>
    </w:p>
    <w:p w:rsidRDefault="002F3746" w:rsidP="002F3746" w:rsidR="002F3746"/>
    <w:p w:rsidRDefault="002F3746" w:rsidP="002F3746" w:rsidR="002F3746">
      <w:r>
        <w:t>7.</w:t>
      </w:r>
      <w:r>
        <w:tab/>
        <w:t>U rješenju o dosudi nekretnina sud će odrediti da se nakon pravomoćnosti  tog rješenja  i nakon što kupac položi kupovinu u zemljišnim knjigama  upiše u njegovu korist pravo vlasništva na dosuđenim nekretninama te izvrši  brisanje prava i tereta na nekretnini koji prestaju njihovom prodajom.</w:t>
      </w:r>
    </w:p>
    <w:p w:rsidRDefault="002F3746" w:rsidP="002F3746" w:rsidR="002F3746"/>
    <w:p w:rsidRDefault="002F3746" w:rsidP="002F3746" w:rsidR="002F3746">
      <w:r>
        <w:t>8.</w:t>
      </w:r>
      <w:r>
        <w:tab/>
        <w:t xml:space="preserve">Nakon  pravomoćnosti rješenja o dosudi nekretnina a te nakon što kupci položi kupovinu sud će donijeti zaključak o predaji nekretnina  kupcu čime kupac stupa u posjed nekretnine.  </w:t>
      </w:r>
    </w:p>
    <w:p w:rsidRDefault="002F3746" w:rsidP="002F3746" w:rsidR="002F3746"/>
    <w:p w:rsidRDefault="002F3746" w:rsidP="002F3746" w:rsidR="002F3746">
      <w:r>
        <w:t>9.</w:t>
      </w:r>
      <w:r>
        <w:tab/>
        <w:t xml:space="preserve">Prodaja se obavlja po načelu „viđeno – kupljeno“, što isključuje sve naknadne prigovore kupca. </w:t>
      </w:r>
    </w:p>
    <w:p w:rsidRDefault="002F3746" w:rsidP="002F3746" w:rsidR="002F3746"/>
    <w:p w:rsidRDefault="002F3746" w:rsidP="002F3746" w:rsidR="002F3746">
      <w:r>
        <w:t>10.</w:t>
      </w:r>
      <w:r>
        <w:tab/>
        <w:t>Osobe  zainteresirane za kupnju mogu razgledati nekretninu i pokretnine  koje su predmet  prodaje svakim radnim danom po prethodnom dogovoru sa stečajnim  upraviteljem Natalijom Mladineo iz Splita, Viška 24,  mob.br: 098 173-2284. Kod stečajnog upravitelja  može se dobiti na uvid  sva raspoloživa dokumentacija koja se odnosi na nekretnine koje su predmet  prodaje.</w:t>
      </w:r>
    </w:p>
    <w:p w:rsidRDefault="002F3746" w:rsidP="002F3746" w:rsidR="002F3746"/>
    <w:p w:rsidRDefault="002F3746" w:rsidP="002F3746" w:rsidR="002F3746">
      <w:pPr>
        <w:jc w:val="center"/>
      </w:pPr>
      <w:r>
        <w:t>Obrazloženje :</w:t>
      </w:r>
    </w:p>
    <w:p w:rsidRDefault="002F3746" w:rsidP="002F3746" w:rsidR="002F3746">
      <w:pPr>
        <w:jc w:val="center"/>
      </w:pPr>
    </w:p>
    <w:p w:rsidRDefault="002F3746" w:rsidP="002F3746" w:rsidR="002F3746">
      <w:pPr>
        <w:jc w:val="center"/>
      </w:pPr>
    </w:p>
    <w:p w:rsidRDefault="002F3746" w:rsidP="002F3746" w:rsidR="002F3746">
      <w:r>
        <w:tab/>
        <w:t>Rješenjem ovog suda br. St-92/2003  od 14. travnja 2016.  godine otvoren je stečajni postupak nad stečajnim dužnikom JOLA d.o.o. u stečaju, Split,Viška 24.,OIB: 16850447583.</w:t>
      </w:r>
    </w:p>
    <w:p w:rsidRDefault="002F3746" w:rsidP="002F3746" w:rsidR="002F3746"/>
    <w:p w:rsidRDefault="002F3746" w:rsidP="002F3746" w:rsidR="002F3746">
      <w:r>
        <w:tab/>
        <w:t xml:space="preserve">Istim rješenjem za stečajnog upravitelja imenovana je Natalijom Mladineo iz Splita, Viška 24. </w:t>
      </w:r>
    </w:p>
    <w:p w:rsidRDefault="002F3746" w:rsidP="002F3746" w:rsidR="002F3746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F3746" w:rsidP="002F3746" w:rsidR="002F3746">
      <w:r>
        <w:tab/>
        <w:t xml:space="preserve">Odlukom Skupštine vjerovnika od 06. rujna 2016. godine,  temeljem  odredbi čl. 164  Stečajnog zakona, (Narodne novine br. 44/96, 29/99, 129/00, 123/03, 82/06,116/10 i 25/12 ),  određena je prodaja  imovine stečajnog  dužnika JOLA d.o.o. u stečaju, Split,Viška 24.,OIB: 16850447583 i to nekretnina-poslovnih prostora i stanova  označenih  u </w:t>
      </w:r>
      <w:proofErr w:type="spellStart"/>
      <w:r>
        <w:t>toč</w:t>
      </w:r>
      <w:proofErr w:type="spellEnd"/>
      <w:r>
        <w:t xml:space="preserve">. I. ovog zaključka, u stečajnom postupku uz odgovarajuću primjenu odredbi Ovršnog zakona. </w:t>
      </w:r>
    </w:p>
    <w:p w:rsidRDefault="002F3746" w:rsidP="002F3746" w:rsidR="002F3746"/>
    <w:p w:rsidRDefault="002F3746" w:rsidP="002F3746" w:rsidR="002F3746">
      <w:r>
        <w:tab/>
        <w:t xml:space="preserve">Kako </w:t>
      </w:r>
      <w:r w:rsidR="00FF6B84">
        <w:t xml:space="preserve">je na </w:t>
      </w:r>
      <w:r>
        <w:t xml:space="preserve"> </w:t>
      </w:r>
      <w:r w:rsidR="00AB0D2C">
        <w:t>šestom</w:t>
      </w:r>
      <w:r>
        <w:t xml:space="preserve"> ročištu za prodaju predmetnih nekretnina stečajnog dužnika  koje je održano  </w:t>
      </w:r>
      <w:r w:rsidR="00AB0D2C">
        <w:t>07</w:t>
      </w:r>
      <w:r>
        <w:t>.</w:t>
      </w:r>
      <w:r w:rsidR="00AB0D2C">
        <w:t>srp</w:t>
      </w:r>
      <w:r w:rsidR="00AB2DE7">
        <w:t>nja</w:t>
      </w:r>
      <w:r>
        <w:t xml:space="preserve"> 2017.godine</w:t>
      </w:r>
      <w:r w:rsidR="00AB0D2C">
        <w:t>, prodan  samo stan pod rednim br.6.</w:t>
      </w:r>
      <w:r w:rsidR="00AD24CB">
        <w:t xml:space="preserve"> oznake E-55 N, a za ostale stanove i poslovne prostore </w:t>
      </w:r>
      <w:r>
        <w:t xml:space="preserve">nije bilo ponuditelja, </w:t>
      </w:r>
      <w:r w:rsidR="00AD24CB">
        <w:t xml:space="preserve"> </w:t>
      </w:r>
      <w:r>
        <w:t xml:space="preserve">sud </w:t>
      </w:r>
      <w:r w:rsidR="00FF6B84">
        <w:t xml:space="preserve">je </w:t>
      </w:r>
      <w:r>
        <w:t xml:space="preserve">uz suglasnost stečajne upraviteljice odlučio da će se prodaja nekretnina- poslovnih prostora i stanova koji se nalaze u poslovno stambenoj zgradi u Ulici Vlahe Paljetka 5 u Bjelovaru, izgrađenoj na kat. čest. 1003/31 ZU 5597 k.o. Bjelovar,  na </w:t>
      </w:r>
      <w:r w:rsidR="00AD24CB">
        <w:t>sedmom</w:t>
      </w:r>
      <w:r>
        <w:t xml:space="preserve"> dražbenom ročištu prodavati po  cijenama koje će biti umanjene za 10% u odnosu na utvrđene cijene u  Zaključku od </w:t>
      </w:r>
      <w:r w:rsidR="00AD24CB">
        <w:t>03</w:t>
      </w:r>
      <w:r>
        <w:t xml:space="preserve">. </w:t>
      </w:r>
      <w:r w:rsidR="00AD24CB">
        <w:t>svibnja</w:t>
      </w:r>
      <w:r>
        <w:t xml:space="preserve">  2017. godine. </w:t>
      </w:r>
    </w:p>
    <w:p w:rsidRDefault="002F3746" w:rsidP="002F3746" w:rsidR="002F3746"/>
    <w:p w:rsidRDefault="002F3746" w:rsidP="002F3746" w:rsidR="002F3746"/>
    <w:p w:rsidRDefault="002F3746" w:rsidP="002F3746" w:rsidR="002F3746"/>
    <w:p w:rsidRDefault="002F3746" w:rsidP="002F3746" w:rsidR="002F3746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5</w:t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2F3746" w:rsidP="002F3746" w:rsidR="002F3746"/>
    <w:p w:rsidRDefault="002F3746" w:rsidP="002F3746" w:rsidR="002F3746">
      <w:r>
        <w:tab/>
      </w:r>
      <w:r>
        <w:tab/>
        <w:t>Slijedom navedenog, a sukladno odredbama  čl. 97, čl. 98, čl. 99, čl. 100, čl. i  101 i   Ovršnog zakona,  (Narodne novine broj 112/12)  u svezi s čl. 164  i čl. 165  Stečajnog zakona, trebalo je  donijeti ovaj zaključak.</w:t>
      </w:r>
    </w:p>
    <w:p w:rsidRDefault="002F3746" w:rsidP="002F3746" w:rsidR="002F3746"/>
    <w:p w:rsidRDefault="002F3746" w:rsidP="002F3746" w:rsidR="002F3746">
      <w:pPr>
        <w:ind w:firstLine="708" w:left="2124"/>
      </w:pPr>
      <w:r>
        <w:t xml:space="preserve">U Splitu,  </w:t>
      </w:r>
      <w:r w:rsidR="00AD24CB">
        <w:t>10</w:t>
      </w:r>
      <w:r>
        <w:t xml:space="preserve">. </w:t>
      </w:r>
      <w:r w:rsidR="00AB2DE7">
        <w:t>s</w:t>
      </w:r>
      <w:r w:rsidR="00AD24CB">
        <w:t>rpnja</w:t>
      </w:r>
      <w:r>
        <w:t xml:space="preserve">   2017. godine.</w:t>
      </w:r>
    </w:p>
    <w:p w:rsidRDefault="002F3746" w:rsidP="002F3746" w:rsidR="002F3746">
      <w:pPr>
        <w:ind w:firstLine="708" w:left="2124"/>
      </w:pPr>
    </w:p>
    <w:p w:rsidRDefault="002F3746" w:rsidP="002F3746" w:rsidR="002F3746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>
        <w:tab/>
      </w:r>
      <w:r>
        <w:tab/>
        <w:t xml:space="preserve">S  U  D  A  C </w:t>
      </w:r>
    </w:p>
    <w:p w:rsidRDefault="002F3746" w:rsidP="002F3746" w:rsidR="002F3746"/>
    <w:p w:rsidRDefault="002F3746" w:rsidP="002F3746" w:rsidR="002F37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2F3746" w:rsidP="002F3746" w:rsidR="002F3746"/>
    <w:p w:rsidRDefault="002F3746" w:rsidP="002F3746" w:rsidR="002F3746"/>
    <w:p w:rsidRDefault="002F3746" w:rsidP="002F3746" w:rsidR="002F3746">
      <w:r>
        <w:t xml:space="preserve">POUKA O PRAVNOM LIJEKU: Protiv ovog zaključka  nije dopuštena žalba. </w:t>
      </w:r>
    </w:p>
    <w:p w:rsidRDefault="002F3746" w:rsidP="002F3746" w:rsidR="002F3746"/>
    <w:p w:rsidRDefault="002F3746" w:rsidP="002F3746" w:rsidR="002F3746">
      <w:r>
        <w:t>DNA:</w:t>
      </w:r>
    </w:p>
    <w:p w:rsidRDefault="002F3746" w:rsidP="002F3746" w:rsidR="002F3746"/>
    <w:p w:rsidRDefault="002F3746" w:rsidP="002F3746" w:rsidR="002F3746">
      <w:r>
        <w:t>1.</w:t>
      </w:r>
      <w:r>
        <w:tab/>
        <w:t>Stečajnom upravitelju  uz nalog da oglas o donošenju zaključka objavi u dnevnom tisku te da HGK Zagreb i VTS RH Zagreb dostavi podatke o nekretnini koja je predmet prodaje</w:t>
      </w:r>
    </w:p>
    <w:p w:rsidRDefault="002F3746" w:rsidP="002F3746" w:rsidR="002F3746">
      <w:r>
        <w:t>.</w:t>
      </w:r>
      <w:r>
        <w:tab/>
        <w:t xml:space="preserve">Mrežna stranica e-oglasna ploča sudova </w:t>
      </w:r>
    </w:p>
    <w:p w:rsidRDefault="002F3746" w:rsidP="002F3746" w:rsidR="002F3746"/>
    <w:p w:rsidRDefault="002F3746" w:rsidP="002F3746" w:rsidR="002F3746"/>
    <w:p w:rsidRDefault="002F3746" w:rsidP="002F3746" w:rsidR="002F3746"/>
    <w:p w:rsidRDefault="002F3746" w:rsidP="002F3746" w:rsidR="002F374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3746"/>
    <w:rsid w:val="000F496A"/>
    <w:rsid w:val="00187FDA"/>
    <w:rsid w:val="002F3746"/>
    <w:rsid w:val="00324CA4"/>
    <w:rsid w:val="004C191F"/>
    <w:rsid w:val="00640497"/>
    <w:rsid w:val="00652694"/>
    <w:rsid w:val="009E74EB"/>
    <w:rsid w:val="00AB0D2C"/>
    <w:rsid w:val="00AB2DE7"/>
    <w:rsid w:val="00AD24CB"/>
    <w:rsid w:val="00CD4D65"/>
    <w:rsid w:val="00F50F77"/>
    <w:rsid w:val="00F53219"/>
    <w:rsid w:val="00FF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3746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7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7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6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69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69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69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3746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37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7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2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6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69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69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69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533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UPRAVA, Boškovićeva 5, 10000 Zagreb</izvorni_sadrzaj>
    <derivirana_varijabla naziv="DomainObject.Predmet.StrankaFormatedWithAdress_1"> RH, MINISTARSTVO FINANCIJA, POREZNA UPRAVA, Boškovićeva 5, 10000 Zagreb</derivirana_varijabla>
  </DomainObject.Predmet.StrankaFormatedWithAdress>
  <DomainObject.Predmet.StrankaFormatedWithAdressOIB>
    <izvorni_sadrzaj> RH, MINISTARSTVO FINANCIJA, POREZNA UPRAVA, OIB 18683136487, Boškovićeva 5, 10000 Zagreb</izvorni_sadrzaj>
    <derivirana_varijabla naziv="DomainObject.Predmet.StrankaFormatedWithAdressOIB_1"> RH, MINISTARSTVO FINANCIJA, POREZNA UPRAVA, OIB 18683136487, Boškovićeva 5, 10000 Zagreb</derivirana_varijabla>
  </DomainObject.Predmet.StrankaFormatedWithAdressOIB>
  <DomainObject.Predmet.StrankaWithAdress>
    <izvorni_sadrzaj>RH, MINISTARSTVO FINANCIJA, POREZNA UPRAVA Boškovićeva 5,10000 Zagreb</izvorni_sadrzaj>
    <derivirana_varijabla naziv="DomainObject.Predmet.StrankaWithAdress_1">RH, MINISTARSTVO FINANCIJA, POREZNA UPRAVA Boškovićeva 5,10000 Zagreb</derivirana_varijabla>
  </DomainObject.Predmet.StrankaWithAdress>
  <DomainObject.Predmet.StrankaWithAdressOIB>
    <izvorni_sadrzaj>RH, MINISTARSTVO FINANCIJA, POREZNA UPRAVA, OIB 18683136487, Boškovićeva 5,10000 Zagreb</izvorni_sadrzaj>
    <derivirana_varijabla naziv="DomainObject.Predmet.StrankaWithAdressOIB_1">RH, MINISTARSTVO FINANCIJA, POREZNA UPRAVA, OIB 18683136487, Boškovićeva 5,10000 Zagreb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UPRAVA, Boškovićeva 5, 10000 Zagreb</item>
    </izvorni_sadrzaj>
    <derivirana_varijabla naziv="DomainObject.Predmet.StrankaListFormatedWithAdress_1">
      <item>RH, MINISTARSTVO FINANCIJA, POREZNA UPRAVA, Boškovićeva 5, 10000 Zagreb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</izvorni_sadrzaj>
    <derivirana_varijabla naziv="DomainObject.Predmet.StrankaListFormatedWithAdressOIB_1">
      <item>RH, MINISTARSTVO FINANCIJA, POREZNA UPRAVA, OIB 18683136487, Boškovićeva 5, 10000 Zagreb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</izvorni_sadrzaj>
    <derivirana_varijabla naziv="DomainObject.Predmet.StrankaIDrugiAdressOIB_1">RH, MINISTARSTVO FINANCIJA, POREZNA UPRAVA, OIB 18683136487, Boškovićeva 5, 10000 Zagreb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F9DE8A-DB0D-4CD3-9F00-F6934F357D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1701</properties:Words>
  <properties:Characters>9098</properties:Characters>
  <properties:Lines>222</properties:Lines>
  <properties:Paragraphs>73</properties:Paragraphs>
  <properties:TotalTime>134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2017-05-03T11:16:00Z</dcterms:created>
  <dc:creator>Velimir Vuković</dc:creator>
  <cp:lastModifiedBy>Velimir Vuković</cp:lastModifiedBy>
  <cp:lastPrinted>2017-07-10T08:45:00Z</cp:lastPrinted>
  <dcterms:modified xmlns:xsi="http://www.w3.org/2001/XMLSchema-instance" xsi:type="dcterms:W3CDTF">2017-07-10T08:47:00Z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