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9583" w14:paraId="861958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2E5F80">
        <w:t>22</w:t>
      </w:r>
      <w:r w:rsidR="00A0749A">
        <w:t>92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r w:rsidR="00F5690F">
        <w:t>Giardini5, Pula</w:t>
      </w:r>
      <w:r w:rsidR="002A15EC">
        <w:t>,</w:t>
      </w:r>
      <w:r>
        <w:t xml:space="preserve"> za pokretanje skraćenog stečajnog postupka nad dužnikom </w:t>
      </w:r>
      <w:r w:rsidR="001165F3">
        <w:rPr>
          <w:b/>
        </w:rPr>
        <w:t>MIPRO d.o.</w:t>
      </w:r>
      <w:r w:rsidR="001165F3" w:rsidRPr="001165F3">
        <w:rPr>
          <w:b/>
        </w:rPr>
        <w:t>o.</w:t>
      </w:r>
      <w:r w:rsidRPr="00A67E15">
        <w:rPr>
          <w:b/>
        </w:rPr>
        <w:t xml:space="preserve">, </w:t>
      </w:r>
      <w:proofErr w:type="spellStart"/>
      <w:r w:rsidR="001165F3" w:rsidRPr="001165F3">
        <w:rPr>
          <w:b/>
        </w:rPr>
        <w:t>Žbrlini</w:t>
      </w:r>
      <w:proofErr w:type="spellEnd"/>
      <w:r w:rsidR="001165F3" w:rsidRPr="001165F3">
        <w:rPr>
          <w:b/>
        </w:rPr>
        <w:t xml:space="preserve"> 89</w:t>
      </w:r>
      <w:r w:rsidRPr="00A67E15">
        <w:rPr>
          <w:b/>
        </w:rPr>
        <w:t xml:space="preserve">, </w:t>
      </w:r>
      <w:r w:rsidR="001165F3" w:rsidRPr="001165F3">
        <w:rPr>
          <w:b/>
        </w:rPr>
        <w:t>Pazin</w:t>
      </w:r>
      <w:r w:rsidRPr="00A67E15">
        <w:rPr>
          <w:b/>
        </w:rPr>
        <w:t xml:space="preserve">, MBS: </w:t>
      </w:r>
      <w:r w:rsidR="001165F3" w:rsidRPr="001165F3">
        <w:rPr>
          <w:b/>
        </w:rPr>
        <w:t>040108621</w:t>
      </w:r>
      <w:r w:rsidRPr="00A67E15">
        <w:rPr>
          <w:b/>
        </w:rPr>
        <w:t xml:space="preserve">, OIB: </w:t>
      </w:r>
      <w:r w:rsidR="001165F3" w:rsidRPr="001165F3">
        <w:rPr>
          <w:b/>
        </w:rPr>
        <w:t>91643113623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165F3">
        <w:rPr>
          <w:b/>
        </w:rPr>
        <w:t>MIPRO d.o.</w:t>
      </w:r>
      <w:r w:rsidR="001165F3" w:rsidRPr="001165F3">
        <w:rPr>
          <w:b/>
        </w:rPr>
        <w:t>o.</w:t>
      </w:r>
      <w:r w:rsidR="001165F3" w:rsidRPr="00A67E15">
        <w:rPr>
          <w:b/>
        </w:rPr>
        <w:t xml:space="preserve">, </w:t>
      </w:r>
      <w:proofErr w:type="spellStart"/>
      <w:r w:rsidR="001165F3" w:rsidRPr="001165F3">
        <w:rPr>
          <w:b/>
        </w:rPr>
        <w:t>Žbrlini</w:t>
      </w:r>
      <w:proofErr w:type="spellEnd"/>
      <w:r w:rsidR="001165F3" w:rsidRPr="001165F3">
        <w:rPr>
          <w:b/>
        </w:rPr>
        <w:t xml:space="preserve"> 89</w:t>
      </w:r>
      <w:r w:rsidR="001165F3" w:rsidRPr="00A67E15">
        <w:rPr>
          <w:b/>
        </w:rPr>
        <w:t xml:space="preserve">, </w:t>
      </w:r>
      <w:r w:rsidR="001165F3" w:rsidRPr="001165F3">
        <w:rPr>
          <w:b/>
        </w:rPr>
        <w:t>Pazin</w:t>
      </w:r>
      <w:r w:rsidR="001165F3" w:rsidRPr="00A67E15">
        <w:rPr>
          <w:b/>
        </w:rPr>
        <w:t xml:space="preserve">, MBS: </w:t>
      </w:r>
      <w:r w:rsidR="001165F3" w:rsidRPr="001165F3">
        <w:rPr>
          <w:b/>
        </w:rPr>
        <w:t>040108621</w:t>
      </w:r>
      <w:r w:rsidR="001165F3" w:rsidRPr="00A67E15">
        <w:rPr>
          <w:b/>
        </w:rPr>
        <w:t xml:space="preserve">, OIB: </w:t>
      </w:r>
      <w:r w:rsidR="001165F3" w:rsidRPr="001165F3">
        <w:rPr>
          <w:b/>
        </w:rPr>
        <w:t>91643113623</w:t>
      </w:r>
      <w:r>
        <w:t xml:space="preserve">, iznosi </w:t>
      </w:r>
      <w:r w:rsidR="001165F3">
        <w:t>5.963,83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53DB7" w:rsidRPr="00153DB7">
        <w:t xml:space="preserve">Alen </w:t>
      </w:r>
      <w:proofErr w:type="spellStart"/>
      <w:r w:rsidR="00153DB7" w:rsidRPr="00153DB7">
        <w:t>Kurelović</w:t>
      </w:r>
      <w:proofErr w:type="spellEnd"/>
      <w:r w:rsidR="00153DB7" w:rsidRPr="00153DB7">
        <w:t>, OIB: 09814469576</w:t>
      </w:r>
      <w:r>
        <w:t xml:space="preserve">, </w:t>
      </w:r>
      <w:r w:rsidR="00153DB7" w:rsidRPr="00153DB7">
        <w:t xml:space="preserve">Pazin, </w:t>
      </w:r>
      <w:proofErr w:type="spellStart"/>
      <w:r w:rsidR="00153DB7" w:rsidRPr="00153DB7">
        <w:t>Heki</w:t>
      </w:r>
      <w:proofErr w:type="spellEnd"/>
      <w:r w:rsidR="00153DB7" w:rsidRPr="00153DB7">
        <w:t xml:space="preserve">, </w:t>
      </w:r>
      <w:proofErr w:type="spellStart"/>
      <w:r w:rsidR="00153DB7" w:rsidRPr="00153DB7">
        <w:t>Žbrlini</w:t>
      </w:r>
      <w:proofErr w:type="spellEnd"/>
      <w:r w:rsidR="00153DB7" w:rsidRPr="00153DB7">
        <w:t xml:space="preserve"> 94/E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2E5F80">
        <w:t>22</w:t>
      </w:r>
      <w:r w:rsidR="00295281">
        <w:t>92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7CA" w:rsidR="00BB27CA">
      <w:r>
        <w:separator/>
      </w:r>
    </w:p>
  </w:endnote>
  <w:endnote w:id="0" w:type="continuationSeparator">
    <w:p w:rsidRDefault="00BB27CA" w:rsidR="00BB2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7CA" w:rsidR="00BB27CA">
      <w:r>
        <w:separator/>
      </w:r>
    </w:p>
  </w:footnote>
  <w:footnote w:id="0" w:type="continuationSeparator">
    <w:p w:rsidRDefault="00BB27CA" w:rsidR="00BB2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1E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27CA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20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20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St-2292/2016</izvorni_sadrzaj>
    <derivirana_varijabla naziv="DomainObject.Predmet.OznakaBroj_1">St-2292/2016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MIPRO d.o.o. PAZIN</izvorni_sadrzaj>
    <derivirana_varijabla naziv="DomainObject.Predmet.ProtustrankaFormated_1">  MIPRO d.o.o. PAZIN</derivirana_varijabla>
  </DomainObject.Predmet.ProtustrankaFormated>
  <DomainObject.Predmet.ProtustrankaFormatedOIB>
    <izvorni_sadrzaj>  MIPRO d.o.o. PAZIN, OIB 91643113623</izvorni_sadrzaj>
    <derivirana_varijabla naziv="DomainObject.Predmet.ProtustrankaFormatedOIB_1">  MIPRO d.o.o. PAZIN, OIB 91643113623</derivirana_varijabla>
  </DomainObject.Predmet.ProtustrankaFormatedOIB>
  <DomainObject.Predmet.ProtustrankaFormatedWithAdress>
    <izvorni_sadrzaj> MIPRO d.o.o. PAZIN, Žbrlini 89, 52000 Pazin</izvorni_sadrzaj>
    <derivirana_varijabla naziv="DomainObject.Predmet.ProtustrankaFormatedWithAdress_1"> MIPRO d.o.o. PAZIN, Žbrlini 89, 52000 Pazin</derivirana_varijabla>
  </DomainObject.Predmet.ProtustrankaFormatedWithAdress>
  <DomainObject.Predmet.ProtustrankaFormatedWithAdressOIB>
    <izvorni_sadrzaj> MIPRO d.o.o. PAZIN, OIB 91643113623, Žbrlini 89, 52000 Pazin</izvorni_sadrzaj>
    <derivirana_varijabla naziv="DomainObject.Predmet.ProtustrankaFormatedWithAdressOIB_1"> MIPRO d.o.o. PAZIN, OIB 91643113623, Žbrlini 89, 52000 Pazin</derivirana_varijabla>
  </DomainObject.Predmet.ProtustrankaFormatedWithAdressOIB>
  <DomainObject.Predmet.ProtustrankaWithAdress>
    <izvorni_sadrzaj>MIPRO d.o.o. PAZIN Žbrlini 89, 52000 Pazin</izvorni_sadrzaj>
    <derivirana_varijabla naziv="DomainObject.Predmet.ProtustrankaWithAdress_1">MIPRO d.o.o. PAZIN Žbrlini 89, 52000 Pazin</derivirana_varijabla>
  </DomainObject.Predmet.ProtustrankaWithAdress>
  <DomainObject.Predmet.ProtustrankaWithAdressOIB>
    <izvorni_sadrzaj>MIPRO d.o.o. PAZIN, OIB 91643113623, Žbrlini 89, 52000 Pazin</izvorni_sadrzaj>
    <derivirana_varijabla naziv="DomainObject.Predmet.ProtustrankaWithAdressOIB_1">MIPRO d.o.o. PAZIN, OIB 91643113623, Žbrlini 89, 52000 Pazin</derivirana_varijabla>
  </DomainObject.Predmet.ProtustrankaWithAdressOIB>
  <DomainObject.Predmet.ProtustrankaNazivFormated>
    <izvorni_sadrzaj>MIPRO d.o.o. PAZIN</izvorni_sadrzaj>
    <derivirana_varijabla naziv="DomainObject.Predmet.ProtustrankaNazivFormated_1">MIPRO d.o.o. PAZIN</derivirana_varijabla>
  </DomainObject.Predmet.ProtustrankaNazivFormated>
  <DomainObject.Predmet.ProtustrankaNazivFormatedOIB>
    <izvorni_sadrzaj>MIPRO d.o.o. PAZIN, OIB 91643113623</izvorni_sadrzaj>
    <derivirana_varijabla naziv="DomainObject.Predmet.ProtustrankaNazivFormatedOIB_1">MIPRO d.o.o. PAZIN, OIB 91643113623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MIPRO d.o.o. PAZIN</item>
    </izvorni_sadrzaj>
    <derivirana_varijabla naziv="DomainObject.Predmet.ProtuStrankaListFormated_1">
      <item>MIPRO d.o.o. PAZIN</item>
    </derivirana_varijabla>
  </DomainObject.Predmet.ProtuStrankaListFormated>
  <DomainObject.Predmet.ProtuStrankaListFormatedOIB>
    <izvorni_sadrzaj>
      <item>MIPRO d.o.o. PAZIN, OIB 91643113623</item>
    </izvorni_sadrzaj>
    <derivirana_varijabla naziv="DomainObject.Predmet.ProtuStrankaListFormatedOIB_1">
      <item>MIPRO d.o.o. PAZIN, OIB 91643113623</item>
    </derivirana_varijabla>
  </DomainObject.Predmet.ProtuStrankaListFormatedOIB>
  <DomainObject.Predmet.ProtuStrankaListFormatedWithAdress>
    <izvorni_sadrzaj>
      <item>MIPRO d.o.o. PAZIN, Žbrlini 89, 52000 Pazin</item>
    </izvorni_sadrzaj>
    <derivirana_varijabla naziv="DomainObject.Predmet.ProtuStrankaListFormatedWithAdress_1">
      <item>MIPRO d.o.o. PAZIN, Žbrlini 89, 52000 Pazin</item>
    </derivirana_varijabla>
  </DomainObject.Predmet.ProtuStrankaListFormatedWithAdress>
  <DomainObject.Predmet.ProtuStrankaListFormatedWithAdressOIB>
    <izvorni_sadrzaj>
      <item>MIPRO d.o.o. PAZIN, OIB 91643113623, Žbrlini 89, 52000 Pazin</item>
    </izvorni_sadrzaj>
    <derivirana_varijabla naziv="DomainObject.Predmet.ProtuStrankaListFormatedWithAdressOIB_1">
      <item>MIPRO d.o.o. PAZIN, OIB 91643113623, Žbrlini 89, 52000 Pazin</item>
    </derivirana_varijabla>
  </DomainObject.Predmet.ProtuStrankaListFormatedWithAdressOIB>
  <DomainObject.Predmet.ProtuStrankaListNazivFormated>
    <izvorni_sadrzaj>
      <item>MIPRO d.o.o. PAZIN</item>
    </izvorni_sadrzaj>
    <derivirana_varijabla naziv="DomainObject.Predmet.ProtuStrankaListNazivFormated_1">
      <item>MIPRO d.o.o. PAZIN</item>
    </derivirana_varijabla>
  </DomainObject.Predmet.ProtuStrankaListNazivFormated>
  <DomainObject.Predmet.ProtuStrankaListNazivFormatedOIB>
    <izvorni_sadrzaj>
      <item>MIPRO d.o.o. PAZIN, OIB 91643113623</item>
    </izvorni_sadrzaj>
    <derivirana_varijabla naziv="DomainObject.Predmet.ProtuStrankaListNazivFormatedOIB_1">
      <item>MIPRO d.o.o. PAZIN, OIB 91643113623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MIPRO d.o.o. PAZIN</izvorni_sadrzaj>
    <derivirana_varijabla naziv="DomainObject.Predmet.ProtustrankaIDrugi_1">MIPRO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MIPRO d.o.o. PAZIN, OIB 91643113623, Žbrlini 89, 52000 Pazin</izvorni_sadrzaj>
    <derivirana_varijabla naziv="DomainObject.Predmet.ProtustrankaIDrugiAdressOIB_1">MIPRO d.o.o. PAZIN, OIB 91643113623, Žbrlini 89,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MIPRO d.o.o. PAZIN</item>
    </izvorni_sadrzaj>
    <derivirana_varijabla naziv="DomainObject.Predmet.SudioniciListNaziv_1">
      <item>FINANCIJSKA AGENCIJA, RC RIJEKA, PODRUŽNICA PULA, PULA</item>
      <item>MIPRO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MIPRO d.o.o. PAZIN, OIB 91643113623, Žbrlini 89,52000 Pazin</item>
    </izvorni_sadrzaj>
    <derivirana_varijabla naziv="DomainObject.Predmet.SudioniciListAdressOIB_1">
      <item>FINANCIJSKA AGENCIJA, RC RIJEKA, PODRUŽNICA PULA, PULA, OIB 85821130368, Ulica grada Vukovara 70,10000 Zagreb</item>
      <item>MIPRO d.o.o. PAZIN, OIB 91643113623, Žbrlini 89,52000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91643113623</item>
    </izvorni_sadrzaj>
    <derivirana_varijabla naziv="DomainObject.Predmet.SudioniciListNazivOIB_1">
      <item>, OIB 85821130368</item>
      <item>, OIB 91643113623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1886</properties:Characters>
  <properties:Lines>46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2016-10-14T08:30:00Z</dcterms:modified>
  <cp:revision>73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