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2f13" w14:paraId="1e32f13" w:rsidRDefault="00C45DE8" w:rsidP="00C45DE8" w:rsidR="00C45DE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DE8" w:rsidP="00C45DE8" w:rsidR="00C45DE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45DE8" w:rsidP="00C45DE8" w:rsidR="00C45DE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45DE8" w:rsidP="00C45DE8" w:rsidR="00C45DE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45DE8" w:rsidP="00C45DE8" w:rsidR="00C45DE8"/>
    <w:p w:rsidRDefault="00C45DE8" w:rsidP="00C45DE8" w:rsidR="00C45DE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45DE8" w:rsidP="00C45DE8" w:rsidR="00C45DE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45DE8" w:rsidP="00C45DE8" w:rsidR="00C45DE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45DE8" w:rsidP="00C45DE8" w:rsidR="00C45DE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5DE8" w:rsidP="00C45DE8" w:rsidR="00C45DE8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5814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GROSSI d. o. o. Rovinj, Rovinjsko selo bb, OIB 38567581009, MBS 040176297,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45DE8" w:rsidP="00C45DE8" w:rsidR="00C45DE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5DE8" w:rsidP="00C45DE8" w:rsidR="00C45DE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45DE8" w:rsidP="00C45DE8" w:rsidR="00C45DE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5DE8" w:rsidP="00C45DE8" w:rsidR="00C45DE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GROSSI d. o. o. Rovinj, Rovinjsko selo bb, OIB 38567581009, MBS 040176297.</w:t>
      </w:r>
    </w:p>
    <w:p w:rsidRDefault="00C45DE8" w:rsidP="00C45DE8" w:rsidR="00C45DE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45DE8" w:rsidP="00C45DE8" w:rsidR="00C45DE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45DE8" w:rsidP="00C45DE8" w:rsidR="00C45DE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45DE8" w:rsidP="00C45DE8" w:rsidR="00C45DE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GROSSI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1213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7.567,48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45DE8" w:rsidP="00C45DE8" w:rsidR="00C45DE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45DE8" w:rsidP="00C45DE8" w:rsidR="00C45DE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45DE8" w:rsidP="00C45DE8" w:rsidR="00C45DE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5DE8" w:rsidP="00C45DE8" w:rsidR="00C45DE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45DE8" w:rsidP="00C45DE8" w:rsidR="00C45DE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45DE8" w:rsidP="00C45DE8" w:rsidR="00C45DE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245488">
        <w:rPr>
          <w:rFonts w:cs="Times New Roman" w:eastAsia="Times New Roman"/>
          <w:szCs w:val="24"/>
          <w:lang w:eastAsia="hr-HR"/>
        </w:rPr>
        <w:t>, v. r.</w:t>
      </w:r>
    </w:p>
    <w:p w:rsidRDefault="00C45DE8" w:rsidP="00C45DE8" w:rsidR="00C45DE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45DE8" w:rsidP="00C45DE8" w:rsidR="00C45DE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45DE8" w:rsidP="00C45DE8" w:rsidR="00C45DE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45DE8" w:rsidP="00C45DE8" w:rsidR="00C45DE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45DE8" w:rsidP="00C45DE8" w:rsidR="00C45DE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45DE8" w:rsidP="00C45DE8" w:rsidR="00C45DE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45DE8" w:rsidP="00C45DE8" w:rsidR="00C45DE8" w:rsidRPr="00D05CA9">
      <w:pPr>
        <w:tabs>
          <w:tab w:pos="4116" w:val="left"/>
        </w:tabs>
      </w:pPr>
    </w:p>
    <w:p w:rsidRDefault="00C45DE8" w:rsidP="00C45DE8" w:rsidR="00C45DE8" w:rsidRPr="00D05CA9">
      <w:pPr>
        <w:tabs>
          <w:tab w:pos="4116" w:val="left"/>
        </w:tabs>
      </w:pPr>
    </w:p>
    <w:p w:rsidRDefault="00C45DE8" w:rsidP="00C45DE8" w:rsidR="00C45DE8" w:rsidRPr="00D05CA9">
      <w:pPr>
        <w:tabs>
          <w:tab w:pos="4116" w:val="left"/>
        </w:tabs>
      </w:pPr>
    </w:p>
    <w:p w:rsidRDefault="00C45DE8" w:rsidP="00C45DE8" w:rsidR="00C45DE8" w:rsidRPr="00D05CA9">
      <w:pPr>
        <w:tabs>
          <w:tab w:pos="4116" w:val="left"/>
        </w:tabs>
      </w:pPr>
    </w:p>
    <w:p w:rsidRDefault="00C45DE8" w:rsidP="00C45DE8" w:rsidR="00C45DE8" w:rsidRPr="00D05CA9">
      <w:pPr>
        <w:tabs>
          <w:tab w:pos="4116" w:val="left"/>
        </w:tabs>
      </w:pPr>
    </w:p>
    <w:p w:rsidRDefault="00C45DE8" w:rsidP="00C45DE8" w:rsidR="00C45DE8" w:rsidRPr="00D05CA9">
      <w:pPr>
        <w:tabs>
          <w:tab w:pos="4116" w:val="left"/>
        </w:tabs>
      </w:pPr>
    </w:p>
    <w:p w:rsidRDefault="00C45DE8" w:rsidP="00C45DE8" w:rsidR="00C45DE8" w:rsidRPr="00D05CA9">
      <w:pPr>
        <w:tabs>
          <w:tab w:pos="4116" w:val="left"/>
        </w:tabs>
      </w:pPr>
    </w:p>
    <w:p w:rsidRDefault="00C45DE8" w:rsidP="00C45DE8" w:rsidR="00C45DE8" w:rsidRPr="00D05CA9">
      <w:pPr>
        <w:tabs>
          <w:tab w:pos="4116" w:val="left"/>
        </w:tabs>
      </w:pPr>
    </w:p>
    <w:p w:rsidRDefault="00C45DE8" w:rsidP="00C45DE8" w:rsidR="00C45DE8" w:rsidRPr="00D05CA9">
      <w:pPr>
        <w:tabs>
          <w:tab w:pos="4116" w:val="left"/>
        </w:tabs>
      </w:pPr>
    </w:p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 w:rsidRPr="00D05CA9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C45DE8" w:rsidP="00C45DE8" w:rsidR="00C45DE8"/>
    <w:p w:rsidRDefault="0088306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517" w:rsidP="00C45DE8" w:rsidR="00545517">
      <w:r>
        <w:separator/>
      </w:r>
    </w:p>
  </w:endnote>
  <w:endnote w:id="0" w:type="continuationSeparator">
    <w:p w:rsidRDefault="00545517" w:rsidP="00C45DE8" w:rsidR="00545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517" w:rsidP="00C45DE8" w:rsidR="00545517">
      <w:r>
        <w:separator/>
      </w:r>
    </w:p>
  </w:footnote>
  <w:footnote w:id="0" w:type="continuationSeparator">
    <w:p w:rsidRDefault="00545517" w:rsidP="00C45DE8" w:rsidR="005455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517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883067">
      <w:rPr>
        <w:noProof/>
      </w:rPr>
      <w:t>2</w:t>
    </w:r>
    <w:r>
      <w:fldChar w:fldCharType="end"/>
    </w:r>
    <w:r>
      <w:tab/>
    </w:r>
    <w:r w:rsidRPr="00F65D9B">
      <w:t>11 St-</w:t>
    </w:r>
    <w:r>
      <w:t>41</w:t>
    </w:r>
    <w:r w:rsidR="00245488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517" w:rsidP="0021081C" w:rsidR="00A81E97">
    <w:pPr>
      <w:pStyle w:val="Zaglavlje"/>
      <w:jc w:val="right"/>
    </w:pPr>
    <w:r>
      <w:t>11 St-41</w:t>
    </w:r>
    <w:r w:rsidR="00245488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30F"/>
    <w:rsid w:val="00245488"/>
    <w:rsid w:val="00545517"/>
    <w:rsid w:val="00883067"/>
    <w:rsid w:val="009A6044"/>
    <w:rsid w:val="00BF033F"/>
    <w:rsid w:val="00C45DE8"/>
    <w:rsid w:val="00D2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5DE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D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D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D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DE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5D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DE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83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0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06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0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0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5DE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D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D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D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DE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5D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DE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83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0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06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0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0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GROSSI d.o.o. ROVINJ</izvorni_sadrzaj>
    <derivirana_varijabla naziv="DomainObject.Predmet.ProtustrankaFormated_1">  GROSSI d.o.o. ROVINJ</derivirana_varijabla>
  </DomainObject.Predmet.ProtustrankaFormated>
  <DomainObject.Predmet.ProtustrankaFormatedOIB>
    <izvorni_sadrzaj>  GROSSI d.o.o. ROVINJ, OIB 38567581009</izvorni_sadrzaj>
    <derivirana_varijabla naziv="DomainObject.Predmet.ProtustrankaFormatedOIB_1">  GROSSI d.o.o. ROVINJ, OIB 38567581009</derivirana_varijabla>
  </DomainObject.Predmet.ProtustrankaFormatedOIB>
  <DomainObject.Predmet.ProtustrankaFormatedWithAdress>
    <izvorni_sadrzaj> GROSSI d.o.o. ROVINJ, Rovinjsko Selo/bb, 52210 Rovinj</izvorni_sadrzaj>
    <derivirana_varijabla naziv="DomainObject.Predmet.ProtustrankaFormatedWithAdress_1"> GROSSI d.o.o. ROVINJ, Rovinjsko Selo/bb, 52210 Rovinj</derivirana_varijabla>
  </DomainObject.Predmet.ProtustrankaFormatedWithAdress>
  <DomainObject.Predmet.ProtustrankaFormatedWithAdressOIB>
    <izvorni_sadrzaj> GROSSI d.o.o. ROVINJ, OIB 38567581009, Rovinjsko Selo/bb, 52210 Rovinj</izvorni_sadrzaj>
    <derivirana_varijabla naziv="DomainObject.Predmet.ProtustrankaFormatedWithAdressOIB_1"> GROSSI d.o.o. ROVINJ, OIB 38567581009, Rovinjsko Selo/bb, 52210 Rovinj</derivirana_varijabla>
  </DomainObject.Predmet.ProtustrankaFormatedWithAdressOIB>
  <DomainObject.Predmet.ProtustrankaWithAdress>
    <izvorni_sadrzaj>GROSSI d.o.o. ROVINJ Rovinjsko Selo/bb, 52210 Rovinj</izvorni_sadrzaj>
    <derivirana_varijabla naziv="DomainObject.Predmet.ProtustrankaWithAdress_1">GROSSI d.o.o. ROVINJ Rovinjsko Selo/bb, 52210 Rovinj</derivirana_varijabla>
  </DomainObject.Predmet.ProtustrankaWithAdress>
  <DomainObject.Predmet.ProtustrankaWithAdressOIB>
    <izvorni_sadrzaj>GROSSI d.o.o. ROVINJ, OIB 38567581009, Rovinjsko Selo/bb, 52210 Rovinj</izvorni_sadrzaj>
    <derivirana_varijabla naziv="DomainObject.Predmet.ProtustrankaWithAdressOIB_1">GROSSI d.o.o. ROVINJ, OIB 38567581009, Rovinjsko Selo/bb, 52210 Rovinj</derivirana_varijabla>
  </DomainObject.Predmet.ProtustrankaWithAdressOIB>
  <DomainObject.Predmet.ProtustrankaNazivFormated>
    <izvorni_sadrzaj>GROSSI d.o.o. ROVINJ</izvorni_sadrzaj>
    <derivirana_varijabla naziv="DomainObject.Predmet.ProtustrankaNazivFormated_1">GROSSI d.o.o. ROVINJ</derivirana_varijabla>
  </DomainObject.Predmet.ProtustrankaNazivFormated>
  <DomainObject.Predmet.ProtustrankaNazivFormatedOIB>
    <izvorni_sadrzaj>GROSSI d.o.o. ROVINJ, OIB 38567581009</izvorni_sadrzaj>
    <derivirana_varijabla naziv="DomainObject.Predmet.ProtustrankaNazivFormatedOIB_1">GROSSI d.o.o. ROVINJ, OIB 38567581009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GROSSI d.o.o. ROVINJ</item>
    </izvorni_sadrzaj>
    <derivirana_varijabla naziv="DomainObject.Predmet.ProtuStrankaListFormated_1">
      <item>GROSSI d.o.o. ROVINJ</item>
    </derivirana_varijabla>
  </DomainObject.Predmet.ProtuStrankaListFormated>
  <DomainObject.Predmet.ProtuStrankaListFormatedOIB>
    <izvorni_sadrzaj>
      <item>GROSSI d.o.o. ROVINJ, OIB 38567581009</item>
    </izvorni_sadrzaj>
    <derivirana_varijabla naziv="DomainObject.Predmet.ProtuStrankaListFormatedOIB_1">
      <item>GROSSI d.o.o. ROVINJ, OIB 38567581009</item>
    </derivirana_varijabla>
  </DomainObject.Predmet.ProtuStrankaListFormatedOIB>
  <DomainObject.Predmet.ProtuStrankaListFormatedWithAdress>
    <izvorni_sadrzaj>
      <item>GROSSI d.o.o. ROVINJ, Rovinjsko Selo/bb, 52210 Rovinj</item>
    </izvorni_sadrzaj>
    <derivirana_varijabla naziv="DomainObject.Predmet.ProtuStrankaListFormatedWithAdress_1">
      <item>GROSSI d.o.o. ROVINJ, Rovinjsko Selo/bb, 52210 Rovinj</item>
    </derivirana_varijabla>
  </DomainObject.Predmet.ProtuStrankaListFormatedWithAdress>
  <DomainObject.Predmet.ProtuStrankaListFormatedWithAdressOIB>
    <izvorni_sadrzaj>
      <item>GROSSI d.o.o. ROVINJ, OIB 38567581009, Rovinjsko Selo/bb, 52210 Rovinj</item>
    </izvorni_sadrzaj>
    <derivirana_varijabla naziv="DomainObject.Predmet.ProtuStrankaListFormatedWithAdressOIB_1">
      <item>GROSSI d.o.o. ROVINJ, OIB 38567581009, Rovinjsko Selo/bb, 52210 Rovinj</item>
    </derivirana_varijabla>
  </DomainObject.Predmet.ProtuStrankaListFormatedWithAdressOIB>
  <DomainObject.Predmet.ProtuStrankaListNazivFormated>
    <izvorni_sadrzaj>
      <item>GROSSI d.o.o. ROVINJ</item>
    </izvorni_sadrzaj>
    <derivirana_varijabla naziv="DomainObject.Predmet.ProtuStrankaListNazivFormated_1">
      <item>GROSSI d.o.o. ROVINJ</item>
    </derivirana_varijabla>
  </DomainObject.Predmet.ProtuStrankaListNazivFormated>
  <DomainObject.Predmet.ProtuStrankaListNazivFormatedOIB>
    <izvorni_sadrzaj>
      <item>GROSSI d.o.o. ROVINJ, OIB 38567581009</item>
    </izvorni_sadrzaj>
    <derivirana_varijabla naziv="DomainObject.Predmet.ProtuStrankaListNazivFormatedOIB_1">
      <item>GROSSI d.o.o. ROVINJ, OIB 38567581009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GROSSI d.o.o. ROVINJ</izvorni_sadrzaj>
    <derivirana_varijabla naziv="DomainObject.Predmet.ProtustrankaIDrugi_1">GROSSI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GROSSI d.o.o. ROVINJ, OIB 38567581009, Rovinjsko Selo/bb, 52210 Rovinj</izvorni_sadrzaj>
    <derivirana_varijabla naziv="DomainObject.Predmet.ProtustrankaIDrugiAdressOIB_1">GROSSI d.o.o. ROVINJ, OIB 38567581009,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GROSSI d.o.o. ROVINJ</item>
    </izvorni_sadrzaj>
    <derivirana_varijabla naziv="DomainObject.Predmet.SudioniciListNaziv_1">
      <item>FINANCIJSKA AGENCIJA, RC RIJEKA, PODRUŽNICA PULA, PULA</item>
      <item>GROSSI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GROSSI d.o.o. ROVINJ, OIB 38567581009, Rovinjsko Selo/bb,52210 Rovinj</item>
    </izvorni_sadrzaj>
    <derivirana_varijabla naziv="DomainObject.Predmet.SudioniciListAdressOIB_1">
      <item>FINANCIJSKA AGENCIJA, RC RIJEKA, PODRUŽNICA PULA, PULA, OIB 85821130368, Giardini 5,52100 Pula</item>
      <item>GROSSI d.o.o. ROVINJ, OIB 38567581009, Rovinjsko Selo/bb,52210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38567581009</item>
    </izvorni_sadrzaj>
    <derivirana_varijabla naziv="DomainObject.Predmet.SudioniciListNazivOIB_1">
      <item>, OIB 85821130368</item>
      <item>, OIB 38567581009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2003</properties:Characters>
  <properties:Lines>96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2015-11-30T11:08:00Z</dcterms:created>
  <dc:creator>Mihaela Kaligari</dc:creator>
  <dc:description/>
  <cp:keywords/>
  <cp:lastModifiedBy>Lorena Paris Aničić</cp:lastModifiedBy>
  <cp:lastPrinted>2015-11-30T11:15:00Z</cp:lastPrinted>
  <dcterms:modified xmlns:xsi="http://www.w3.org/2001/XMLSchema-instance" xsi:type="dcterms:W3CDTF">2015-12-15T13:58:00Z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