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b701" w14:paraId="d29b701" w:rsidRDefault="00350D37" w:rsidP="006C5B6D" w:rsidR="006C5B6D">
      <w:pPr>
        <w:pStyle w:val="Zaglavlje"/>
        <w:jc w:val="right"/>
        <w15:collapsed w:val="false"/>
      </w:pPr>
      <w:bookmarkStart w:name="_GoBack" w:id="0"/>
      <w:bookmarkEnd w:id="0"/>
      <w:r>
        <w:t>Poslovni broj: 2 St-697</w:t>
      </w:r>
      <w:r w:rsidR="006C5B6D">
        <w:t>/16-</w:t>
      </w:r>
      <w:r>
        <w:t>7</w:t>
      </w:r>
    </w:p>
    <w:p w:rsidRDefault="00C3414E" w:rsidP="00C3414E" w:rsidR="00C3414E">
      <w:pPr>
        <w:pStyle w:val="Zaglavlje"/>
        <w:jc w:val="right"/>
      </w:pP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350D37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ZODIAK-GROUP j.d.o.o., OIB: 90255194937 sa sjedištem u Sivica bb, Sivica, Podturen</w:t>
      </w:r>
      <w:r w:rsidR="00C3414E">
        <w:t>, dana 21</w:t>
      </w:r>
      <w:r>
        <w:t>. rujna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350D37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25. listopada 2016. u 08,5</w:t>
      </w:r>
      <w:r w:rsidR="009A0F1B">
        <w:rPr>
          <w:b/>
          <w:u w:val="single"/>
        </w:rPr>
        <w:t>0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350D37" w:rsidP="00350D37" w:rsidR="00350D37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350D37" w:rsidP="00350D37" w:rsidR="00350D37">
      <w:pPr>
        <w:spacing w:lineRule="auto" w:line="240" w:after="0"/>
        <w:jc w:val="both"/>
      </w:pPr>
      <w:r>
        <w:t>- direktor dužnika Tomislav Kocijan, Sivica, Glavna ulica 22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6E0642" w:rsidR="009A0F1B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9A0F1B" w:rsidP="00C3414E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0D269E">
        <w:t xml:space="preserve">dući da na ročište zakazano za </w:t>
      </w:r>
      <w:r w:rsidR="00C3414E">
        <w:t>31</w:t>
      </w:r>
      <w:r>
        <w:t xml:space="preserve">. </w:t>
      </w:r>
      <w:r w:rsidR="00C3414E">
        <w:t>kolovoza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D2410B" w:rsidP="009A0F1B" w:rsidR="009A0F1B">
      <w:pPr>
        <w:spacing w:lineRule="auto" w:line="240" w:after="0"/>
        <w:jc w:val="center"/>
      </w:pPr>
      <w:r>
        <w:t>U Varaždinu, 21</w:t>
      </w:r>
      <w:r w:rsidR="009A0F1B">
        <w:t>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61CFC">
        <w:t>, v.r.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C3414E" w:rsidP="009A0F1B" w:rsidR="00C3414E">
      <w:pPr>
        <w:spacing w:lineRule="auto" w:line="240" w:after="0"/>
        <w:jc w:val="both"/>
      </w:pPr>
    </w:p>
    <w:p w:rsidRDefault="006E0642" w:rsidP="009A0F1B" w:rsidR="006E064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350D37" w:rsidP="00350D37" w:rsidR="00350D37">
      <w:pPr>
        <w:pStyle w:val="Odlomakpopisa"/>
        <w:numPr>
          <w:ilvl w:val="0"/>
          <w:numId w:val="3"/>
        </w:numPr>
        <w:spacing w:after="0"/>
      </w:pPr>
      <w:r>
        <w:t>predlagatelj Financijska agencija, Regionalni centar Zagreb, Podružnica Varaždin, Augusta Cesarca 2, Varaždin,</w:t>
      </w:r>
    </w:p>
    <w:p w:rsidRDefault="00350D37" w:rsidP="00350D37" w:rsidR="00350D37">
      <w:pPr>
        <w:pStyle w:val="Odlomakpopisa"/>
        <w:numPr>
          <w:ilvl w:val="0"/>
          <w:numId w:val="3"/>
        </w:numPr>
        <w:spacing w:after="0"/>
      </w:pPr>
      <w:r>
        <w:t>direktor dužnika Tomislav Kocijan, Sivica, Glavna ulica 22</w:t>
      </w:r>
    </w:p>
    <w:p w:rsidRDefault="00795FF1" w:rsidP="00795FF1" w:rsidR="009A0F1B">
      <w:pPr>
        <w:pStyle w:val="Odlomakpopisa"/>
        <w:numPr>
          <w:ilvl w:val="0"/>
          <w:numId w:val="3"/>
        </w:numPr>
        <w:spacing w:after="0"/>
      </w:pPr>
      <w:r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A8A" w:rsidP="009A0F1B" w:rsidR="00185A8A">
      <w:pPr>
        <w:spacing w:lineRule="auto" w:line="240" w:after="0"/>
      </w:pPr>
      <w:r>
        <w:separator/>
      </w:r>
    </w:p>
  </w:endnote>
  <w:endnote w:id="0" w:type="continuationSeparator">
    <w:p w:rsidRDefault="00185A8A" w:rsidP="009A0F1B" w:rsidR="00185A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A8A" w:rsidP="009A0F1B" w:rsidR="00185A8A">
      <w:pPr>
        <w:spacing w:lineRule="auto" w:line="240" w:after="0"/>
      </w:pPr>
      <w:r>
        <w:separator/>
      </w:r>
    </w:p>
  </w:footnote>
  <w:footnote w:id="0" w:type="continuationSeparator">
    <w:p w:rsidRDefault="00185A8A" w:rsidP="009A0F1B" w:rsidR="00185A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8A5">
          <w:rPr>
            <w:noProof/>
          </w:rPr>
          <w:t>2</w:t>
        </w:r>
        <w:r>
          <w:fldChar w:fldCharType="end"/>
        </w:r>
      </w:p>
    </w:sdtContent>
  </w:sdt>
  <w:p w:rsidRDefault="00350D37" w:rsidP="00350D37" w:rsidR="00350D37">
    <w:pPr>
      <w:pStyle w:val="Zaglavlje"/>
      <w:jc w:val="right"/>
    </w:pPr>
    <w:r>
      <w:t>Poslovni broj: 2 St-697/16-7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C05A4"/>
    <w:rsid w:val="000D269E"/>
    <w:rsid w:val="000E5430"/>
    <w:rsid w:val="00185A8A"/>
    <w:rsid w:val="001F4259"/>
    <w:rsid w:val="002621A3"/>
    <w:rsid w:val="00350D37"/>
    <w:rsid w:val="0050452D"/>
    <w:rsid w:val="005E06D6"/>
    <w:rsid w:val="006C5B6D"/>
    <w:rsid w:val="006E0642"/>
    <w:rsid w:val="00795FF1"/>
    <w:rsid w:val="009A0F1B"/>
    <w:rsid w:val="00AC39C5"/>
    <w:rsid w:val="00B10620"/>
    <w:rsid w:val="00B61CFC"/>
    <w:rsid w:val="00BB0293"/>
    <w:rsid w:val="00C33AE3"/>
    <w:rsid w:val="00C3414E"/>
    <w:rsid w:val="00C608A5"/>
    <w:rsid w:val="00D2410B"/>
    <w:rsid w:val="00D4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8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8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8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8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8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8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8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8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62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90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11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4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1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435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35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26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St-697/2016</izvorni_sadrzaj>
    <derivirana_varijabla naziv="DomainObject.Predmet.OznakaBroj_1">St-697/2016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ZODIAK-GROUP jednostavno društvo s ograničenom odgovornošću za usluge</izvorni_sadrzaj>
    <derivirana_varijabla naziv="DomainObject.Predmet.ProtustrankaFormated_1">  ZODIAK-GROUP jednostavno društvo s ograničenom odgovornošću za usluge</derivirana_varijabla>
  </DomainObject.Predmet.ProtustrankaFormated>
  <DomainObject.Predmet.ProtustrankaFormatedOIB>
    <izvorni_sadrzaj>  ZODIAK-GROUP jednostavno društvo s ograničenom odgovornošću za usluge, OIB 90255194937</izvorni_sadrzaj>
    <derivirana_varijabla naziv="DomainObject.Predmet.ProtustrankaFormatedOIB_1">  ZODIAK-GROUP jednostavno društvo s ograničenom odgovornošću za usluge, OIB 90255194937</derivirana_varijabla>
  </DomainObject.Predmet.ProtustrankaFormatedOIB>
  <DomainObject.Predmet.ProtustrankaFormatedWithAdress>
    <izvorni_sadrzaj> ZODIAK-GROUP jednostavno društvo s ograničenom odgovornošću za usluge, Sivica/bb, 40000 Sivica</izvorni_sadrzaj>
    <derivirana_varijabla naziv="DomainObject.Predmet.ProtustrankaFormatedWithAdress_1"> ZODIAK-GROUP jednostavno društvo s ograničenom odgovornošću za usluge, Sivica/bb, 40000 Sivica</derivirana_varijabla>
  </DomainObject.Predmet.ProtustrankaFormatedWithAdress>
  <DomainObject.Predmet.ProtustrankaFormatedWithAdressOIB>
    <izvorni_sadrzaj> ZODIAK-GROUP jednostavno društvo s ograničenom odgovornošću za usluge, OIB 90255194937, Sivica/bb, 40000 Sivica</izvorni_sadrzaj>
    <derivirana_varijabla naziv="DomainObject.Predmet.ProtustrankaFormatedWithAdressOIB_1"> ZODIAK-GROUP jednostavno društvo s ograničenom odgovornošću za usluge, OIB 90255194937, Sivica/bb, 40000 Sivica</derivirana_varijabla>
  </DomainObject.Predmet.ProtustrankaFormatedWithAdressOIB>
  <DomainObject.Predmet.ProtustrankaWithAdress>
    <izvorni_sadrzaj>ZODIAK-GROUP jednostavno društvo s ograničenom odgovornošću za usluge Sivica/bb, 40000 Sivica</izvorni_sadrzaj>
    <derivirana_varijabla naziv="DomainObject.Predmet.ProtustrankaWithAdress_1">ZODIAK-GROUP jednostavno društvo s ograničenom odgovornošću za usluge Sivica/bb, 40000 Sivica</derivirana_varijabla>
  </DomainObject.Predmet.ProtustrankaWithAdress>
  <DomainObject.Predmet.ProtustrankaWithAdressOIB>
    <izvorni_sadrzaj>ZODIAK-GROUP jednostavno društvo s ograničenom odgovornošću za usluge, OIB 90255194937, Sivica/bb, 40000 Sivica</izvorni_sadrzaj>
    <derivirana_varijabla naziv="DomainObject.Predmet.ProtustrankaWithAdressOIB_1">ZODIAK-GROUP jednostavno društvo s ograničenom odgovornošću za usluge, OIB 90255194937, Sivica/bb, 40000 Sivica</derivirana_varijabla>
  </DomainObject.Predmet.ProtustrankaWithAdressOIB>
  <DomainObject.Predmet.ProtustrankaNazivFormated>
    <izvorni_sadrzaj>ZODIAK-GROUP jednostavno društvo s ograničenom odgovornošću za usluge</izvorni_sadrzaj>
    <derivirana_varijabla naziv="DomainObject.Predmet.ProtustrankaNazivFormated_1">ZODIAK-GROUP jednostavno društvo s ograničenom odgovornošću za usluge</derivirana_varijabla>
  </DomainObject.Predmet.ProtustrankaNazivFormated>
  <DomainObject.Predmet.ProtustrankaNazivFormatedOIB>
    <izvorni_sadrzaj>ZODIAK-GROUP jednostavno društvo s ograničenom odgovornošću za usluge, OIB 90255194937</izvorni_sadrzaj>
    <derivirana_varijabla naziv="DomainObject.Predmet.ProtustrankaNazivFormatedOIB_1">ZODIAK-GROUP jednostavno društvo s ograničenom odgovornošću za usluge, OIB 90255194937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11940.36</izvorni_sadrzaj>
    <derivirana_varijabla naziv="DomainObject.Predmet.TrenutnaVrijednost_1">11940.36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ZODIAK-GROUP jednostavno društvo s ograničenom odgovornošću za usluge</item>
    </izvorni_sadrzaj>
    <derivirana_varijabla naziv="DomainObject.Predmet.ProtuStrankaListFormated_1">
      <item>ZODIAK-GROUP jednostavno društvo s ograničenom odgovornošću za usluge</item>
    </derivirana_varijabla>
  </DomainObject.Predmet.ProtuStrankaListFormated>
  <DomainObject.Predmet.ProtuStrankaListFormatedOIB>
    <izvorni_sadrzaj>
      <item>ZODIAK-GROUP jednostavno društvo s ograničenom odgovornošću za usluge, OIB 90255194937</item>
    </izvorni_sadrzaj>
    <derivirana_varijabla naziv="DomainObject.Predmet.ProtuStrankaListFormatedOIB_1">
      <item>ZODIAK-GROUP jednostavno društvo s ograničenom odgovornošću za usluge, OIB 90255194937</item>
    </derivirana_varijabla>
  </DomainObject.Predmet.ProtuStrankaListFormatedOIB>
  <DomainObject.Predmet.ProtuStrankaListFormatedWithAdress>
    <izvorni_sadrzaj>
      <item>ZODIAK-GROUP jednostavno društvo s ograničenom odgovornošću za usluge, Sivica/bb, 40000 Sivica</item>
    </izvorni_sadrzaj>
    <derivirana_varijabla naziv="DomainObject.Predmet.ProtuStrankaListFormatedWithAdress_1">
      <item>ZODIAK-GROUP jednostavno društvo s ograničenom odgovornošću za usluge, Sivica/bb, 40000 Sivica</item>
    </derivirana_varijabla>
  </DomainObject.Predmet.ProtuStrankaListFormatedWithAdress>
  <DomainObject.Predmet.ProtuStrankaListFormatedWithAdressOIB>
    <izvorni_sadrzaj>
      <item>ZODIAK-GROUP jednostavno društvo s ograničenom odgovornošću za usluge, OIB 90255194937, Sivica/bb, 40000 Sivica</item>
    </izvorni_sadrzaj>
    <derivirana_varijabla naziv="DomainObject.Predmet.ProtuStrankaListFormatedWithAdressOIB_1">
      <item>ZODIAK-GROUP jednostavno društvo s ograničenom odgovornošću za usluge, OIB 90255194937, Sivica/bb, 40000 Sivica</item>
    </derivirana_varijabla>
  </DomainObject.Predmet.ProtuStrankaListFormatedWithAdressOIB>
  <DomainObject.Predmet.ProtuStrankaListNazivFormated>
    <izvorni_sadrzaj>
      <item>ZODIAK-GROUP jednostavno društvo s ograničenom odgovornošću za usluge</item>
    </izvorni_sadrzaj>
    <derivirana_varijabla naziv="DomainObject.Predmet.ProtuStrankaListNazivFormated_1">
      <item>ZODIAK-GROUP jednostavno društvo s ograničenom odgovornošću za usluge</item>
    </derivirana_varijabla>
  </DomainObject.Predmet.ProtuStrankaListNazivFormated>
  <DomainObject.Predmet.ProtuStrankaListNazivFormatedOIB>
    <izvorni_sadrzaj>
      <item>ZODIAK-GROUP jednostavno društvo s ograničenom odgovornošću za usluge, OIB 90255194937</item>
    </izvorni_sadrzaj>
    <derivirana_varijabla naziv="DomainObject.Predmet.ProtuStrankaListNazivFormatedOIB_1">
      <item>ZODIAK-GROUP jednostavno društvo s ograničenom odgovornošću za usluge, OIB 90255194937</item>
    </derivirana_varijabla>
  </DomainObject.Predmet.ProtuStrankaListNazivFormatedOIB>
  <DomainObject.Predmet.OstaliListFormated>
    <izvorni_sadrzaj>
      <item>sudski registar</item>
      <item>Tomislav Kocijan</item>
      <item>Županijsko državno odvjetništvo</item>
    </izvorni_sadrzaj>
    <derivirana_varijabla naziv="DomainObject.Predmet.OstaliListFormated_1">
      <item>sudski registar</item>
      <item>Tomislav Kocijan</item>
      <item>Županijsko državno odvjetništvo</item>
    </derivirana_varijabla>
  </DomainObject.Predmet.OstaliListFormated>
  <DomainObject.Predmet.OstaliListFormatedOIB>
    <izvorni_sadrzaj>
      <item>sudski registar</item>
      <item>Tomislav Kocijan, OIB 23831318258</item>
      <item>Županijsko državno odvjetništvo</item>
    </izvorni_sadrzaj>
    <derivirana_varijabla naziv="DomainObject.Predmet.OstaliListFormatedOIB_1">
      <item>sudski registar</item>
      <item>Tomislav Kocijan, OIB 23831318258</item>
      <item>Županijsko državno odvjetništvo</item>
    </derivirana_varijabla>
  </DomainObject.Predmet.OstaliListFormatedOIB>
  <DomainObject.Predmet.OstaliListFormatedWithAdress>
    <izvorni_sadrzaj>
      <item>sudski registar</item>
      <item>Tomislav Kocijan, Glavna Ulica 22, 40000 Sivica</item>
      <item>Županijsko državno odvjetništvo</item>
    </izvorni_sadrzaj>
    <derivirana_varijabla naziv="DomainObject.Predmet.OstaliListFormatedWithAdress_1">
      <item>sudski registar</item>
      <item>Tomislav Kocijan, Glavna Ulica 22, 40000 Sivica</item>
      <item>Županijsko državno odvjetništvo</item>
    </derivirana_varijabla>
  </DomainObject.Predmet.OstaliListFormatedWithAdress>
  <DomainObject.Predmet.OstaliListFormatedWithAdressOIB>
    <izvorni_sadrzaj>
      <item>sudski registar</item>
      <item>Tomislav Kocijan, OIB 23831318258, Glavna Ulica 22, 40000 Sivica</item>
      <item>Županijsko državno odvjetništvo</item>
    </izvorni_sadrzaj>
    <derivirana_varijabla naziv="DomainObject.Predmet.OstaliListFormatedWithAdressOIB_1">
      <item>sudski registar</item>
      <item>Tomislav Kocijan, OIB 23831318258, Glavna Ulica 22, 40000 Sivica</item>
      <item>Županijsko državno odvjetništvo</item>
    </derivirana_varijabla>
  </DomainObject.Predmet.OstaliListFormatedWithAdressOIB>
  <DomainObject.Predmet.OstaliListNazivFormated>
    <izvorni_sadrzaj>
      <item>sudski registar</item>
      <item>Tomislav Kocijan</item>
      <item>Županijsko državno odvjetništvo</item>
    </izvorni_sadrzaj>
    <derivirana_varijabla naziv="DomainObject.Predmet.OstaliListNazivFormated_1">
      <item>sudski registar</item>
      <item>Tomislav Kocijan</item>
      <item>Županijsko državno odvjetništvo</item>
    </derivirana_varijabla>
  </DomainObject.Predmet.OstaliListNazivFormated>
  <DomainObject.Predmet.OstaliListNazivFormatedOIB>
    <izvorni_sadrzaj>
      <item>sudski registar</item>
      <item>Tomislav Kocijan, OIB 23831318258</item>
      <item>Županijsko državno odvjetništvo</item>
    </izvorni_sadrzaj>
    <derivirana_varijabla naziv="DomainObject.Predmet.OstaliListNazivFormatedOIB_1">
      <item>sudski registar</item>
      <item>Tomislav Kocijan, OIB 23831318258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ZODIAK-GROUP jednostavno društvo s ograničenom odgovornošću za usluge</izvorni_sadrzaj>
    <derivirana_varijabla naziv="DomainObject.Predmet.ProtustrankaIDrugi_1">ZODIAK-GROUP jednostavno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ZODIAK-GROUP jednostavno društvo s ograničenom odgovornošću za usluge, OIB 90255194937, Sivica/bb, 40000 Sivica</izvorni_sadrzaj>
    <derivirana_varijabla naziv="DomainObject.Predmet.ProtustrankaIDrugiAdressOIB_1">ZODIAK-GROUP jednostavno društvo s ograničenom odgovornošću za usluge, OIB 90255194937, Sivica/bb, 40000 Sivica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ZODIAK-GROUP jednostavno društvo s ograničenom odgovornošću za usluge</item>
      <item>sudski registar</item>
      <item>Tomislav Kocijan</item>
      <item>Županijsko državno odvjetništvo</item>
    </izvorni_sadrzaj>
    <derivirana_varijabla naziv="DomainObject.Predmet.SudioniciListNaziv_1">
      <item>Financijska agencija</item>
      <item>ZODIAK-GROUP jednostavno društvo s ograničenom odgovornošću za usluge</item>
      <item>sudski registar</item>
      <item>Tomislav Kocijan</item>
      <item>Županijsko državno odvjetništvo</item>
    </derivirana_varijabla>
  </DomainObject.Predmet.SudioniciListNaziv>
  <DomainObject.Predmet.SudioniciListAdressOIB>
    <izvorni_sadrzaj>
      <item>Financijska agencija, OIB 85821130368</item>
      <item>ZODIAK-GROUP jednostavno društvo s ograničenom odgovornošću za usluge, OIB 90255194937, Sivica/bb,40000 Sivica</item>
      <item>sudski registar</item>
      <item>Tomislav Kocijan, OIB 23831318258, Glavna Ulica 22,40000 Sivica</item>
      <item>Županijsko državno odvjetništvo</item>
    </izvorni_sadrzaj>
    <derivirana_varijabla naziv="DomainObject.Predmet.SudioniciListAdressOIB_1">
      <item>Financijska agencija, OIB 85821130368</item>
      <item>ZODIAK-GROUP jednostavno društvo s ograničenom odgovornošću za usluge, OIB 90255194937, Sivica/bb,40000 Sivica</item>
      <item>sudski registar</item>
      <item>Tomislav Kocijan, OIB 23831318258, Glavna Ulica 22,40000 Sivica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90255194937</item>
      <item>, OIB null</item>
      <item>, OIB 23831318258</item>
      <item>, OIB null</item>
    </izvorni_sadrzaj>
    <derivirana_varijabla naziv="DomainObject.Predmet.SudioniciListNazivOIB_1">
      <item>, OIB 85821130368</item>
      <item>, OIB 90255194937</item>
      <item>, OIB null</item>
      <item>, OIB 23831318258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1813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2016-09-21T06:48:00Z</dcterms:created>
  <dc:creator>Marko Makaj</dc:creator>
  <cp:lastModifiedBy>Marko Makaj</cp:lastModifiedBy>
  <cp:lastPrinted>2016-09-21T06:40:00Z</cp:lastPrinted>
  <dcterms:modified xmlns:xsi="http://www.w3.org/2001/XMLSchema-instance" xsi:type="dcterms:W3CDTF">2016-09-21T06:48:00Z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