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1677" w14:paraId="fef1677" w:rsidRDefault="00B831A4" w:rsidP="00910611" w:rsidR="00B831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1A4" w:rsidP="00910611" w:rsidR="00B831A4">
      <w:r>
        <w:rPr>
          <w:rFonts w:eastAsia="MS Mincho"/>
        </w:rPr>
        <w:t>REPUBLIKA HRVATSKA</w:t>
      </w:r>
    </w:p>
    <w:p w:rsidRDefault="00B831A4" w:rsidP="00910611" w:rsidR="00B831A4">
      <w:r>
        <w:rPr>
          <w:rFonts w:eastAsia="MS Mincho"/>
        </w:rPr>
        <w:t>TRGOVAČKI SUD U RIJECI</w:t>
      </w:r>
    </w:p>
    <w:p w:rsidRDefault="00B831A4" w:rsidR="00B831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5314BD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A63D51">
        <w:rPr>
          <w:rFonts w:hAnsi="Times New Roman" w:ascii="Times New Roman"/>
          <w:b w:val="false"/>
        </w:rPr>
        <w:t>4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A63D51">
        <w:rPr>
          <w:rFonts w:hAnsi="Times New Roman" w:ascii="Times New Roman"/>
          <w:b w:val="false"/>
        </w:rPr>
        <w:t>4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5314BD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A63D51">
        <w:rPr>
          <w:rFonts w:hAnsi="Times New Roman" w:ascii="Times New Roman"/>
          <w:b w:val="false"/>
        </w:rPr>
        <w:t>4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5314BD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D07" w:rsidR="00F74D07">
      <w:r>
        <w:separator/>
      </w:r>
    </w:p>
  </w:endnote>
  <w:endnote w:id="0" w:type="continuationSeparator">
    <w:p w:rsidRDefault="00F74D07" w:rsidR="00F74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1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D07" w:rsidR="00F74D07">
      <w:r>
        <w:separator/>
      </w:r>
    </w:p>
  </w:footnote>
  <w:footnote w:id="0" w:type="continuationSeparator">
    <w:p w:rsidRDefault="00F74D07" w:rsidR="00F74D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5314BD">
      <w:rPr>
        <w:rFonts w:hAnsi="Times New Roman" w:ascii="Times New Roman"/>
        <w:b w:val="false"/>
      </w:rPr>
      <w:t>-116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0B0D"/>
    <w:rsid w:val="0038054A"/>
    <w:rsid w:val="003A282E"/>
    <w:rsid w:val="005314BD"/>
    <w:rsid w:val="00542935"/>
    <w:rsid w:val="005A18B4"/>
    <w:rsid w:val="00606084"/>
    <w:rsid w:val="00883BC7"/>
    <w:rsid w:val="008E4A71"/>
    <w:rsid w:val="009D7637"/>
    <w:rsid w:val="00A437AE"/>
    <w:rsid w:val="00A63D51"/>
    <w:rsid w:val="00B24788"/>
    <w:rsid w:val="00B831A4"/>
    <w:rsid w:val="00BA275F"/>
    <w:rsid w:val="00C06B8F"/>
    <w:rsid w:val="00CC14A6"/>
    <w:rsid w:val="00D23CAB"/>
    <w:rsid w:val="00D36B12"/>
    <w:rsid w:val="00DA5409"/>
    <w:rsid w:val="00F74D0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1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1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2016-09-16T07:21:00Z</dcterms:created>
  <dc:creator>vjelenovic</dc:creator>
  <cp:lastModifiedBy>Danijela Fumić</cp:lastModifiedBy>
  <cp:lastPrinted>2016-09-16T07:21:00Z</cp:lastPrinted>
  <dcterms:modified xmlns:xsi="http://www.w3.org/2001/XMLSchema-instance" xsi:type="dcterms:W3CDTF">2016-09-16T07:21:00Z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