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6c6d" w14:paraId="87d6c6d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CE6886" w:rsidP="00093C24" w:rsidR="00D54784">
      <w:pPr>
        <w:ind w:firstLine="360"/>
        <w:jc w:val="right"/>
        <w:rPr>
          <w:b/>
        </w:rPr>
      </w:pPr>
      <w:r>
        <w:rPr>
          <w:b/>
        </w:rPr>
        <w:t>IVE GLAVIĆ</w:t>
      </w:r>
    </w:p>
    <w:p w:rsidRDefault="00CE6886" w:rsidP="00093C24" w:rsidR="006519EA">
      <w:pPr>
        <w:ind w:firstLine="360"/>
        <w:jc w:val="right"/>
        <w:rPr>
          <w:b/>
        </w:rPr>
      </w:pPr>
      <w:r w:rsidRPr="00CE6886">
        <w:rPr>
          <w:b/>
        </w:rPr>
        <w:t>Nadin 114</w:t>
      </w:r>
    </w:p>
    <w:p w:rsidRDefault="00CE6886" w:rsidP="00093C24" w:rsidR="006519EA" w:rsidRPr="00093C24">
      <w:pPr>
        <w:ind w:firstLine="360"/>
        <w:jc w:val="right"/>
        <w:rPr>
          <w:b/>
        </w:rPr>
      </w:pPr>
      <w:r w:rsidRPr="00CE6886">
        <w:rPr>
          <w:b/>
        </w:rPr>
        <w:t>Nadin</w:t>
      </w:r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6519EA">
        <w:t>11</w:t>
      </w:r>
      <w:r w:rsidR="00D54784">
        <w:t>4</w:t>
      </w:r>
      <w:r w:rsidR="00E10C41">
        <w:t>5</w:t>
      </w:r>
      <w:r w:rsidR="006519EA">
        <w:t>/16-5</w:t>
      </w:r>
      <w:r w:rsidR="001A7D41" w:rsidRPr="005F002B">
        <w:t xml:space="preserve"> </w:t>
      </w:r>
      <w:r w:rsidRPr="005F002B">
        <w:t xml:space="preserve">od </w:t>
      </w:r>
      <w:r w:rsidR="00C77228">
        <w:t>20</w:t>
      </w:r>
      <w:r w:rsidR="00A73523">
        <w:t xml:space="preserve">. </w:t>
      </w:r>
      <w:r w:rsidR="007B5F3F">
        <w:t xml:space="preserve">siječnja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E10C41" w:rsidRPr="00E10C41">
        <w:rPr>
          <w:lang w:val="en-AU"/>
        </w:rPr>
        <w:t>ELEKTROTEHNIKA j.d.o.o.</w:t>
      </w:r>
      <w:r w:rsidR="00C77228">
        <w:rPr>
          <w:lang w:val="en-AU"/>
        </w:rPr>
        <w:t xml:space="preserve"> za usluge i trgovinu</w:t>
      </w:r>
      <w:r w:rsidR="00E10C41" w:rsidRPr="00E10C41">
        <w:rPr>
          <w:lang w:val="en-AU"/>
        </w:rPr>
        <w:t>, Zadar, Domovinskog rata 6, OIB: 30820494117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C77228">
        <w:t>14. veljače 2017</w:t>
      </w:r>
      <w:r w:rsidR="0000236D">
        <w:t xml:space="preserve">. u </w:t>
      </w:r>
      <w:r w:rsidR="00C77228">
        <w:t>9</w:t>
      </w:r>
      <w:r w:rsidR="003B4926">
        <w:t>,20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C77228" w:rsidRPr="00C77228">
        <w:t>14. veljače 2017. u 9</w:t>
      </w:r>
      <w:r w:rsidR="00C77228">
        <w:t>,3</w:t>
      </w:r>
      <w:r w:rsidR="00C77228" w:rsidRPr="00C77228">
        <w:t>0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C77228">
        <w:t>20</w:t>
      </w:r>
      <w:r w:rsidR="00A73523">
        <w:t xml:space="preserve">. </w:t>
      </w:r>
      <w:r w:rsidR="003C5A68">
        <w:t>siječnja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BA1C13" w:rsidR="003B4926" w:rsidRPr="00DE4EDD"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77228">
        <w:tab/>
        <w:t xml:space="preserve">    </w:t>
      </w:r>
      <w:r w:rsidR="00C77228">
        <w:tab/>
      </w:r>
      <w:r w:rsidR="00C77228">
        <w:tab/>
      </w:r>
      <w:r w:rsidR="00C77228">
        <w:tab/>
      </w:r>
      <w:r w:rsidR="00C77228">
        <w:tab/>
      </w:r>
      <w:r w:rsidR="00C77228">
        <w:tab/>
        <w:t xml:space="preserve"> </w:t>
      </w:r>
      <w:r w:rsidR="003B4926" w:rsidRPr="00DE4EDD">
        <w:t>Sutkinja</w:t>
      </w:r>
    </w:p>
    <w:p w:rsidRDefault="003B4926" w:rsidP="00BA1C13" w:rsidR="003B4926" w:rsidRPr="00DE4EDD"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="00C77228">
        <w:t xml:space="preserve">     </w:t>
      </w:r>
      <w:r w:rsidR="00C77228">
        <w:tab/>
      </w:r>
      <w:r w:rsidR="00C77228">
        <w:tab/>
      </w:r>
      <w:r w:rsidR="00C77228">
        <w:tab/>
      </w:r>
      <w:r w:rsidRPr="00DE4EDD">
        <w:t>Ana Markač</w:t>
      </w:r>
    </w:p>
    <w:p w:rsidRDefault="004E23A2" w:rsidP="004E23A2" w:rsidR="004E23A2"/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24C" w:rsidR="0051424C">
      <w:r>
        <w:separator/>
      </w:r>
    </w:p>
  </w:endnote>
  <w:endnote w:id="0" w:type="continuationSeparator">
    <w:p w:rsidRDefault="0051424C" w:rsidR="0051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24C" w:rsidR="0051424C">
      <w:r>
        <w:separator/>
      </w:r>
    </w:p>
  </w:footnote>
  <w:footnote w:id="0" w:type="continuationSeparator">
    <w:p w:rsidRDefault="0051424C" w:rsidR="005142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D54784">
      <w:t>114</w:t>
    </w:r>
    <w:r w:rsidR="00E10C41">
      <w:t>5</w:t>
    </w:r>
    <w:r w:rsidR="00C77228">
      <w:t>/16-6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469E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B1A2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558"/>
    <w:rsid w:val="00510FCE"/>
    <w:rsid w:val="0051424C"/>
    <w:rsid w:val="00521825"/>
    <w:rsid w:val="0053063B"/>
    <w:rsid w:val="00532DEC"/>
    <w:rsid w:val="00543777"/>
    <w:rsid w:val="005530B3"/>
    <w:rsid w:val="005728BF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19EA"/>
    <w:rsid w:val="00657B18"/>
    <w:rsid w:val="00666CD8"/>
    <w:rsid w:val="006932EB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4A0F"/>
    <w:rsid w:val="00780F3D"/>
    <w:rsid w:val="00781CDA"/>
    <w:rsid w:val="007A763B"/>
    <w:rsid w:val="007B5F3F"/>
    <w:rsid w:val="007E425C"/>
    <w:rsid w:val="0080429C"/>
    <w:rsid w:val="008416F7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45900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77228"/>
    <w:rsid w:val="00C87703"/>
    <w:rsid w:val="00CC3007"/>
    <w:rsid w:val="00CE37FF"/>
    <w:rsid w:val="00CE6886"/>
    <w:rsid w:val="00CE7CEC"/>
    <w:rsid w:val="00CF6BB6"/>
    <w:rsid w:val="00D0055F"/>
    <w:rsid w:val="00D02B37"/>
    <w:rsid w:val="00D33BA4"/>
    <w:rsid w:val="00D54784"/>
    <w:rsid w:val="00D5478F"/>
    <w:rsid w:val="00D55EFA"/>
    <w:rsid w:val="00D622B3"/>
    <w:rsid w:val="00D73E4E"/>
    <w:rsid w:val="00D817B8"/>
    <w:rsid w:val="00D863E6"/>
    <w:rsid w:val="00D92459"/>
    <w:rsid w:val="00D93152"/>
    <w:rsid w:val="00D947D6"/>
    <w:rsid w:val="00DB4D46"/>
    <w:rsid w:val="00DC069A"/>
    <w:rsid w:val="00DD0A7B"/>
    <w:rsid w:val="00DF5870"/>
    <w:rsid w:val="00E051A2"/>
    <w:rsid w:val="00E069BC"/>
    <w:rsid w:val="00E073B9"/>
    <w:rsid w:val="00E10C41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93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2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2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2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2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93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2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2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2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2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j.d.o.o. za usluge i trgovinu</izvorni_sadrzaj>
    <derivirana_varijabla naziv="DomainObject.Predmet.ProtustrankaFormated_1">  ELEKTROTEHNIKA j.d.o.o. za usluge i trgovinu</derivirana_varijabla>
  </DomainObject.Predmet.ProtustrankaFormated>
  <DomainObject.Predmet.ProtustrankaFormatedOIB>
    <izvorni_sadrzaj>  ELEKTROTEHNIKA j.d.o.o. za usluge i trgovinu, OIB 30820494117</izvorni_sadrzaj>
    <derivirana_varijabla naziv="DomainObject.Predmet.ProtustrankaFormatedOIB_1">  ELEKTROTEHNIKA j.d.o.o. za usluge i trgovinu, OIB 30820494117</derivirana_varijabla>
  </DomainObject.Predmet.ProtustrankaFormatedOIB>
  <DomainObject.Predmet.ProtustrankaFormatedWithAdress>
    <izvorni_sadrzaj> ELEKTROTEHNIKA j.d.o.o. za usluge i trgovinu, Domovinskog rata 6, 23000 Zadar</izvorni_sadrzaj>
    <derivirana_varijabla naziv="DomainObject.Predmet.ProtustrankaFormatedWithAdress_1"> ELEKTROTEHNIKA j.d.o.o. za usluge i trgovinu, Domovinskog rata 6, 23000 Zadar</derivirana_varijabla>
  </DomainObject.Predmet.ProtustrankaFormatedWithAdress>
  <DomainObject.Predmet.ProtustrankaFormatedWithAdressOIB>
    <izvorni_sadrzaj> ELEKTROTEHNIKA j.d.o.o. za usluge i trgovinu, OIB 30820494117, Domovinskog rata 6, 23000 Zadar</izvorni_sadrzaj>
    <derivirana_varijabla naziv="DomainObject.Predmet.ProtustrankaFormatedWithAdressOIB_1"> ELEKTROTEHNIKA j.d.o.o. za usluge i trgovinu, OIB 30820494117, Domovinskog rata 6, 23000 Zadar</derivirana_varijabla>
  </DomainObject.Predmet.ProtustrankaFormatedWithAdressOIB>
  <DomainObject.Predmet.ProtustrankaWithAdress>
    <izvorni_sadrzaj>ELEKTROTEHNIKA j.d.o.o. za usluge i trgovinu Domovinskog rata 6, 23000 Zadar</izvorni_sadrzaj>
    <derivirana_varijabla naziv="DomainObject.Predmet.ProtustrankaWithAdress_1">ELEKTROTEHNIKA j.d.o.o. za usluge i trgovinu Domovinskog rata 6, 23000 Zadar</derivirana_varijabla>
  </DomainObject.Predmet.ProtustrankaWithAdress>
  <DomainObject.Predmet.ProtustrankaWithAdressOIB>
    <izvorni_sadrzaj>ELEKTROTEHNIKA j.d.o.o. za usluge i trgovinu, OIB 30820494117, Domovinskog rata 6, 23000 Zadar</izvorni_sadrzaj>
    <derivirana_varijabla naziv="DomainObject.Predmet.ProtustrankaWithAdressOIB_1">ELEKTROTEHNIKA j.d.o.o. za usluge i trgovinu, OIB 30820494117, Domovinskog rata 6, 23000 Zadar</derivirana_varijabla>
  </DomainObject.Predmet.ProtustrankaWithAdressOIB>
  <DomainObject.Predmet.ProtustrankaNazivFormated>
    <izvorni_sadrzaj>ELEKTROTEHNIKA j.d.o.o. za usluge i trgovinu</izvorni_sadrzaj>
    <derivirana_varijabla naziv="DomainObject.Predmet.ProtustrankaNazivFormated_1">ELEKTROTEHNIKA j.d.o.o. za usluge i trgovinu</derivirana_varijabla>
  </DomainObject.Predmet.ProtustrankaNazivFormated>
  <DomainObject.Predmet.ProtustrankaNazivFormatedOIB>
    <izvorni_sadrzaj>ELEKTROTEHNIKA j.d.o.o. za usluge i trgovinu, OIB 30820494117</izvorni_sadrzaj>
    <derivirana_varijabla naziv="DomainObject.Predmet.ProtustrankaNazivFormatedOIB_1">ELEKTROTEHNIKA j.d.o.o. za usluge i trgovinu, OIB 30820494117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43774.55</izvorni_sadrzaj>
    <derivirana_varijabla naziv="DomainObject.Predmet.TrenutnaVrijednost_1">43774.55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ELEKTROTEHNIKA j.d.o.o. za usluge i trgovinu</item>
    </izvorni_sadrzaj>
    <derivirana_varijabla naziv="DomainObject.Predmet.ProtuStrankaListFormated_1">
      <item>ELEKTROTEHNIKA j.d.o.o. za usluge i trgovinu</item>
    </derivirana_varijabla>
  </DomainObject.Predmet.ProtuStrankaListFormated>
  <DomainObject.Predmet.ProtuStrankaListFormatedOIB>
    <izvorni_sadrzaj>
      <item>ELEKTROTEHNIKA j.d.o.o. za usluge i trgovinu, OIB 30820494117</item>
    </izvorni_sadrzaj>
    <derivirana_varijabla naziv="DomainObject.Predmet.ProtuStrankaListFormatedOIB_1">
      <item>ELEKTROTEHNIKA j.d.o.o. za usluge i trgovinu, OIB 30820494117</item>
    </derivirana_varijabla>
  </DomainObject.Predmet.ProtuStrankaListFormatedOIB>
  <DomainObject.Predmet.ProtuStrankaListFormatedWithAdress>
    <izvorni_sadrzaj>
      <item>ELEKTROTEHNIKA j.d.o.o. za usluge i trgovinu, Domovinskog rata 6, 23000 Zadar</item>
    </izvorni_sadrzaj>
    <derivirana_varijabla naziv="DomainObject.Predmet.ProtuStrankaListFormatedWithAdress_1">
      <item>ELEKTROTEHNIKA j.d.o.o. za usluge i trgovinu, Domovinskog rata 6, 23000 Zadar</item>
    </derivirana_varijabla>
  </DomainObject.Predmet.ProtuStrankaListFormatedWithAdress>
  <DomainObject.Predmet.ProtuStrankaListFormatedWithAdressOIB>
    <izvorni_sadrzaj>
      <item>ELEKTROTEHNIKA j.d.o.o. za usluge i trgovinu, OIB 30820494117, Domovinskog rata 6, 23000 Zadar</item>
    </izvorni_sadrzaj>
    <derivirana_varijabla naziv="DomainObject.Predmet.ProtuStrankaListFormatedWithAdressOIB_1">
      <item>ELEKTROTEHNIKA j.d.o.o. za usluge i trgovinu, OIB 30820494117, Domovinskog rata 6, 23000 Zadar</item>
    </derivirana_varijabla>
  </DomainObject.Predmet.ProtuStrankaListFormatedWithAdressOIB>
  <DomainObject.Predmet.ProtuStrankaListNazivFormated>
    <izvorni_sadrzaj>
      <item>ELEKTROTEHNIKA j.d.o.o. za usluge i trgovinu</item>
    </izvorni_sadrzaj>
    <derivirana_varijabla naziv="DomainObject.Predmet.ProtuStrankaListNazivFormated_1">
      <item>ELEKTROTEHNIKA j.d.o.o. za usluge i trgovinu</item>
    </derivirana_varijabla>
  </DomainObject.Predmet.ProtuStrankaListNazivFormated>
  <DomainObject.Predmet.ProtuStrankaListNazivFormatedOIB>
    <izvorni_sadrzaj>
      <item>ELEKTROTEHNIKA j.d.o.o. za usluge i trgovinu, OIB 30820494117</item>
    </izvorni_sadrzaj>
    <derivirana_varijabla naziv="DomainObject.Predmet.ProtuStrankaListNazivFormatedOIB_1">
      <item>ELEKTROTEHNIKA j.d.o.o. za usluge i trgovinu, OIB 30820494117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ELEKTROTEHNIKA j.d.o.o. za usluge i trgovinu</izvorni_sadrzaj>
    <derivirana_varijabla naziv="DomainObject.Predmet.ProtustrankaIDrugi_1">ELEKTROTEHNIKA j.d.o.o. za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ELEKTROTEHNIKA j.d.o.o. za usluge i trgovinu, OIB 30820494117, Domovinskog rata 6, 23000 Zadar</izvorni_sadrzaj>
    <derivirana_varijabla naziv="DomainObject.Predmet.ProtustrankaIDrugiAdressOIB_1">ELEKTROTEHNIKA j.d.o.o. za usluge i trgovinu, OIB 30820494117,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ELEKTROTEHNIKA j.d.o.o. za usluge i trgovinu</item>
    </izvorni_sadrzaj>
    <derivirana_varijabla naziv="DomainObject.Predmet.SudioniciListNaziv_1">
      <item>Financijska agencija</item>
      <item>ELEKTROTEHNIKA j.d.o.o. za usluge i trgovinu</item>
    </derivirana_varijabla>
  </DomainObject.Predmet.SudioniciListNaziv>
  <DomainObject.Predmet.SudioniciListAdressOIB>
    <izvorni_sadrzaj>
      <item>Financijska agencija, OIB 85821130368, Ivana Danila 4,23000 Zadar</item>
      <item>ELEKTROTEHNIKA j.d.o.o. za usluge i trgovinu, OIB 30820494117, Domovinskog rata 6,23000 Zadar</item>
    </izvorni_sadrzaj>
    <derivirana_varijabla naziv="DomainObject.Predmet.SudioniciListAdressOIB_1">
      <item>Financijska agencija, OIB 85821130368, Ivana Danila 4,23000 Zadar</item>
      <item>ELEKTROTEHNIKA j.d.o.o. za usluge i trgovinu, OIB 30820494117,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30820494117</item>
    </izvorni_sadrzaj>
    <derivirana_varijabla naziv="DomainObject.Predmet.SudioniciListNazivOIB_1">
      <item>, OIB 85821130368</item>
      <item>, OIB 30820494117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19864-AF09-4544-AAC7-F7BD79726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831</properties:Characters>
  <properties:Lines>42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2017-01-19T09:12:00Z</dcterms:created>
  <dc:creator>Ardena Bajlo</dc:creator>
  <cp:lastModifiedBy>Marijana Žuža</cp:lastModifiedBy>
  <cp:lastPrinted>2017-01-20T12:37:00Z</cp:lastPrinted>
  <dcterms:modified xmlns:xsi="http://www.w3.org/2001/XMLSchema-instance" xsi:type="dcterms:W3CDTF">2017-01-23T07:24:00Z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