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7333" w14:paraId="1337333" w:rsidRDefault="0029689D" w:rsidP="00E62874" w:rsidR="0029689D">
      <w:pPr>
        <w:jc w:val="both"/>
        <w15:collapsed w:val="false"/>
        <w:rPr>
          <w:rFonts w:cs="Courier New" w:hAnsi="Courier New" w:ascii="Courier New"/>
          <w:lang w:val="hr-HR"/>
        </w:rPr>
      </w:pPr>
      <w:bookmarkStart w:name="_GoBack" w:id="0"/>
      <w:bookmarkEnd w:id="0"/>
      <w:r w:rsidRPr="001379CA">
        <w:rPr>
          <w:rFonts w:cs="Courier New" w:hAnsi="Courier New" w:ascii="Courier New"/>
          <w:b/>
          <w:lang w:val="hr-HR"/>
        </w:rPr>
        <w:t>I</w:t>
      </w:r>
      <w:r>
        <w:rPr>
          <w:rFonts w:cs="Courier New" w:hAnsi="Courier New" w:ascii="Courier New"/>
          <w:lang w:val="hr-HR"/>
        </w:rPr>
        <w:tab/>
        <w:t>Dužnik niže u tekstu iznosi popis vjerovnika s njihovim tražbinama:</w:t>
      </w:r>
    </w:p>
    <w:p w:rsidRDefault="00AB56C4" w:rsidP="00E62874" w:rsidR="00AB56C4">
      <w:pPr>
        <w:jc w:val="both"/>
        <w:rPr>
          <w:rFonts w:cs="Courier New" w:hAnsi="Courier New" w:ascii="Courier New"/>
          <w:lang w:val="hr-HR"/>
        </w:rPr>
      </w:pPr>
    </w:p>
    <w:p w:rsidRDefault="00AB56C4" w:rsidP="00E62874" w:rsidR="0029689D">
      <w:pPr>
        <w:jc w:val="both"/>
        <w:rPr>
          <w:rFonts w:cs="Courier New" w:hAnsi="Courier New" w:ascii="Courier New"/>
          <w:b/>
          <w:lang w:val="hr-HR"/>
        </w:rPr>
      </w:pPr>
      <w:r w:rsidRPr="00AB56C4">
        <w:rPr>
          <w:rFonts w:cs="Courier New" w:hAnsi="Courier New" w:ascii="Courier New"/>
          <w:b/>
          <w:lang w:val="hr-HR"/>
        </w:rPr>
        <w:t>POPIS VJEROVNIKA S PRAVOM GLASA</w:t>
      </w:r>
    </w:p>
    <w:p w:rsidRDefault="00B25C3F" w:rsidP="00E62874" w:rsidR="00B25C3F" w:rsidRPr="00AB56C4">
      <w:pPr>
        <w:jc w:val="both"/>
        <w:rPr>
          <w:rFonts w:cs="Courier New" w:hAnsi="Courier New" w:ascii="Courier New"/>
          <w:b/>
          <w:lang w:val="hr-HR"/>
        </w:rPr>
      </w:pPr>
    </w:p>
    <w:p w:rsidRDefault="00AB56C4" w:rsidP="00AB56C4" w:rsidR="00D82A94" w:rsidRPr="00AB56C4">
      <w:pPr>
        <w:jc w:val="both"/>
        <w:rPr>
          <w:rFonts w:cs="Courier New" w:hAnsi="Courier New" w:ascii="Courier New"/>
          <w:lang w:val="hr-HR"/>
        </w:rPr>
      </w:pPr>
      <w:r w:rsidRPr="00AB56C4">
        <w:rPr>
          <w:rFonts w:cs="Courier New" w:hAnsi="Courier New" w:ascii="Courier New"/>
          <w:lang w:val="hr-HR"/>
        </w:rPr>
        <w:t>1. SKUPINA:</w:t>
      </w:r>
      <w:r w:rsidR="00E62874" w:rsidRPr="00AB56C4">
        <w:rPr>
          <w:rFonts w:cs="Courier New" w:hAnsi="Courier New" w:ascii="Courier New"/>
          <w:lang w:val="hr-HR"/>
        </w:rPr>
        <w:t xml:space="preserve"> </w:t>
      </w:r>
      <w:r w:rsidR="00CD54BF" w:rsidRPr="00AB56C4">
        <w:rPr>
          <w:rFonts w:cs="Courier New" w:hAnsi="Courier New" w:ascii="Courier New"/>
          <w:lang w:val="hr-HR"/>
        </w:rPr>
        <w:t xml:space="preserve">TIJELA </w:t>
      </w:r>
      <w:r w:rsidR="00E62874" w:rsidRPr="00AB56C4">
        <w:rPr>
          <w:rFonts w:cs="Courier New" w:hAnsi="Courier New" w:ascii="Courier New"/>
          <w:lang w:val="hr-HR"/>
        </w:rPr>
        <w:t>JAVN</w:t>
      </w:r>
      <w:r w:rsidR="00CD54BF" w:rsidRPr="00AB56C4">
        <w:rPr>
          <w:rFonts w:cs="Courier New" w:hAnsi="Courier New" w:ascii="Courier New"/>
          <w:lang w:val="hr-HR"/>
        </w:rPr>
        <w:t>E</w:t>
      </w:r>
      <w:r w:rsidR="00E62874" w:rsidRPr="00AB56C4">
        <w:rPr>
          <w:rFonts w:cs="Courier New" w:hAnsi="Courier New" w:ascii="Courier New"/>
          <w:lang w:val="hr-HR"/>
        </w:rPr>
        <w:t xml:space="preserve"> UPRAV</w:t>
      </w:r>
      <w:r w:rsidR="00CD54BF" w:rsidRPr="00AB56C4">
        <w:rPr>
          <w:rFonts w:cs="Courier New" w:hAnsi="Courier New" w:ascii="Courier New"/>
          <w:lang w:val="hr-HR"/>
        </w:rPr>
        <w:t>E</w:t>
      </w:r>
      <w:r w:rsidR="00E62874" w:rsidRPr="00AB56C4">
        <w:rPr>
          <w:rFonts w:cs="Courier New" w:hAnsi="Courier New" w:ascii="Courier New"/>
          <w:lang w:val="hr-HR"/>
        </w:rPr>
        <w:t xml:space="preserve"> I TRGOVAČKA DRUŠTVA U VEĆINSKOM </w:t>
      </w:r>
      <w:r w:rsidR="00CD54BF" w:rsidRPr="00AB56C4">
        <w:rPr>
          <w:rFonts w:cs="Courier New" w:hAnsi="Courier New" w:ascii="Courier New"/>
          <w:lang w:val="hr-HR"/>
        </w:rPr>
        <w:t xml:space="preserve">DRŽAVNOM </w:t>
      </w:r>
      <w:r w:rsidR="00E62874" w:rsidRPr="00AB56C4">
        <w:rPr>
          <w:rFonts w:cs="Courier New" w:hAnsi="Courier New" w:ascii="Courier New"/>
          <w:lang w:val="hr-HR"/>
        </w:rPr>
        <w:t xml:space="preserve">VLASNIŠTVU </w:t>
      </w:r>
    </w:p>
    <w:p w:rsidRDefault="000E3A33" w:rsidP="000E3A33" w:rsidR="000E3A33" w:rsidRPr="00E62874">
      <w:pPr>
        <w:jc w:val="both"/>
        <w:rPr>
          <w:rFonts w:cs="Courier New" w:hAnsi="Courier New" w:ascii="Courier New"/>
          <w:lang w:val="hr-HR"/>
        </w:rPr>
      </w:pPr>
    </w:p>
    <w:tbl>
      <w:tblPr>
        <w:tblStyle w:val="Reetkatablice"/>
        <w:tblW w:type="dxa" w:w="9634"/>
        <w:tblLayout w:type="fixed"/>
        <w:tblLook w:val="04A0" w:noVBand="1" w:noHBand="0" w:lastColumn="0" w:firstColumn="1" w:lastRow="0" w:firstRow="1"/>
      </w:tblPr>
      <w:tblGrid>
        <w:gridCol w:w="505"/>
        <w:gridCol w:w="1273"/>
        <w:gridCol w:w="1478"/>
        <w:gridCol w:w="1134"/>
        <w:gridCol w:w="1134"/>
        <w:gridCol w:w="1081"/>
        <w:gridCol w:w="867"/>
        <w:gridCol w:w="1081"/>
        <w:gridCol w:w="1081"/>
      </w:tblGrid>
      <w:tr w:rsidTr="008A0279" w:rsidR="008A0279" w:rsidRPr="008A0279">
        <w:tc>
          <w:tcPr>
            <w:tcW w:type="dxa" w:w="505"/>
            <w:shd w:fill="auto" w:color="auto" w:val="pct5"/>
          </w:tcPr>
          <w:p w:rsidRDefault="00AB56C4" w:rsidP="00E62874" w:rsidR="008A0279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RBR</w:t>
            </w:r>
          </w:p>
        </w:tc>
        <w:tc>
          <w:tcPr>
            <w:tcW w:type="dxa" w:w="1273"/>
            <w:shd w:fill="auto" w:color="auto" w:val="pct5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OIB</w:t>
            </w:r>
          </w:p>
        </w:tc>
        <w:tc>
          <w:tcPr>
            <w:tcW w:type="dxa" w:w="1478"/>
            <w:shd w:fill="auto" w:color="auto" w:val="pct5"/>
          </w:tcPr>
          <w:p w:rsidRDefault="00AB56C4" w:rsidP="00E62874" w:rsidR="008A0279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NAZIV</w:t>
            </w: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 xml:space="preserve"> VJEROVNIKA</w:t>
            </w:r>
          </w:p>
        </w:tc>
        <w:tc>
          <w:tcPr>
            <w:tcW w:type="dxa" w:w="1134"/>
            <w:shd w:fill="auto" w:color="auto" w:val="pct5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IZNOS UTVRĐENE TRAŽBINE</w:t>
            </w:r>
          </w:p>
        </w:tc>
        <w:tc>
          <w:tcPr>
            <w:tcW w:type="dxa" w:w="1134"/>
            <w:shd w:fill="auto" w:color="auto" w:val="pct5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IZNOS TRAŽBINE ZA KOJU JE IZVRŠEN PRIJEBOJ</w:t>
            </w:r>
          </w:p>
        </w:tc>
        <w:tc>
          <w:tcPr>
            <w:tcW w:type="dxa" w:w="1081"/>
            <w:shd w:fill="auto" w:color="auto" w:val="pct5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IZNOS TRAŽBINE ZA KOJU VJEROVNIK IMA PRAVO GLASA</w:t>
            </w:r>
          </w:p>
        </w:tc>
        <w:tc>
          <w:tcPr>
            <w:tcW w:type="dxa" w:w="867"/>
            <w:shd w:fill="auto" w:color="auto" w:val="pct5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GLAS ZA/PROTIV</w:t>
            </w:r>
          </w:p>
        </w:tc>
        <w:tc>
          <w:tcPr>
            <w:tcW w:type="dxa" w:w="1081"/>
            <w:shd w:fill="auto" w:color="auto" w:val="pct5"/>
          </w:tcPr>
          <w:p w:rsidRDefault="00AB56C4" w:rsidP="00E62874" w:rsidR="008A0279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IZNOS GLASOVA ZA</w:t>
            </w:r>
          </w:p>
        </w:tc>
        <w:tc>
          <w:tcPr>
            <w:tcW w:type="dxa" w:w="1081"/>
            <w:shd w:fill="auto" w:color="auto" w:val="pct5"/>
          </w:tcPr>
          <w:p w:rsidRDefault="00AB56C4" w:rsidP="00E62874" w:rsid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IZNOS GLASOVA PROTIV</w:t>
            </w:r>
          </w:p>
        </w:tc>
      </w:tr>
      <w:tr w:rsidTr="008A0279" w:rsidR="008A0279" w:rsidRPr="008A0279">
        <w:tc>
          <w:tcPr>
            <w:tcW w:type="dxa" w:w="505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sz w:val="12"/>
                <w:szCs w:val="12"/>
                <w:lang w:val="hr-HR"/>
              </w:rPr>
              <w:t>1</w:t>
            </w:r>
            <w:r w:rsidR="00776F9C">
              <w:rPr>
                <w:rFonts w:cs="Courier New" w:hAnsi="Courier New" w:ascii="Courier New"/>
                <w:sz w:val="12"/>
                <w:szCs w:val="12"/>
                <w:lang w:val="hr-HR"/>
              </w:rPr>
              <w:t>.</w:t>
            </w:r>
          </w:p>
        </w:tc>
        <w:tc>
          <w:tcPr>
            <w:tcW w:type="dxa" w:w="1273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sz w:val="12"/>
                <w:szCs w:val="12"/>
                <w:lang w:val="hr-HR"/>
              </w:rPr>
              <w:t>85828625994</w:t>
            </w:r>
          </w:p>
        </w:tc>
        <w:tc>
          <w:tcPr>
            <w:tcW w:type="dxa" w:w="1478"/>
          </w:tcPr>
          <w:p w:rsidRDefault="008A0279" w:rsidP="00E62874" w:rsid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sz w:val="12"/>
                <w:szCs w:val="12"/>
                <w:lang w:val="hr-HR"/>
              </w:rPr>
              <w:t>Fond za zaštitu okoliša i energetsku učinkovitost</w:t>
            </w:r>
          </w:p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662,22</w:t>
            </w:r>
          </w:p>
        </w:tc>
        <w:tc>
          <w:tcPr>
            <w:tcW w:type="dxa" w:w="1134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662,22</w:t>
            </w:r>
          </w:p>
        </w:tc>
        <w:tc>
          <w:tcPr>
            <w:tcW w:type="dxa" w:w="867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662,22</w:t>
            </w:r>
          </w:p>
        </w:tc>
      </w:tr>
      <w:tr w:rsidTr="008A0279" w:rsidR="008A0279" w:rsidRPr="008A0279">
        <w:tc>
          <w:tcPr>
            <w:tcW w:type="dxa" w:w="505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sz w:val="12"/>
                <w:szCs w:val="12"/>
                <w:lang w:val="hr-HR"/>
              </w:rPr>
              <w:t>2</w:t>
            </w:r>
            <w:r w:rsidR="00776F9C">
              <w:rPr>
                <w:rFonts w:cs="Courier New" w:hAnsi="Courier New" w:ascii="Courier New"/>
                <w:sz w:val="12"/>
                <w:szCs w:val="12"/>
                <w:lang w:val="hr-HR"/>
              </w:rPr>
              <w:t>.</w:t>
            </w:r>
          </w:p>
        </w:tc>
        <w:tc>
          <w:tcPr>
            <w:tcW w:type="dxa" w:w="1273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61817894937</w:t>
            </w:r>
          </w:p>
        </w:tc>
        <w:tc>
          <w:tcPr>
            <w:tcW w:type="dxa" w:w="1478"/>
          </w:tcPr>
          <w:p w:rsidRDefault="008A0279" w:rsidP="00E62874" w:rsid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Grad Zagreb</w:t>
            </w:r>
          </w:p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3.851,91</w:t>
            </w:r>
          </w:p>
        </w:tc>
        <w:tc>
          <w:tcPr>
            <w:tcW w:type="dxa" w:w="1134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3.851,91</w:t>
            </w:r>
          </w:p>
        </w:tc>
        <w:tc>
          <w:tcPr>
            <w:tcW w:type="dxa" w:w="867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ZA</w:t>
            </w:r>
          </w:p>
        </w:tc>
        <w:tc>
          <w:tcPr>
            <w:tcW w:type="dxa" w:w="1081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3.851,91</w:t>
            </w:r>
          </w:p>
        </w:tc>
        <w:tc>
          <w:tcPr>
            <w:tcW w:type="dxa" w:w="1081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</w:tr>
      <w:tr w:rsidTr="008A0279" w:rsidR="008A0279" w:rsidRPr="008A0279">
        <w:tc>
          <w:tcPr>
            <w:tcW w:type="dxa" w:w="505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sz w:val="12"/>
                <w:szCs w:val="12"/>
                <w:lang w:val="hr-HR"/>
              </w:rPr>
              <w:t>3</w:t>
            </w:r>
            <w:r w:rsidR="00776F9C">
              <w:rPr>
                <w:rFonts w:cs="Courier New" w:hAnsi="Courier New" w:ascii="Courier New"/>
                <w:sz w:val="12"/>
                <w:szCs w:val="12"/>
                <w:lang w:val="hr-HR"/>
              </w:rPr>
              <w:t>.</w:t>
            </w:r>
          </w:p>
        </w:tc>
        <w:tc>
          <w:tcPr>
            <w:tcW w:type="dxa" w:w="1273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68419124305</w:t>
            </w:r>
          </w:p>
        </w:tc>
        <w:tc>
          <w:tcPr>
            <w:tcW w:type="dxa" w:w="1478"/>
          </w:tcPr>
          <w:p w:rsidRDefault="008A0279" w:rsidP="00E62874" w:rsid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Hrv.radio televizija</w:t>
            </w:r>
          </w:p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1.188,06</w:t>
            </w:r>
          </w:p>
        </w:tc>
        <w:tc>
          <w:tcPr>
            <w:tcW w:type="dxa" w:w="1134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1.188,06</w:t>
            </w:r>
          </w:p>
        </w:tc>
        <w:tc>
          <w:tcPr>
            <w:tcW w:type="dxa" w:w="867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1.188,06</w:t>
            </w:r>
          </w:p>
        </w:tc>
      </w:tr>
      <w:tr w:rsidTr="008A0279" w:rsidR="008A0279" w:rsidRPr="008A0279">
        <w:tc>
          <w:tcPr>
            <w:tcW w:type="dxa" w:w="505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sz w:val="12"/>
                <w:szCs w:val="12"/>
                <w:lang w:val="hr-HR"/>
              </w:rPr>
              <w:t>4</w:t>
            </w:r>
            <w:r w:rsidR="00776F9C">
              <w:rPr>
                <w:rFonts w:cs="Courier New" w:hAnsi="Courier New" w:ascii="Courier New"/>
                <w:sz w:val="12"/>
                <w:szCs w:val="12"/>
                <w:lang w:val="hr-HR"/>
              </w:rPr>
              <w:t>.</w:t>
            </w:r>
          </w:p>
        </w:tc>
        <w:tc>
          <w:tcPr>
            <w:tcW w:type="dxa" w:w="1273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69693144506</w:t>
            </w:r>
          </w:p>
        </w:tc>
        <w:tc>
          <w:tcPr>
            <w:tcW w:type="dxa" w:w="1478"/>
          </w:tcPr>
          <w:p w:rsidRDefault="008A0279" w:rsidP="00E62874" w:rsid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Hrvatske šume d.o.o.</w:t>
            </w:r>
            <w:r w:rsidRPr="008A0279">
              <w:rPr>
                <w:rFonts w:cs="Courier New" w:hAnsi="Courier New" w:ascii="Courier New"/>
                <w:sz w:val="12"/>
                <w:szCs w:val="12"/>
                <w:lang w:val="hr-HR"/>
              </w:rPr>
              <w:t xml:space="preserve"> </w:t>
            </w:r>
          </w:p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22.005,57</w:t>
            </w:r>
          </w:p>
        </w:tc>
        <w:tc>
          <w:tcPr>
            <w:tcW w:type="dxa" w:w="1134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22.005,57</w:t>
            </w:r>
          </w:p>
        </w:tc>
        <w:tc>
          <w:tcPr>
            <w:tcW w:type="dxa" w:w="867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sz w:val="12"/>
                <w:szCs w:val="12"/>
                <w:lang w:val="hr-HR"/>
              </w:rPr>
              <w:t>0,00</w:t>
            </w:r>
          </w:p>
        </w:tc>
        <w:tc>
          <w:tcPr>
            <w:tcW w:type="dxa" w:w="1081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22.005,57</w:t>
            </w:r>
          </w:p>
        </w:tc>
      </w:tr>
      <w:tr w:rsidTr="008A0279" w:rsidR="008A0279" w:rsidRPr="008A0279">
        <w:tc>
          <w:tcPr>
            <w:tcW w:type="dxa" w:w="505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sz w:val="12"/>
                <w:szCs w:val="12"/>
                <w:lang w:val="hr-HR"/>
              </w:rPr>
              <w:t>5</w:t>
            </w:r>
            <w:r w:rsidR="00776F9C">
              <w:rPr>
                <w:rFonts w:cs="Courier New" w:hAnsi="Courier New" w:ascii="Courier New"/>
                <w:sz w:val="12"/>
                <w:szCs w:val="12"/>
                <w:lang w:val="hr-HR"/>
              </w:rPr>
              <w:t>.</w:t>
            </w:r>
          </w:p>
        </w:tc>
        <w:tc>
          <w:tcPr>
            <w:tcW w:type="dxa" w:w="1273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18683136487</w:t>
            </w:r>
          </w:p>
        </w:tc>
        <w:tc>
          <w:tcPr>
            <w:tcW w:type="dxa" w:w="1478"/>
          </w:tcPr>
          <w:p w:rsidRDefault="008A0279" w:rsidP="00E62874" w:rsid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bookmarkStart w:name="_Hlk515003468" w:id="1"/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Min.Financija, Porezna Uprava</w:t>
            </w:r>
          </w:p>
          <w:bookmarkEnd w:id="1"/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816.024,52</w:t>
            </w:r>
          </w:p>
        </w:tc>
        <w:tc>
          <w:tcPr>
            <w:tcW w:type="dxa" w:w="1134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816.024,52</w:t>
            </w:r>
          </w:p>
        </w:tc>
        <w:tc>
          <w:tcPr>
            <w:tcW w:type="dxa" w:w="867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ZA</w:t>
            </w:r>
          </w:p>
        </w:tc>
        <w:tc>
          <w:tcPr>
            <w:tcW w:type="dxa" w:w="1081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816.024,52</w:t>
            </w:r>
          </w:p>
        </w:tc>
        <w:tc>
          <w:tcPr>
            <w:tcW w:type="dxa" w:w="1081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</w:tr>
      <w:tr w:rsidTr="008A0279" w:rsidR="008A0279" w:rsidRPr="008A0279">
        <w:tc>
          <w:tcPr>
            <w:tcW w:type="dxa" w:w="505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sz w:val="12"/>
                <w:szCs w:val="12"/>
                <w:lang w:val="hr-HR"/>
              </w:rPr>
              <w:t>6</w:t>
            </w:r>
            <w:r w:rsidR="00776F9C">
              <w:rPr>
                <w:rFonts w:cs="Courier New" w:hAnsi="Courier New" w:ascii="Courier New"/>
                <w:sz w:val="12"/>
                <w:szCs w:val="12"/>
                <w:lang w:val="hr-HR"/>
              </w:rPr>
              <w:t>.</w:t>
            </w:r>
          </w:p>
        </w:tc>
        <w:tc>
          <w:tcPr>
            <w:tcW w:type="dxa" w:w="1273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85584865987</w:t>
            </w:r>
          </w:p>
        </w:tc>
        <w:tc>
          <w:tcPr>
            <w:tcW w:type="dxa" w:w="1478"/>
          </w:tcPr>
          <w:p w:rsidRDefault="008A0279" w:rsidP="00E62874" w:rsid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Zagrebački h</w:t>
            </w:r>
            <w:r w:rsidR="00730966">
              <w:rPr>
                <w:rFonts w:cs="Courier New" w:hAnsi="Courier New" w:ascii="Courier New"/>
                <w:sz w:val="12"/>
                <w:szCs w:val="12"/>
                <w:lang w:val="hr-HR"/>
              </w:rPr>
              <w:t>o</w:t>
            </w: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lding d.o.o. – Zagrebački velesajam</w:t>
            </w:r>
          </w:p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7.104,60</w:t>
            </w:r>
          </w:p>
        </w:tc>
        <w:tc>
          <w:tcPr>
            <w:tcW w:type="dxa" w:w="1134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7.104,60</w:t>
            </w:r>
          </w:p>
        </w:tc>
        <w:tc>
          <w:tcPr>
            <w:tcW w:type="dxa" w:w="867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8A0279" w:rsidP="00E62874" w:rsidR="008A0279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7.104,60</w:t>
            </w:r>
          </w:p>
        </w:tc>
      </w:tr>
      <w:tr w:rsidTr="002B08CE" w:rsidR="00AB56C4" w:rsidRPr="008A0279">
        <w:tc>
          <w:tcPr>
            <w:tcW w:type="dxa" w:w="1778"/>
            <w:gridSpan w:val="2"/>
          </w:tcPr>
          <w:p w:rsidRDefault="00AB56C4" w:rsidP="00F04005" w:rsidR="00AB56C4" w:rsidRPr="008A0279">
            <w:pPr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UKUPNO</w:t>
            </w: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 xml:space="preserve"> 1. SKUPINA</w:t>
            </w: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:</w:t>
            </w:r>
          </w:p>
        </w:tc>
        <w:tc>
          <w:tcPr>
            <w:tcW w:type="dxa" w:w="1478"/>
          </w:tcPr>
          <w:p w:rsidRDefault="00AB56C4" w:rsidP="00F04005" w:rsidR="00AB56C4" w:rsidRPr="008A0279">
            <w:pP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AB56C4" w:rsidP="00F04005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850.836,88</w:t>
            </w:r>
          </w:p>
        </w:tc>
        <w:tc>
          <w:tcPr>
            <w:tcW w:type="dxa" w:w="1134"/>
          </w:tcPr>
          <w:p w:rsidRDefault="00AB56C4" w:rsidP="00F04005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0,00</w:t>
            </w:r>
          </w:p>
        </w:tc>
        <w:tc>
          <w:tcPr>
            <w:tcW w:type="dxa" w:w="1081"/>
          </w:tcPr>
          <w:p w:rsidRDefault="00AB56C4" w:rsidP="00F04005" w:rsidR="00AB56C4" w:rsidRPr="008A0279">
            <w:pP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850.836,88</w:t>
            </w:r>
          </w:p>
        </w:tc>
        <w:tc>
          <w:tcPr>
            <w:tcW w:type="dxa" w:w="867"/>
          </w:tcPr>
          <w:p w:rsidRDefault="00AB56C4" w:rsidP="00F04005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AB56C4" w:rsidP="00F04005" w:rsidR="00AB56C4" w:rsidRPr="008A0279">
            <w:pP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819.876,43</w:t>
            </w:r>
          </w:p>
        </w:tc>
        <w:tc>
          <w:tcPr>
            <w:tcW w:type="dxa" w:w="1081"/>
          </w:tcPr>
          <w:p w:rsidRDefault="00AB56C4" w:rsidP="00F04005" w:rsidR="00AB56C4" w:rsidRPr="008A0279">
            <w:pP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30.960,45</w:t>
            </w:r>
          </w:p>
        </w:tc>
      </w:tr>
    </w:tbl>
    <w:p w:rsidRDefault="00E62874" w:rsidP="00E62874" w:rsidR="00E62874">
      <w:pPr>
        <w:jc w:val="both"/>
        <w:rPr>
          <w:rFonts w:cs="Courier New" w:hAnsi="Courier New" w:ascii="Courier New"/>
          <w:highlight w:val="yellow"/>
          <w:lang w:val="hr-HR"/>
        </w:rPr>
      </w:pPr>
    </w:p>
    <w:p w:rsidRDefault="00AB56C4" w:rsidP="00E62874" w:rsidR="00E62874">
      <w:pPr>
        <w:jc w:val="both"/>
        <w:rPr>
          <w:rFonts w:cs="Courier New" w:hAnsi="Courier New" w:ascii="Courier New"/>
          <w:lang w:val="hr-HR"/>
        </w:rPr>
      </w:pPr>
      <w:r w:rsidRPr="00AB56C4">
        <w:rPr>
          <w:rFonts w:cs="Courier New" w:hAnsi="Courier New" w:ascii="Courier New"/>
          <w:lang w:val="hr-HR"/>
        </w:rPr>
        <w:t xml:space="preserve">2. SKUPINA: </w:t>
      </w:r>
      <w:r w:rsidR="00E62874" w:rsidRPr="00AB56C4">
        <w:rPr>
          <w:rFonts w:cs="Courier New" w:hAnsi="Courier New" w:ascii="Courier New"/>
          <w:lang w:val="hr-HR"/>
        </w:rPr>
        <w:t>FINANCIJSKE INSTITUCIJE</w:t>
      </w:r>
    </w:p>
    <w:p w:rsidRDefault="00AB56C4" w:rsidP="00E62874" w:rsidR="00AB56C4" w:rsidRPr="00AB56C4">
      <w:pPr>
        <w:jc w:val="both"/>
        <w:rPr>
          <w:rFonts w:cs="Courier New" w:hAnsi="Courier New" w:ascii="Courier New"/>
          <w:lang w:val="hr-HR"/>
        </w:rPr>
      </w:pPr>
    </w:p>
    <w:tbl>
      <w:tblPr>
        <w:tblStyle w:val="Reetkatablice"/>
        <w:tblW w:type="dxa" w:w="9634"/>
        <w:tblLayout w:type="fixed"/>
        <w:tblLook w:val="04A0" w:noVBand="1" w:noHBand="0" w:lastColumn="0" w:firstColumn="1" w:lastRow="0" w:firstRow="1"/>
      </w:tblPr>
      <w:tblGrid>
        <w:gridCol w:w="505"/>
        <w:gridCol w:w="1273"/>
        <w:gridCol w:w="1478"/>
        <w:gridCol w:w="1134"/>
        <w:gridCol w:w="1134"/>
        <w:gridCol w:w="1081"/>
        <w:gridCol w:w="867"/>
        <w:gridCol w:w="1081"/>
        <w:gridCol w:w="1081"/>
      </w:tblGrid>
      <w:tr w:rsidTr="002B08CE" w:rsidR="00AB56C4">
        <w:tc>
          <w:tcPr>
            <w:tcW w:type="dxa" w:w="505"/>
            <w:shd w:fill="auto" w:color="auto" w:val="pct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RBR</w:t>
            </w:r>
          </w:p>
        </w:tc>
        <w:tc>
          <w:tcPr>
            <w:tcW w:type="dxa" w:w="1273"/>
            <w:shd w:fill="auto" w:color="auto" w:val="pct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OIB</w:t>
            </w:r>
          </w:p>
        </w:tc>
        <w:tc>
          <w:tcPr>
            <w:tcW w:type="dxa" w:w="1478"/>
            <w:shd w:fill="auto" w:color="auto" w:val="pct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NAZIV</w:t>
            </w: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 xml:space="preserve"> VJEROVNIKA</w:t>
            </w:r>
          </w:p>
        </w:tc>
        <w:tc>
          <w:tcPr>
            <w:tcW w:type="dxa" w:w="1134"/>
            <w:shd w:fill="auto" w:color="auto" w:val="pct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IZNOS UTVRĐENE TRAŽBINE</w:t>
            </w:r>
          </w:p>
        </w:tc>
        <w:tc>
          <w:tcPr>
            <w:tcW w:type="dxa" w:w="1134"/>
            <w:shd w:fill="auto" w:color="auto" w:val="pct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IZNOS TRAŽBINE ZA KOJU JE IZVRŠEN PRIJEBOJ</w:t>
            </w:r>
          </w:p>
        </w:tc>
        <w:tc>
          <w:tcPr>
            <w:tcW w:type="dxa" w:w="1081"/>
            <w:shd w:fill="auto" w:color="auto" w:val="pct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IZNOS TRAŽBINE ZA KOJU VJEROVNIK IMA PRAVO GLASA</w:t>
            </w:r>
          </w:p>
        </w:tc>
        <w:tc>
          <w:tcPr>
            <w:tcW w:type="dxa" w:w="867"/>
            <w:shd w:fill="auto" w:color="auto" w:val="pct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GLAS ZA/PROTIV</w:t>
            </w:r>
          </w:p>
        </w:tc>
        <w:tc>
          <w:tcPr>
            <w:tcW w:type="dxa" w:w="1081"/>
            <w:shd w:fill="auto" w:color="auto" w:val="pct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IZNOS GLASOVA ZA</w:t>
            </w:r>
          </w:p>
        </w:tc>
        <w:tc>
          <w:tcPr>
            <w:tcW w:type="dxa" w:w="1081"/>
            <w:shd w:fill="auto" w:color="auto" w:val="pct5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IZNOS GLASOVA PROTIV</w:t>
            </w:r>
          </w:p>
        </w:tc>
      </w:tr>
      <w:tr w:rsidTr="002B08CE" w:rsidR="00AB56C4" w:rsidRPr="008A0279">
        <w:tc>
          <w:tcPr>
            <w:tcW w:type="dxa" w:w="50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sz w:val="12"/>
                <w:szCs w:val="12"/>
                <w:lang w:val="hr-HR"/>
              </w:rPr>
              <w:t>1</w:t>
            </w:r>
            <w:r w:rsidR="00776F9C">
              <w:rPr>
                <w:rFonts w:cs="Courier New" w:hAnsi="Courier New" w:ascii="Courier New"/>
                <w:sz w:val="12"/>
                <w:szCs w:val="12"/>
                <w:lang w:val="hr-HR"/>
              </w:rPr>
              <w:t>.</w:t>
            </w:r>
          </w:p>
        </w:tc>
        <w:tc>
          <w:tcPr>
            <w:tcW w:type="dxa" w:w="1273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14036333877</w:t>
            </w:r>
          </w:p>
        </w:tc>
        <w:tc>
          <w:tcPr>
            <w:tcW w:type="dxa" w:w="1478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Hypo Alpe-Adria-Bank d.d.</w:t>
            </w:r>
          </w:p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99.890,97</w:t>
            </w:r>
          </w:p>
        </w:tc>
        <w:tc>
          <w:tcPr>
            <w:tcW w:type="dxa" w:w="1134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99.890,97</w:t>
            </w:r>
          </w:p>
        </w:tc>
        <w:tc>
          <w:tcPr>
            <w:tcW w:type="dxa" w:w="867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99.890,97</w:t>
            </w:r>
          </w:p>
        </w:tc>
      </w:tr>
      <w:tr w:rsidTr="002B08CE" w:rsidR="00AB56C4" w:rsidRPr="008A0279">
        <w:tc>
          <w:tcPr>
            <w:tcW w:type="dxa" w:w="50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</w:t>
            </w:r>
            <w:r w:rsidR="00776F9C">
              <w:rPr>
                <w:rFonts w:cs="Courier New" w:hAnsi="Courier New" w:ascii="Courier New"/>
                <w:sz w:val="12"/>
                <w:szCs w:val="12"/>
                <w:lang w:val="hr-HR"/>
              </w:rPr>
              <w:t>.</w:t>
            </w:r>
          </w:p>
        </w:tc>
        <w:tc>
          <w:tcPr>
            <w:tcW w:type="dxa" w:w="1273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18736141210</w:t>
            </w:r>
          </w:p>
        </w:tc>
        <w:tc>
          <w:tcPr>
            <w:tcW w:type="dxa" w:w="1478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Unicredit Leasing Croatia d.o.o.</w:t>
            </w:r>
          </w:p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30.451,99</w:t>
            </w:r>
          </w:p>
        </w:tc>
        <w:tc>
          <w:tcPr>
            <w:tcW w:type="dxa" w:w="1134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30.451,99</w:t>
            </w:r>
          </w:p>
        </w:tc>
        <w:tc>
          <w:tcPr>
            <w:tcW w:type="dxa" w:w="867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30.451,99</w:t>
            </w:r>
          </w:p>
        </w:tc>
      </w:tr>
      <w:tr w:rsidTr="002B08CE" w:rsidR="00AB56C4" w:rsidRPr="008A0279">
        <w:tc>
          <w:tcPr>
            <w:tcW w:type="dxa" w:w="1778"/>
            <w:gridSpan w:val="2"/>
          </w:tcPr>
          <w:p w:rsidRDefault="00AB56C4" w:rsidP="002B08CE" w:rsidR="00AB56C4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CC0807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UKUPNO 2. SKUPINA:</w:t>
            </w:r>
          </w:p>
        </w:tc>
        <w:tc>
          <w:tcPr>
            <w:tcW w:type="dxa" w:w="1478"/>
          </w:tcPr>
          <w:p w:rsidRDefault="00AB56C4" w:rsidP="002B08CE" w:rsidR="00AB56C4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CC0807" w:rsidP="002B08CE" w:rsidR="00AB56C4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130.342,96</w:t>
            </w:r>
          </w:p>
        </w:tc>
        <w:tc>
          <w:tcPr>
            <w:tcW w:type="dxa" w:w="1134"/>
          </w:tcPr>
          <w:p w:rsidRDefault="00AB56C4" w:rsidP="002B08CE" w:rsidR="00AB56C4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CC0807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0,00</w:t>
            </w:r>
          </w:p>
        </w:tc>
        <w:tc>
          <w:tcPr>
            <w:tcW w:type="dxa" w:w="1081"/>
          </w:tcPr>
          <w:p w:rsidRDefault="00CC0807" w:rsidP="002B08CE" w:rsidR="00AB56C4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130.342,96</w:t>
            </w:r>
          </w:p>
        </w:tc>
        <w:tc>
          <w:tcPr>
            <w:tcW w:type="dxa" w:w="867"/>
          </w:tcPr>
          <w:p w:rsidRDefault="00AB56C4" w:rsidP="002B08CE" w:rsidR="00AB56C4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CC0807" w:rsidP="002B08CE" w:rsidR="00AB56C4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0,00</w:t>
            </w:r>
          </w:p>
        </w:tc>
        <w:tc>
          <w:tcPr>
            <w:tcW w:type="dxa" w:w="1081"/>
          </w:tcPr>
          <w:p w:rsidRDefault="00CC0807" w:rsidP="002B08CE" w:rsidR="00AB56C4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130.342,96</w:t>
            </w:r>
          </w:p>
        </w:tc>
      </w:tr>
    </w:tbl>
    <w:p w:rsidRDefault="00E62874" w:rsidP="00E62874" w:rsidR="00E62874" w:rsidRPr="00E71566">
      <w:pPr>
        <w:jc w:val="both"/>
        <w:rPr>
          <w:rFonts w:cs="Courier New" w:hAnsi="Courier New" w:ascii="Courier New"/>
          <w:b/>
          <w:lang w:val="hr-HR"/>
        </w:rPr>
      </w:pPr>
    </w:p>
    <w:p w:rsidRDefault="00730966" w:rsidP="00E62874" w:rsidR="00730966">
      <w:pPr>
        <w:jc w:val="both"/>
        <w:rPr>
          <w:rFonts w:cs="Courier New" w:hAnsi="Courier New" w:ascii="Courier New"/>
          <w:lang w:val="hr-HR"/>
        </w:rPr>
      </w:pPr>
    </w:p>
    <w:p w:rsidRDefault="00AB56C4" w:rsidP="00E62874" w:rsidR="00E62874">
      <w:pPr>
        <w:jc w:val="both"/>
        <w:rPr>
          <w:rFonts w:cs="Courier New" w:hAnsi="Courier New" w:ascii="Courier New"/>
          <w:lang w:val="hr-HR"/>
        </w:rPr>
      </w:pPr>
      <w:r w:rsidRPr="00AB56C4">
        <w:rPr>
          <w:rFonts w:cs="Courier New" w:hAnsi="Courier New" w:ascii="Courier New"/>
          <w:lang w:val="hr-HR"/>
        </w:rPr>
        <w:t xml:space="preserve">3. SKUPINA: </w:t>
      </w:r>
      <w:r w:rsidR="000E3A33" w:rsidRPr="00AB56C4">
        <w:rPr>
          <w:rFonts w:cs="Courier New" w:hAnsi="Courier New" w:ascii="Courier New"/>
          <w:lang w:val="hr-HR"/>
        </w:rPr>
        <w:t xml:space="preserve"> OSTALI</w:t>
      </w:r>
      <w:r w:rsidR="00E62874" w:rsidRPr="00AB56C4">
        <w:rPr>
          <w:rFonts w:cs="Courier New" w:hAnsi="Courier New" w:ascii="Courier New"/>
          <w:lang w:val="hr-HR"/>
        </w:rPr>
        <w:t xml:space="preserve"> VJEROVNICI</w:t>
      </w:r>
    </w:p>
    <w:p w:rsidRDefault="00730966" w:rsidP="00E62874" w:rsidR="00730966" w:rsidRPr="00AB56C4">
      <w:pPr>
        <w:jc w:val="both"/>
        <w:rPr>
          <w:rFonts w:cs="Courier New" w:hAnsi="Courier New" w:ascii="Courier New"/>
          <w:lang w:val="hr-HR"/>
        </w:rPr>
      </w:pPr>
    </w:p>
    <w:tbl>
      <w:tblPr>
        <w:tblStyle w:val="Reetkatablice"/>
        <w:tblW w:type="dxa" w:w="9634"/>
        <w:tblLayout w:type="fixed"/>
        <w:tblLook w:val="04A0" w:noVBand="1" w:noHBand="0" w:lastColumn="0" w:firstColumn="1" w:lastRow="0" w:firstRow="1"/>
      </w:tblPr>
      <w:tblGrid>
        <w:gridCol w:w="505"/>
        <w:gridCol w:w="1273"/>
        <w:gridCol w:w="1478"/>
        <w:gridCol w:w="1134"/>
        <w:gridCol w:w="1134"/>
        <w:gridCol w:w="1081"/>
        <w:gridCol w:w="867"/>
        <w:gridCol w:w="1081"/>
        <w:gridCol w:w="1081"/>
      </w:tblGrid>
      <w:tr w:rsidTr="00AB56C4" w:rsidR="00AB56C4">
        <w:trPr>
          <w:tblHeader/>
        </w:trPr>
        <w:tc>
          <w:tcPr>
            <w:tcW w:type="dxa" w:w="505"/>
            <w:shd w:fill="auto" w:color="auto" w:val="pct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RBR</w:t>
            </w:r>
          </w:p>
        </w:tc>
        <w:tc>
          <w:tcPr>
            <w:tcW w:type="dxa" w:w="1273"/>
            <w:shd w:fill="auto" w:color="auto" w:val="pct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OIB</w:t>
            </w:r>
          </w:p>
        </w:tc>
        <w:tc>
          <w:tcPr>
            <w:tcW w:type="dxa" w:w="1478"/>
            <w:shd w:fill="auto" w:color="auto" w:val="pct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NAZIV</w:t>
            </w: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 xml:space="preserve"> VJEROVNIKA</w:t>
            </w:r>
          </w:p>
        </w:tc>
        <w:tc>
          <w:tcPr>
            <w:tcW w:type="dxa" w:w="1134"/>
            <w:shd w:fill="auto" w:color="auto" w:val="pct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IZNOS UTVRĐENE TRAŽBINE</w:t>
            </w:r>
          </w:p>
        </w:tc>
        <w:tc>
          <w:tcPr>
            <w:tcW w:type="dxa" w:w="1134"/>
            <w:shd w:fill="auto" w:color="auto" w:val="pct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IZNOS TRAŽBINE ZA KOJU JE IZVRŠEN PRIJEBOJ</w:t>
            </w:r>
          </w:p>
        </w:tc>
        <w:tc>
          <w:tcPr>
            <w:tcW w:type="dxa" w:w="1081"/>
            <w:shd w:fill="auto" w:color="auto" w:val="pct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IZNOS TRAŽBINE ZA KOJU VJEROVNIK IMA PRAVO GLASA</w:t>
            </w:r>
          </w:p>
        </w:tc>
        <w:tc>
          <w:tcPr>
            <w:tcW w:type="dxa" w:w="867"/>
            <w:shd w:fill="auto" w:color="auto" w:val="pct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GLAS ZA/PROTIV</w:t>
            </w:r>
          </w:p>
        </w:tc>
        <w:tc>
          <w:tcPr>
            <w:tcW w:type="dxa" w:w="1081"/>
            <w:shd w:fill="auto" w:color="auto" w:val="pct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IZNOS GLASOVA ZA</w:t>
            </w:r>
          </w:p>
        </w:tc>
        <w:tc>
          <w:tcPr>
            <w:tcW w:type="dxa" w:w="1081"/>
            <w:shd w:fill="auto" w:color="auto" w:val="pct5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IZNOS GLASOVA PROTIV</w:t>
            </w:r>
          </w:p>
        </w:tc>
      </w:tr>
      <w:tr w:rsidTr="002B08CE" w:rsidR="00AB56C4" w:rsidRPr="008A0279">
        <w:tc>
          <w:tcPr>
            <w:tcW w:type="dxa" w:w="50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sz w:val="12"/>
                <w:szCs w:val="12"/>
                <w:lang w:val="hr-HR"/>
              </w:rPr>
              <w:t>1</w:t>
            </w:r>
            <w:r w:rsidR="00776F9C">
              <w:rPr>
                <w:rFonts w:cs="Courier New" w:hAnsi="Courier New" w:ascii="Courier New"/>
                <w:sz w:val="12"/>
                <w:szCs w:val="12"/>
                <w:lang w:val="hr-HR"/>
              </w:rPr>
              <w:t>.</w:t>
            </w:r>
          </w:p>
        </w:tc>
        <w:tc>
          <w:tcPr>
            <w:tcW w:type="dxa" w:w="1273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90506653109</w:t>
            </w:r>
          </w:p>
        </w:tc>
        <w:tc>
          <w:tcPr>
            <w:tcW w:type="dxa" w:w="1478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Biroval d.o.o.</w:t>
            </w:r>
          </w:p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lastRenderedPageBreak/>
              <w:t>4.801,64</w:t>
            </w:r>
          </w:p>
        </w:tc>
        <w:tc>
          <w:tcPr>
            <w:tcW w:type="dxa" w:w="1134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4.801,64</w:t>
            </w:r>
          </w:p>
        </w:tc>
        <w:tc>
          <w:tcPr>
            <w:tcW w:type="dxa" w:w="867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4.801,64</w:t>
            </w:r>
          </w:p>
        </w:tc>
      </w:tr>
      <w:tr w:rsidTr="002B08CE" w:rsidR="00AB56C4" w:rsidRPr="008A0279">
        <w:tc>
          <w:tcPr>
            <w:tcW w:type="dxa" w:w="505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lastRenderedPageBreak/>
              <w:t>2</w:t>
            </w:r>
            <w:r w:rsidR="00776F9C">
              <w:rPr>
                <w:rFonts w:cs="Courier New" w:hAnsi="Courier New" w:ascii="Courier New"/>
                <w:sz w:val="12"/>
                <w:szCs w:val="12"/>
                <w:lang w:val="hr-HR"/>
              </w:rPr>
              <w:t>.</w:t>
            </w:r>
          </w:p>
        </w:tc>
        <w:tc>
          <w:tcPr>
            <w:tcW w:type="dxa" w:w="1273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91179871873</w:t>
            </w:r>
          </w:p>
        </w:tc>
        <w:tc>
          <w:tcPr>
            <w:tcW w:type="dxa" w:w="1478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bookmarkStart w:name="_Hlk515003487" w:id="2"/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Branko Peroš</w:t>
            </w:r>
          </w:p>
          <w:bookmarkEnd w:id="2"/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281.683,52</w:t>
            </w:r>
          </w:p>
        </w:tc>
        <w:tc>
          <w:tcPr>
            <w:tcW w:type="dxa" w:w="1134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281.683,52</w:t>
            </w:r>
          </w:p>
        </w:tc>
        <w:tc>
          <w:tcPr>
            <w:tcW w:type="dxa" w:w="867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ZA</w:t>
            </w:r>
          </w:p>
        </w:tc>
        <w:tc>
          <w:tcPr>
            <w:tcW w:type="dxa" w:w="1081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281.683,52</w:t>
            </w:r>
          </w:p>
        </w:tc>
        <w:tc>
          <w:tcPr>
            <w:tcW w:type="dxa" w:w="1081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</w:tr>
      <w:tr w:rsidTr="002B08CE" w:rsidR="00AB56C4" w:rsidRPr="008A0279">
        <w:tc>
          <w:tcPr>
            <w:tcW w:type="dxa" w:w="505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</w:t>
            </w:r>
            <w:r w:rsidR="00776F9C">
              <w:rPr>
                <w:rFonts w:cs="Courier New" w:hAnsi="Courier New" w:ascii="Courier New"/>
                <w:sz w:val="12"/>
                <w:szCs w:val="12"/>
                <w:lang w:val="hr-HR"/>
              </w:rPr>
              <w:t>.</w:t>
            </w:r>
          </w:p>
        </w:tc>
        <w:tc>
          <w:tcPr>
            <w:tcW w:type="dxa" w:w="1273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84596041174</w:t>
            </w:r>
          </w:p>
        </w:tc>
        <w:tc>
          <w:tcPr>
            <w:tcW w:type="dxa" w:w="1478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Cargo partner d.o.o.</w:t>
            </w:r>
          </w:p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3.535,42</w:t>
            </w:r>
          </w:p>
        </w:tc>
        <w:tc>
          <w:tcPr>
            <w:tcW w:type="dxa" w:w="1134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3.535,42</w:t>
            </w:r>
          </w:p>
        </w:tc>
        <w:tc>
          <w:tcPr>
            <w:tcW w:type="dxa" w:w="867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3.535,42</w:t>
            </w:r>
          </w:p>
        </w:tc>
      </w:tr>
      <w:tr w:rsidTr="002B08CE" w:rsidR="00AB56C4" w:rsidRPr="008A0279">
        <w:tc>
          <w:tcPr>
            <w:tcW w:type="dxa" w:w="505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4</w:t>
            </w:r>
            <w:r w:rsidR="00776F9C">
              <w:rPr>
                <w:rFonts w:cs="Courier New" w:hAnsi="Courier New" w:ascii="Courier New"/>
                <w:sz w:val="12"/>
                <w:szCs w:val="12"/>
                <w:lang w:val="hr-HR"/>
              </w:rPr>
              <w:t>.</w:t>
            </w:r>
          </w:p>
        </w:tc>
        <w:tc>
          <w:tcPr>
            <w:tcW w:type="dxa" w:w="1273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56439228917</w:t>
            </w:r>
          </w:p>
        </w:tc>
        <w:tc>
          <w:tcPr>
            <w:tcW w:type="dxa" w:w="1478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Cronip d.o.o.</w:t>
            </w:r>
          </w:p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5.240,08</w:t>
            </w:r>
          </w:p>
        </w:tc>
        <w:tc>
          <w:tcPr>
            <w:tcW w:type="dxa" w:w="1134"/>
          </w:tcPr>
          <w:p w:rsidRDefault="00AB56C4" w:rsidP="002B08CE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5.240,08</w:t>
            </w:r>
          </w:p>
        </w:tc>
        <w:tc>
          <w:tcPr>
            <w:tcW w:type="dxa" w:w="867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AB56C4" w:rsidP="002B08CE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5.240,08</w:t>
            </w:r>
          </w:p>
        </w:tc>
      </w:tr>
      <w:tr w:rsidTr="002B08CE" w:rsidR="00AB56C4" w:rsidRPr="008A0279">
        <w:tc>
          <w:tcPr>
            <w:tcW w:type="dxa" w:w="505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</w:t>
            </w:r>
            <w:r w:rsidR="00776F9C">
              <w:rPr>
                <w:rFonts w:cs="Courier New" w:hAnsi="Courier New" w:ascii="Courier New"/>
                <w:sz w:val="12"/>
                <w:szCs w:val="12"/>
                <w:lang w:val="hr-HR"/>
              </w:rPr>
              <w:t>.</w:t>
            </w:r>
          </w:p>
        </w:tc>
        <w:tc>
          <w:tcPr>
            <w:tcW w:type="dxa" w:w="1273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50896521418</w:t>
            </w:r>
          </w:p>
        </w:tc>
        <w:tc>
          <w:tcPr>
            <w:tcW w:type="dxa" w:w="1478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D-Graf d.o.o.</w:t>
            </w:r>
          </w:p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2.214,00</w:t>
            </w:r>
          </w:p>
        </w:tc>
        <w:tc>
          <w:tcPr>
            <w:tcW w:type="dxa" w:w="1134"/>
          </w:tcPr>
          <w:p w:rsidRDefault="00AB56C4" w:rsidP="00AB56C4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2.214,00</w:t>
            </w:r>
          </w:p>
        </w:tc>
        <w:tc>
          <w:tcPr>
            <w:tcW w:type="dxa" w:w="867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2.214,00</w:t>
            </w:r>
          </w:p>
        </w:tc>
      </w:tr>
      <w:tr w:rsidTr="002B08CE" w:rsidR="00AB56C4" w:rsidRPr="008A0279">
        <w:tc>
          <w:tcPr>
            <w:tcW w:type="dxa" w:w="505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6</w:t>
            </w:r>
            <w:r w:rsidR="00776F9C">
              <w:rPr>
                <w:rFonts w:cs="Courier New" w:hAnsi="Courier New" w:ascii="Courier New"/>
                <w:sz w:val="12"/>
                <w:szCs w:val="12"/>
                <w:lang w:val="hr-HR"/>
              </w:rPr>
              <w:t>.</w:t>
            </w:r>
          </w:p>
        </w:tc>
        <w:tc>
          <w:tcPr>
            <w:tcW w:type="dxa" w:w="1273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09735682982</w:t>
            </w:r>
          </w:p>
        </w:tc>
        <w:tc>
          <w:tcPr>
            <w:tcW w:type="dxa" w:w="1478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Elektrolux d.o.o.</w:t>
            </w:r>
          </w:p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1.872,22</w:t>
            </w:r>
          </w:p>
        </w:tc>
        <w:tc>
          <w:tcPr>
            <w:tcW w:type="dxa" w:w="1134"/>
          </w:tcPr>
          <w:p w:rsidRDefault="00AB56C4" w:rsidP="00AB56C4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1.872,22</w:t>
            </w:r>
          </w:p>
        </w:tc>
        <w:tc>
          <w:tcPr>
            <w:tcW w:type="dxa" w:w="867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1.872,22</w:t>
            </w:r>
          </w:p>
        </w:tc>
      </w:tr>
      <w:tr w:rsidTr="002B08CE" w:rsidR="00AB56C4" w:rsidRPr="008A0279">
        <w:tc>
          <w:tcPr>
            <w:tcW w:type="dxa" w:w="505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7.</w:t>
            </w:r>
          </w:p>
        </w:tc>
        <w:tc>
          <w:tcPr>
            <w:tcW w:type="dxa" w:w="1273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47557646720</w:t>
            </w:r>
          </w:p>
        </w:tc>
        <w:tc>
          <w:tcPr>
            <w:tcW w:type="dxa" w:w="1478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Fiducia d.o.o.</w:t>
            </w:r>
          </w:p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2.231,20</w:t>
            </w:r>
          </w:p>
        </w:tc>
        <w:tc>
          <w:tcPr>
            <w:tcW w:type="dxa" w:w="1134"/>
          </w:tcPr>
          <w:p w:rsidRDefault="00AB56C4" w:rsidP="00AB56C4" w:rsidR="00AB56C4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2.231,20</w:t>
            </w:r>
          </w:p>
        </w:tc>
        <w:tc>
          <w:tcPr>
            <w:tcW w:type="dxa" w:w="867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AB56C4" w:rsidP="00AB56C4" w:rsidR="00AB56C4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2.231,20</w:t>
            </w:r>
          </w:p>
        </w:tc>
      </w:tr>
      <w:tr w:rsidTr="002B08CE" w:rsidR="00776F9C" w:rsidRPr="008A0279">
        <w:tc>
          <w:tcPr>
            <w:tcW w:type="dxa" w:w="505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8.</w:t>
            </w:r>
          </w:p>
        </w:tc>
        <w:tc>
          <w:tcPr>
            <w:tcW w:type="dxa" w:w="1273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20355340704</w:t>
            </w:r>
          </w:p>
        </w:tc>
        <w:tc>
          <w:tcPr>
            <w:tcW w:type="dxa" w:w="1478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bookmarkStart w:name="_Hlk515003500" w:id="3"/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Jelena Pavić</w:t>
            </w:r>
          </w:p>
          <w:bookmarkEnd w:id="3"/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716.741,98</w:t>
            </w:r>
          </w:p>
        </w:tc>
        <w:tc>
          <w:tcPr>
            <w:tcW w:type="dxa" w:w="1134"/>
          </w:tcPr>
          <w:p w:rsidRDefault="00776F9C" w:rsidP="00776F9C" w:rsidR="00776F9C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716.741,98</w:t>
            </w:r>
          </w:p>
        </w:tc>
        <w:tc>
          <w:tcPr>
            <w:tcW w:type="dxa" w:w="867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ZA</w:t>
            </w: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716.741,98</w:t>
            </w: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</w:tr>
      <w:tr w:rsidTr="002B08CE" w:rsidR="00776F9C" w:rsidRPr="008A0279">
        <w:tc>
          <w:tcPr>
            <w:tcW w:type="dxa" w:w="505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9.</w:t>
            </w:r>
          </w:p>
        </w:tc>
        <w:tc>
          <w:tcPr>
            <w:tcW w:type="dxa" w:w="1273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37921894508</w:t>
            </w:r>
          </w:p>
        </w:tc>
        <w:tc>
          <w:tcPr>
            <w:tcW w:type="dxa" w:w="1478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K.Š. Promet d.o.o.</w:t>
            </w:r>
          </w:p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1.963,58</w:t>
            </w:r>
          </w:p>
        </w:tc>
        <w:tc>
          <w:tcPr>
            <w:tcW w:type="dxa" w:w="1134"/>
          </w:tcPr>
          <w:p w:rsidRDefault="00776F9C" w:rsidP="00776F9C" w:rsidR="00776F9C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1.963,58</w:t>
            </w:r>
          </w:p>
        </w:tc>
        <w:tc>
          <w:tcPr>
            <w:tcW w:type="dxa" w:w="867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1.963,58</w:t>
            </w:r>
          </w:p>
        </w:tc>
      </w:tr>
      <w:tr w:rsidTr="002B08CE" w:rsidR="00776F9C" w:rsidRPr="008A0279">
        <w:tc>
          <w:tcPr>
            <w:tcW w:type="dxa" w:w="505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10.</w:t>
            </w:r>
          </w:p>
        </w:tc>
        <w:tc>
          <w:tcPr>
            <w:tcW w:type="dxa" w:w="1273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02104479128</w:t>
            </w:r>
          </w:p>
        </w:tc>
        <w:tc>
          <w:tcPr>
            <w:tcW w:type="dxa" w:w="1478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Mamar d.o.o.</w:t>
            </w:r>
          </w:p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9.865,20</w:t>
            </w:r>
          </w:p>
        </w:tc>
        <w:tc>
          <w:tcPr>
            <w:tcW w:type="dxa" w:w="1134"/>
          </w:tcPr>
          <w:p w:rsidRDefault="00776F9C" w:rsidP="00776F9C" w:rsidR="00776F9C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9.865,20</w:t>
            </w:r>
          </w:p>
        </w:tc>
        <w:tc>
          <w:tcPr>
            <w:tcW w:type="dxa" w:w="867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9.865,20</w:t>
            </w:r>
          </w:p>
        </w:tc>
      </w:tr>
      <w:tr w:rsidTr="002B08CE" w:rsidR="00776F9C" w:rsidRPr="008A0279">
        <w:tc>
          <w:tcPr>
            <w:tcW w:type="dxa" w:w="505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11.</w:t>
            </w:r>
          </w:p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273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28491086971</w:t>
            </w:r>
          </w:p>
        </w:tc>
        <w:tc>
          <w:tcPr>
            <w:tcW w:type="dxa" w:w="1478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Mirt Interijeri d.o.o.</w:t>
            </w:r>
          </w:p>
        </w:tc>
        <w:tc>
          <w:tcPr>
            <w:tcW w:type="dxa" w:w="1134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2.257,98</w:t>
            </w:r>
          </w:p>
        </w:tc>
        <w:tc>
          <w:tcPr>
            <w:tcW w:type="dxa" w:w="1134"/>
          </w:tcPr>
          <w:p w:rsidRDefault="00776F9C" w:rsidP="00776F9C" w:rsidR="00776F9C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2.257,98</w:t>
            </w:r>
          </w:p>
        </w:tc>
        <w:tc>
          <w:tcPr>
            <w:tcW w:type="dxa" w:w="867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2.257,98</w:t>
            </w:r>
          </w:p>
        </w:tc>
      </w:tr>
      <w:tr w:rsidTr="002B08CE" w:rsidR="00776F9C" w:rsidRPr="008A0279">
        <w:tc>
          <w:tcPr>
            <w:tcW w:type="dxa" w:w="505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12.</w:t>
            </w:r>
          </w:p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273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16109712911</w:t>
            </w:r>
          </w:p>
        </w:tc>
        <w:tc>
          <w:tcPr>
            <w:tcW w:type="dxa" w:w="1478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Odvjetnik Ivan Kusalić</w:t>
            </w:r>
          </w:p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8.150,00</w:t>
            </w:r>
          </w:p>
        </w:tc>
        <w:tc>
          <w:tcPr>
            <w:tcW w:type="dxa" w:w="1134"/>
          </w:tcPr>
          <w:p w:rsidRDefault="00776F9C" w:rsidP="00776F9C" w:rsidR="00776F9C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8.150,00</w:t>
            </w:r>
          </w:p>
        </w:tc>
        <w:tc>
          <w:tcPr>
            <w:tcW w:type="dxa" w:w="867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8.150,00</w:t>
            </w:r>
          </w:p>
        </w:tc>
      </w:tr>
      <w:tr w:rsidTr="002B08CE" w:rsidR="00776F9C" w:rsidRPr="008A0279">
        <w:tc>
          <w:tcPr>
            <w:tcW w:type="dxa" w:w="505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13.</w:t>
            </w:r>
          </w:p>
        </w:tc>
        <w:tc>
          <w:tcPr>
            <w:tcW w:type="dxa" w:w="1273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19407280555</w:t>
            </w:r>
          </w:p>
        </w:tc>
        <w:tc>
          <w:tcPr>
            <w:tcW w:type="dxa" w:w="1478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Overseas Trade Co Ltd d.o.o.</w:t>
            </w:r>
          </w:p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1.075,59</w:t>
            </w:r>
          </w:p>
        </w:tc>
        <w:tc>
          <w:tcPr>
            <w:tcW w:type="dxa" w:w="1134"/>
          </w:tcPr>
          <w:p w:rsidRDefault="00776F9C" w:rsidP="00776F9C" w:rsidR="00776F9C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1.075,59</w:t>
            </w:r>
          </w:p>
        </w:tc>
        <w:tc>
          <w:tcPr>
            <w:tcW w:type="dxa" w:w="867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1.075,59</w:t>
            </w:r>
          </w:p>
        </w:tc>
      </w:tr>
      <w:tr w:rsidTr="002B08CE" w:rsidR="00776F9C" w:rsidRPr="008A0279">
        <w:tc>
          <w:tcPr>
            <w:tcW w:type="dxa" w:w="505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14.</w:t>
            </w:r>
          </w:p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273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20485853228</w:t>
            </w:r>
          </w:p>
        </w:tc>
        <w:tc>
          <w:tcPr>
            <w:tcW w:type="dxa" w:w="1478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Slap d.o.o.</w:t>
            </w:r>
          </w:p>
        </w:tc>
        <w:tc>
          <w:tcPr>
            <w:tcW w:type="dxa" w:w="1134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9.652,71</w:t>
            </w:r>
          </w:p>
        </w:tc>
        <w:tc>
          <w:tcPr>
            <w:tcW w:type="dxa" w:w="1134"/>
          </w:tcPr>
          <w:p w:rsidRDefault="00776F9C" w:rsidP="00776F9C" w:rsidR="00776F9C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9.652,71</w:t>
            </w:r>
          </w:p>
        </w:tc>
        <w:tc>
          <w:tcPr>
            <w:tcW w:type="dxa" w:w="867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9.652,71</w:t>
            </w:r>
          </w:p>
        </w:tc>
      </w:tr>
      <w:tr w:rsidTr="002B08CE" w:rsidR="00776F9C" w:rsidRPr="008A0279">
        <w:tc>
          <w:tcPr>
            <w:tcW w:type="dxa" w:w="505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15.</w:t>
            </w:r>
          </w:p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273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41610498470</w:t>
            </w:r>
          </w:p>
        </w:tc>
        <w:tc>
          <w:tcPr>
            <w:tcW w:type="dxa" w:w="1478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Smid d.o.o.</w:t>
            </w:r>
          </w:p>
        </w:tc>
        <w:tc>
          <w:tcPr>
            <w:tcW w:type="dxa" w:w="1134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3.959,31</w:t>
            </w:r>
          </w:p>
        </w:tc>
        <w:tc>
          <w:tcPr>
            <w:tcW w:type="dxa" w:w="1134"/>
          </w:tcPr>
          <w:p w:rsidRDefault="00776F9C" w:rsidP="00776F9C" w:rsidR="00776F9C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3.959,31</w:t>
            </w:r>
          </w:p>
        </w:tc>
        <w:tc>
          <w:tcPr>
            <w:tcW w:type="dxa" w:w="867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3.959,31</w:t>
            </w:r>
          </w:p>
        </w:tc>
      </w:tr>
      <w:tr w:rsidTr="002B08CE" w:rsidR="00776F9C" w:rsidRPr="008A0279">
        <w:tc>
          <w:tcPr>
            <w:tcW w:type="dxa" w:w="505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16.</w:t>
            </w:r>
          </w:p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273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64499130568</w:t>
            </w:r>
          </w:p>
        </w:tc>
        <w:tc>
          <w:tcPr>
            <w:tcW w:type="dxa" w:w="1478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bookmarkStart w:name="_Hlk515003517" w:id="4"/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Tamago d.o.o.</w:t>
            </w:r>
            <w:bookmarkEnd w:id="4"/>
          </w:p>
        </w:tc>
        <w:tc>
          <w:tcPr>
            <w:tcW w:type="dxa" w:w="1134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11.908,00</w:t>
            </w:r>
          </w:p>
        </w:tc>
        <w:tc>
          <w:tcPr>
            <w:tcW w:type="dxa" w:w="1134"/>
          </w:tcPr>
          <w:p w:rsidRDefault="00776F9C" w:rsidP="00776F9C" w:rsidR="00776F9C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11.908,00</w:t>
            </w:r>
          </w:p>
        </w:tc>
        <w:tc>
          <w:tcPr>
            <w:tcW w:type="dxa" w:w="867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ZA</w:t>
            </w: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11.908,00</w:t>
            </w: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</w:tr>
      <w:tr w:rsidTr="002B08CE" w:rsidR="00776F9C" w:rsidRPr="008A0279">
        <w:tc>
          <w:tcPr>
            <w:tcW w:type="dxa" w:w="505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17.</w:t>
            </w:r>
          </w:p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273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84538965298</w:t>
            </w:r>
          </w:p>
        </w:tc>
        <w:tc>
          <w:tcPr>
            <w:tcW w:type="dxa" w:w="1478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Tapecirani namještaj Relax vl. Marica Mitrović</w:t>
            </w:r>
          </w:p>
        </w:tc>
        <w:tc>
          <w:tcPr>
            <w:tcW w:type="dxa" w:w="1134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5.805,60</w:t>
            </w:r>
          </w:p>
        </w:tc>
        <w:tc>
          <w:tcPr>
            <w:tcW w:type="dxa" w:w="1134"/>
          </w:tcPr>
          <w:p w:rsidRDefault="00776F9C" w:rsidP="00776F9C" w:rsidR="00776F9C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5.805,60</w:t>
            </w:r>
          </w:p>
        </w:tc>
        <w:tc>
          <w:tcPr>
            <w:tcW w:type="dxa" w:w="867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5.805,60</w:t>
            </w:r>
          </w:p>
        </w:tc>
      </w:tr>
      <w:tr w:rsidTr="002B08CE" w:rsidR="00776F9C" w:rsidRPr="008A0279">
        <w:tc>
          <w:tcPr>
            <w:tcW w:type="dxa" w:w="505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18.</w:t>
            </w:r>
          </w:p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273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35030820101</w:t>
            </w:r>
          </w:p>
        </w:tc>
        <w:tc>
          <w:tcPr>
            <w:tcW w:type="dxa" w:w="1478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Triton-Informatika d.o.o.</w:t>
            </w:r>
          </w:p>
        </w:tc>
        <w:tc>
          <w:tcPr>
            <w:tcW w:type="dxa" w:w="1134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5.374,50</w:t>
            </w:r>
          </w:p>
        </w:tc>
        <w:tc>
          <w:tcPr>
            <w:tcW w:type="dxa" w:w="1134"/>
          </w:tcPr>
          <w:p w:rsidRDefault="00776F9C" w:rsidP="00776F9C" w:rsidR="00776F9C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5.374,50</w:t>
            </w:r>
          </w:p>
        </w:tc>
        <w:tc>
          <w:tcPr>
            <w:tcW w:type="dxa" w:w="867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5.374,50</w:t>
            </w:r>
          </w:p>
        </w:tc>
      </w:tr>
      <w:tr w:rsidTr="002B08CE" w:rsidR="00776F9C" w:rsidRPr="008A0279">
        <w:tc>
          <w:tcPr>
            <w:tcW w:type="dxa" w:w="505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19.</w:t>
            </w:r>
          </w:p>
        </w:tc>
        <w:tc>
          <w:tcPr>
            <w:tcW w:type="dxa" w:w="1273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16070013796</w:t>
            </w:r>
          </w:p>
        </w:tc>
        <w:tc>
          <w:tcPr>
            <w:tcW w:type="dxa" w:w="1478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Vincek-Me-Tex d.o.o.</w:t>
            </w:r>
          </w:p>
        </w:tc>
        <w:tc>
          <w:tcPr>
            <w:tcW w:type="dxa" w:w="1134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5.988,95</w:t>
            </w:r>
          </w:p>
        </w:tc>
        <w:tc>
          <w:tcPr>
            <w:tcW w:type="dxa" w:w="1134"/>
          </w:tcPr>
          <w:p w:rsidRDefault="00776F9C" w:rsidP="00776F9C" w:rsidR="00776F9C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5.988,95</w:t>
            </w:r>
          </w:p>
        </w:tc>
        <w:tc>
          <w:tcPr>
            <w:tcW w:type="dxa" w:w="867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PROTIV</w:t>
            </w: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5.988,95</w:t>
            </w:r>
          </w:p>
        </w:tc>
      </w:tr>
      <w:tr w:rsidTr="002B08CE" w:rsidR="00776F9C" w:rsidRPr="008A0279">
        <w:tc>
          <w:tcPr>
            <w:tcW w:type="dxa" w:w="1778"/>
            <w:gridSpan w:val="2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CC0807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UKUPNO 3. SKUPINA:</w:t>
            </w:r>
          </w:p>
        </w:tc>
        <w:tc>
          <w:tcPr>
            <w:tcW w:type="dxa" w:w="1478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CC0807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1.084.331,48</w:t>
            </w:r>
          </w:p>
        </w:tc>
        <w:tc>
          <w:tcPr>
            <w:tcW w:type="dxa" w:w="1134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CC0807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0,00</w:t>
            </w:r>
          </w:p>
        </w:tc>
        <w:tc>
          <w:tcPr>
            <w:tcW w:type="dxa" w:w="1081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CC0807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1.084.331,48</w:t>
            </w:r>
          </w:p>
        </w:tc>
        <w:tc>
          <w:tcPr>
            <w:tcW w:type="dxa" w:w="867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CC0807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1.010.333,50</w:t>
            </w:r>
          </w:p>
        </w:tc>
        <w:tc>
          <w:tcPr>
            <w:tcW w:type="dxa" w:w="1081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CC0807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73.997,98</w:t>
            </w:r>
          </w:p>
        </w:tc>
      </w:tr>
      <w:tr w:rsidTr="002B08CE" w:rsidR="00776F9C" w:rsidRPr="008A0279">
        <w:tc>
          <w:tcPr>
            <w:tcW w:type="dxa" w:w="1778"/>
            <w:gridSpan w:val="2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</w:p>
        </w:tc>
        <w:tc>
          <w:tcPr>
            <w:tcW w:type="dxa" w:w="1478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</w:p>
        </w:tc>
        <w:tc>
          <w:tcPr>
            <w:tcW w:type="dxa" w:w="1134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</w:p>
        </w:tc>
        <w:tc>
          <w:tcPr>
            <w:tcW w:type="dxa" w:w="867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</w:p>
        </w:tc>
      </w:tr>
      <w:tr w:rsidTr="002B08CE" w:rsidR="00776F9C" w:rsidRPr="008A0279">
        <w:tc>
          <w:tcPr>
            <w:tcW w:type="dxa" w:w="3256"/>
            <w:gridSpan w:val="3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CC0807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UKUPNO 1, 2 i 3. SKUPINA</w:t>
            </w:r>
          </w:p>
        </w:tc>
        <w:tc>
          <w:tcPr>
            <w:tcW w:type="dxa" w:w="1134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CC0807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2.065.511,32</w:t>
            </w:r>
          </w:p>
        </w:tc>
        <w:tc>
          <w:tcPr>
            <w:tcW w:type="dxa" w:w="1134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CC0807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0,00</w:t>
            </w:r>
          </w:p>
        </w:tc>
        <w:tc>
          <w:tcPr>
            <w:tcW w:type="dxa" w:w="1081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CC0807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2.065.511,32</w:t>
            </w:r>
          </w:p>
        </w:tc>
        <w:tc>
          <w:tcPr>
            <w:tcW w:type="dxa" w:w="867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</w:p>
        </w:tc>
        <w:tc>
          <w:tcPr>
            <w:tcW w:type="dxa" w:w="1081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CC0807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1.830.209,93</w:t>
            </w:r>
          </w:p>
        </w:tc>
        <w:tc>
          <w:tcPr>
            <w:tcW w:type="dxa" w:w="1081"/>
          </w:tcPr>
          <w:p w:rsidRDefault="00776F9C" w:rsidP="00776F9C" w:rsidR="00776F9C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CC0807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235.301,39</w:t>
            </w:r>
          </w:p>
        </w:tc>
      </w:tr>
    </w:tbl>
    <w:p w:rsidRDefault="00E71566" w:rsidP="00E62874" w:rsidR="00E71566">
      <w:pPr>
        <w:jc w:val="both"/>
        <w:rPr>
          <w:rFonts w:cs="Courier New" w:hAnsi="Courier New" w:ascii="Courier New"/>
          <w:b/>
          <w:lang w:val="hr-HR"/>
        </w:rPr>
      </w:pPr>
    </w:p>
    <w:p w:rsidRDefault="00AB56C4" w:rsidP="00E62874" w:rsidR="00AB56C4">
      <w:pPr>
        <w:jc w:val="both"/>
        <w:rPr>
          <w:rFonts w:cs="Courier New" w:hAnsi="Courier New" w:ascii="Courier New"/>
          <w:b/>
          <w:lang w:val="hr-HR"/>
        </w:rPr>
      </w:pPr>
    </w:p>
    <w:p w:rsidRDefault="0029689D" w:rsidP="00E62874" w:rsidR="00E62874">
      <w:pPr>
        <w:jc w:val="both"/>
        <w:rPr>
          <w:rFonts w:cs="Courier New" w:hAnsi="Courier New" w:ascii="Courier New"/>
          <w:lang w:val="hr-HR"/>
        </w:rPr>
      </w:pPr>
      <w:r>
        <w:rPr>
          <w:rFonts w:cs="Courier New" w:hAnsi="Courier New" w:ascii="Courier New"/>
          <w:lang w:val="hr-HR"/>
        </w:rPr>
        <w:t>Dalje svi zajedno: „</w:t>
      </w:r>
      <w:r w:rsidRPr="0029689D">
        <w:rPr>
          <w:rFonts w:cs="Courier New" w:hAnsi="Courier New" w:ascii="Courier New"/>
          <w:b/>
          <w:lang w:val="hr-HR"/>
        </w:rPr>
        <w:t>Ugovorna strana</w:t>
      </w:r>
      <w:r>
        <w:rPr>
          <w:rFonts w:cs="Courier New" w:hAnsi="Courier New" w:ascii="Courier New"/>
          <w:lang w:val="hr-HR"/>
        </w:rPr>
        <w:t>“ ili „</w:t>
      </w:r>
      <w:r w:rsidRPr="0029689D">
        <w:rPr>
          <w:rFonts w:cs="Courier New" w:hAnsi="Courier New" w:ascii="Courier New"/>
          <w:b/>
          <w:lang w:val="hr-HR"/>
        </w:rPr>
        <w:t>Ugovorne strane</w:t>
      </w:r>
      <w:r>
        <w:rPr>
          <w:rFonts w:cs="Courier New" w:hAnsi="Courier New" w:ascii="Courier New"/>
          <w:lang w:val="hr-HR"/>
        </w:rPr>
        <w:t>“</w:t>
      </w:r>
    </w:p>
    <w:p w:rsidRDefault="0029689D" w:rsidP="00E62874" w:rsidR="0029689D">
      <w:pPr>
        <w:jc w:val="both"/>
        <w:rPr>
          <w:rFonts w:cs="Courier New" w:hAnsi="Courier New" w:ascii="Courier New"/>
          <w:lang w:val="hr-HR"/>
        </w:rPr>
      </w:pPr>
    </w:p>
    <w:p w:rsidRDefault="0029689D" w:rsidP="00E62874" w:rsidR="00730966">
      <w:pPr>
        <w:jc w:val="both"/>
        <w:rPr>
          <w:rFonts w:cs="Courier New" w:hAnsi="Courier New" w:ascii="Courier New"/>
          <w:lang w:val="hr-HR"/>
        </w:rPr>
      </w:pPr>
      <w:r w:rsidRPr="001379CA">
        <w:rPr>
          <w:rFonts w:cs="Courier New" w:hAnsi="Courier New" w:ascii="Courier New"/>
          <w:b/>
          <w:lang w:val="hr-HR"/>
        </w:rPr>
        <w:t>II</w:t>
      </w:r>
      <w:r>
        <w:rPr>
          <w:rFonts w:cs="Courier New" w:hAnsi="Courier New" w:ascii="Courier New"/>
          <w:lang w:val="hr-HR"/>
        </w:rPr>
        <w:tab/>
        <w:t>Ugovorne strane suglasne su da je rješenjem FINA-e, Nagodbeno vijeće ZG0</w:t>
      </w:r>
      <w:r w:rsidR="00B25C3F">
        <w:rPr>
          <w:rFonts w:cs="Courier New" w:hAnsi="Courier New" w:ascii="Courier New"/>
          <w:lang w:val="hr-HR"/>
        </w:rPr>
        <w:t>5</w:t>
      </w:r>
      <w:r>
        <w:rPr>
          <w:rFonts w:cs="Courier New" w:hAnsi="Courier New" w:ascii="Courier New"/>
          <w:lang w:val="hr-HR"/>
        </w:rPr>
        <w:t xml:space="preserve">, od dana </w:t>
      </w:r>
      <w:r w:rsidR="00B25C3F">
        <w:rPr>
          <w:rFonts w:cs="Courier New" w:hAnsi="Courier New" w:ascii="Courier New"/>
          <w:lang w:val="hr-HR"/>
        </w:rPr>
        <w:t>16.04.2014.</w:t>
      </w:r>
      <w:r>
        <w:rPr>
          <w:rFonts w:cs="Courier New" w:hAnsi="Courier New" w:ascii="Courier New"/>
          <w:lang w:val="hr-HR"/>
        </w:rPr>
        <w:t xml:space="preserve">, klasa: </w:t>
      </w:r>
      <w:r w:rsidR="00B25C3F" w:rsidRPr="0088540E">
        <w:rPr>
          <w:rFonts w:cs="Courier New" w:hAnsi="Courier New" w:ascii="Courier New"/>
          <w:lang w:val="hr-HR"/>
        </w:rPr>
        <w:t>UP-I/110/07/14-01/6092</w:t>
      </w:r>
      <w:r>
        <w:rPr>
          <w:rFonts w:cs="Courier New" w:hAnsi="Courier New" w:ascii="Courier New"/>
          <w:lang w:val="hr-HR"/>
        </w:rPr>
        <w:t xml:space="preserve">, UR.broj: </w:t>
      </w:r>
      <w:r w:rsidR="0088540E" w:rsidRPr="0088540E">
        <w:rPr>
          <w:rFonts w:cs="Courier New" w:hAnsi="Courier New" w:ascii="Courier New"/>
          <w:lang w:val="hr-HR"/>
        </w:rPr>
        <w:t>04-06-14-6092-11</w:t>
      </w:r>
      <w:r>
        <w:rPr>
          <w:rFonts w:cs="Courier New" w:hAnsi="Courier New" w:ascii="Courier New"/>
          <w:lang w:val="hr-HR"/>
        </w:rPr>
        <w:t xml:space="preserve"> </w:t>
      </w:r>
      <w:r w:rsidR="00C011A3">
        <w:rPr>
          <w:rFonts w:cs="Courier New" w:hAnsi="Courier New" w:ascii="Courier New"/>
          <w:lang w:val="hr-HR"/>
        </w:rPr>
        <w:t xml:space="preserve">otvoren postupak predstečajne nagodbe nad dužnikom Šivanol d.o.o. </w:t>
      </w:r>
    </w:p>
    <w:p w:rsidRDefault="00C011A3" w:rsidP="00E62874" w:rsidR="0029689D">
      <w:pPr>
        <w:jc w:val="both"/>
        <w:rPr>
          <w:rFonts w:cs="Courier New" w:hAnsi="Courier New" w:ascii="Courier New"/>
          <w:lang w:val="hr-HR"/>
        </w:rPr>
      </w:pPr>
      <w:r>
        <w:rPr>
          <w:rFonts w:cs="Courier New" w:hAnsi="Courier New" w:ascii="Courier New"/>
          <w:lang w:val="hr-HR"/>
        </w:rPr>
        <w:t xml:space="preserve">S time u sveuzi ističe se daje </w:t>
      </w:r>
      <w:r w:rsidR="0029689D">
        <w:rPr>
          <w:rFonts w:cs="Courier New" w:hAnsi="Courier New" w:ascii="Courier New"/>
          <w:lang w:val="hr-HR"/>
        </w:rPr>
        <w:t xml:space="preserve">utvrđen ukupan iznos dugovanja dužnika – </w:t>
      </w:r>
      <w:r w:rsidR="0088540E">
        <w:rPr>
          <w:rFonts w:cs="Courier New" w:hAnsi="Courier New" w:ascii="Courier New"/>
          <w:lang w:val="hr-HR"/>
        </w:rPr>
        <w:t>Šivanol</w:t>
      </w:r>
      <w:r w:rsidR="0029689D">
        <w:rPr>
          <w:rFonts w:cs="Courier New" w:hAnsi="Courier New" w:ascii="Courier New"/>
          <w:lang w:val="hr-HR"/>
        </w:rPr>
        <w:t xml:space="preserve"> d.o.o. u ukupnom iznosu od </w:t>
      </w:r>
      <w:r w:rsidR="0029689D" w:rsidRPr="00730966">
        <w:rPr>
          <w:rFonts w:cs="Courier New" w:hAnsi="Courier New" w:ascii="Courier New"/>
          <w:b/>
          <w:lang w:val="hr-HR"/>
        </w:rPr>
        <w:t xml:space="preserve">HRK </w:t>
      </w:r>
      <w:r w:rsidR="0088540E" w:rsidRPr="00730966">
        <w:rPr>
          <w:rFonts w:cs="Courier New" w:hAnsi="Courier New" w:ascii="Courier New"/>
          <w:b/>
          <w:lang w:val="hr-HR"/>
        </w:rPr>
        <w:t>2.065.511,32</w:t>
      </w:r>
      <w:r w:rsidR="0088540E">
        <w:rPr>
          <w:rFonts w:cs="Courier New" w:hAnsi="Courier New" w:ascii="Courier New"/>
          <w:lang w:val="hr-HR"/>
        </w:rPr>
        <w:t>.</w:t>
      </w:r>
    </w:p>
    <w:p w:rsidRDefault="00C011A3" w:rsidP="00E62874" w:rsidR="00C011A3">
      <w:pPr>
        <w:jc w:val="both"/>
        <w:rPr>
          <w:rFonts w:cs="Courier New" w:hAnsi="Courier New" w:ascii="Courier New"/>
          <w:lang w:val="hr-HR"/>
        </w:rPr>
      </w:pPr>
    </w:p>
    <w:p w:rsidRDefault="00C011A3" w:rsidP="00E62874" w:rsidR="00C011A3">
      <w:pPr>
        <w:jc w:val="both"/>
        <w:rPr>
          <w:rFonts w:cs="Courier New" w:hAnsi="Courier New" w:ascii="Courier New"/>
          <w:lang w:val="hr-HR"/>
        </w:rPr>
      </w:pPr>
      <w:r>
        <w:rPr>
          <w:rFonts w:cs="Courier New" w:hAnsi="Courier New" w:ascii="Courier New"/>
          <w:lang w:val="hr-HR"/>
        </w:rPr>
        <w:t xml:space="preserve">U ukupnom iznosu prijavljenih tražbina od HRK </w:t>
      </w:r>
      <w:r w:rsidRPr="0088540E">
        <w:rPr>
          <w:rFonts w:cs="Courier New" w:hAnsi="Courier New" w:ascii="Courier New"/>
          <w:lang w:val="hr-HR"/>
        </w:rPr>
        <w:t>2.065.511,32</w:t>
      </w:r>
      <w:r w:rsidR="001732CC">
        <w:rPr>
          <w:rFonts w:cs="Courier New" w:hAnsi="Courier New" w:ascii="Courier New"/>
          <w:lang w:val="hr-HR"/>
        </w:rPr>
        <w:t xml:space="preserve"> </w:t>
      </w:r>
      <w:r>
        <w:rPr>
          <w:rFonts w:cs="Courier New" w:hAnsi="Courier New" w:ascii="Courier New"/>
          <w:lang w:val="hr-HR"/>
        </w:rPr>
        <w:t xml:space="preserve">za sklapanjae predstečajne nagodbe u postupku pred FINA-om su glasali vjerovnici koji drže tražbine u ukupnom iznosu od HRK </w:t>
      </w:r>
      <w:r w:rsidRPr="00C011A3">
        <w:rPr>
          <w:rFonts w:cs="Courier New" w:hAnsi="Courier New" w:ascii="Courier New"/>
          <w:lang w:val="hr-HR"/>
        </w:rPr>
        <w:t>1.830.209,93, a što predstavlja 88,61% od ukupnog iznosa prijavljnih tražbina.</w:t>
      </w:r>
      <w:r w:rsidRPr="003515D4">
        <w:rPr>
          <w:rFonts w:cs="Courier New" w:hAnsi="Courier New" w:ascii="Courier New"/>
          <w:lang w:val="hr-HR"/>
        </w:rPr>
        <w:t xml:space="preserve"> S druge strane, vjerovnici </w:t>
      </w:r>
      <w:r w:rsidR="003515D4" w:rsidRPr="003515D4">
        <w:rPr>
          <w:rFonts w:cs="Courier New" w:hAnsi="Courier New" w:ascii="Courier New"/>
          <w:lang w:val="hr-HR"/>
        </w:rPr>
        <w:t xml:space="preserve">koji drže tražbine u ukupnom iznosu od HRK </w:t>
      </w:r>
      <w:r w:rsidR="003515D4" w:rsidRPr="003515D4">
        <w:rPr>
          <w:rFonts w:cs="Courier New" w:hAnsi="Courier New" w:ascii="Courier New"/>
          <w:lang w:val="hr-HR"/>
        </w:rPr>
        <w:lastRenderedPageBreak/>
        <w:t>235.301,39 glasali su protiv sklapanja predstečajne nagodbe pred FINA-om, a što čini 11,39% ukupnog iznosa svih tražbina.</w:t>
      </w:r>
    </w:p>
    <w:p w:rsidRDefault="00396FC9" w:rsidP="00E62874" w:rsidR="00396FC9">
      <w:pPr>
        <w:jc w:val="both"/>
        <w:rPr>
          <w:rFonts w:cs="Courier New" w:hAnsi="Courier New" w:ascii="Courier New"/>
          <w:lang w:val="hr-HR"/>
        </w:rPr>
      </w:pPr>
    </w:p>
    <w:p w:rsidRDefault="001379CA" w:rsidP="00E62874" w:rsidR="0029689D">
      <w:pPr>
        <w:jc w:val="both"/>
        <w:rPr>
          <w:rFonts w:cs="Courier New" w:hAnsi="Courier New" w:ascii="Courier New"/>
          <w:lang w:val="hr-HR"/>
        </w:rPr>
      </w:pPr>
      <w:r w:rsidRPr="001379CA">
        <w:rPr>
          <w:rFonts w:cs="Courier New" w:hAnsi="Courier New" w:ascii="Courier New"/>
          <w:b/>
          <w:lang w:val="hr-HR"/>
        </w:rPr>
        <w:t>III</w:t>
      </w:r>
      <w:r>
        <w:rPr>
          <w:rFonts w:cs="Courier New" w:hAnsi="Courier New" w:ascii="Courier New"/>
          <w:lang w:val="hr-HR"/>
        </w:rPr>
        <w:tab/>
        <w:t>Ugovo</w:t>
      </w:r>
      <w:r w:rsidR="0029689D">
        <w:rPr>
          <w:rFonts w:cs="Courier New" w:hAnsi="Courier New" w:ascii="Courier New"/>
          <w:lang w:val="hr-HR"/>
        </w:rPr>
        <w:t>rne strane su</w:t>
      </w:r>
      <w:r>
        <w:rPr>
          <w:rFonts w:cs="Courier New" w:hAnsi="Courier New" w:ascii="Courier New"/>
          <w:lang w:val="hr-HR"/>
        </w:rPr>
        <w:t>glasne su da ovom nagodbom sklop</w:t>
      </w:r>
      <w:r w:rsidR="0029689D">
        <w:rPr>
          <w:rFonts w:cs="Courier New" w:hAnsi="Courier New" w:ascii="Courier New"/>
          <w:lang w:val="hr-HR"/>
        </w:rPr>
        <w:t>ljenom pred Trgovačkim sudom Zagreb, ne dolazi do novacije obveze dužnika prema svakom pojedinom vjerovniku, već, osim ako nije drugačije ugovoreno, Ugovorne strane dogovaraju drugačije rokove i način otplate dugovanja dužnika prema vjerovncima.</w:t>
      </w:r>
    </w:p>
    <w:p w:rsidRDefault="001379CA" w:rsidP="00E62874" w:rsidR="001379CA" w:rsidRPr="001379CA">
      <w:pPr>
        <w:jc w:val="both"/>
        <w:rPr>
          <w:rFonts w:cs="Courier New" w:hAnsi="Courier New" w:ascii="Courier New"/>
          <w:b/>
          <w:lang w:val="hr-HR"/>
        </w:rPr>
      </w:pPr>
    </w:p>
    <w:p w:rsidRDefault="009E52FB" w:rsidP="009E52FB" w:rsidR="009E52FB">
      <w:pPr>
        <w:jc w:val="both"/>
        <w:rPr>
          <w:rFonts w:cs="Courier New" w:hAnsi="Courier New" w:ascii="Courier New"/>
          <w:lang w:val="hr-HR"/>
        </w:rPr>
      </w:pPr>
      <w:r>
        <w:rPr>
          <w:rFonts w:cs="Courier New" w:hAnsi="Courier New" w:ascii="Courier New"/>
          <w:b/>
          <w:lang w:val="hr-HR"/>
        </w:rPr>
        <w:t>I</w:t>
      </w:r>
      <w:r w:rsidRPr="003515D4">
        <w:rPr>
          <w:rFonts w:cs="Courier New" w:hAnsi="Courier New" w:ascii="Courier New"/>
          <w:b/>
          <w:lang w:val="hr-HR"/>
        </w:rPr>
        <w:t>V</w:t>
      </w:r>
      <w:r>
        <w:rPr>
          <w:rFonts w:cs="Courier New" w:hAnsi="Courier New" w:ascii="Courier New"/>
          <w:lang w:val="hr-HR"/>
        </w:rPr>
        <w:tab/>
        <w:t>Niže u tekstu navode se tablice s vjerovnicima razvrstanim u skupine i to s utvrđenim iznosima glavnica tražbina, kao i iznosom za otpis glavnice, te preostalim iznosom za isplatu nakon otpisa:</w:t>
      </w:r>
    </w:p>
    <w:p w:rsidRDefault="009E52FB" w:rsidP="009E52FB" w:rsidR="009E52FB">
      <w:pPr>
        <w:jc w:val="both"/>
        <w:rPr>
          <w:rFonts w:cs="Courier New" w:hAnsi="Courier New" w:ascii="Courier New"/>
          <w:b/>
          <w:lang w:val="hr-HR"/>
        </w:rPr>
      </w:pPr>
    </w:p>
    <w:p w:rsidRDefault="009E52FB" w:rsidP="009E52FB" w:rsidR="009E52FB" w:rsidRPr="0088540E">
      <w:pPr>
        <w:jc w:val="both"/>
        <w:rPr>
          <w:rFonts w:cs="Courier New" w:hAnsi="Courier New" w:ascii="Courier New"/>
          <w:b/>
          <w:lang w:val="hr-HR"/>
        </w:rPr>
      </w:pPr>
      <w:r w:rsidRPr="0088540E">
        <w:rPr>
          <w:rFonts w:cs="Courier New" w:hAnsi="Courier New" w:ascii="Courier New"/>
          <w:b/>
          <w:lang w:val="hr-HR"/>
        </w:rPr>
        <w:t xml:space="preserve">1. SKUPINA: TIJELA JAVNE UPRAVE I TRGOVAČKA DRUŠTVA U VEĆINSKOM DRŽAVNOM VLASNIŠTVU </w:t>
      </w:r>
    </w:p>
    <w:p w:rsidRDefault="009E52FB" w:rsidP="009E52FB" w:rsidR="009E52FB">
      <w:pPr>
        <w:jc w:val="both"/>
        <w:rPr>
          <w:rFonts w:cs="Courier New" w:hAnsi="Courier New" w:ascii="Courier New"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78"/>
        <w:gridCol w:w="1586"/>
        <w:gridCol w:w="1818"/>
        <w:gridCol w:w="1632"/>
        <w:gridCol w:w="1632"/>
        <w:gridCol w:w="1650"/>
      </w:tblGrid>
      <w:tr w:rsidTr="009E52FB" w:rsidR="009E52FB" w:rsidRPr="003515D4">
        <w:trPr>
          <w:tblHeader/>
        </w:trPr>
        <w:tc>
          <w:tcPr>
            <w:tcW w:type="dxa" w:w="1078"/>
            <w:shd w:fill="auto" w:color="auto" w:val="pct5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RBR</w:t>
            </w:r>
          </w:p>
        </w:tc>
        <w:tc>
          <w:tcPr>
            <w:tcW w:type="dxa" w:w="1586"/>
            <w:shd w:fill="auto" w:color="auto" w:val="pct5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OIB</w:t>
            </w:r>
          </w:p>
        </w:tc>
        <w:tc>
          <w:tcPr>
            <w:tcW w:type="dxa" w:w="1818"/>
            <w:shd w:fill="auto" w:color="auto" w:val="pct5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NAZIV VJEROVNIKA</w:t>
            </w:r>
          </w:p>
        </w:tc>
        <w:tc>
          <w:tcPr>
            <w:tcW w:type="dxa" w:w="1632"/>
            <w:shd w:fill="auto" w:color="auto" w:val="pct5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UTVRĐENI IZNOS GLAVNICE</w:t>
            </w:r>
          </w:p>
        </w:tc>
        <w:tc>
          <w:tcPr>
            <w:tcW w:type="dxa" w:w="1632"/>
            <w:shd w:fill="auto" w:color="auto" w:val="pct5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OTPIS GLAVNICE</w:t>
            </w:r>
          </w:p>
        </w:tc>
        <w:tc>
          <w:tcPr>
            <w:tcW w:type="dxa" w:w="1650"/>
            <w:shd w:fill="auto" w:color="auto" w:val="pct5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PREOSTALO ZA ISPLATU GLAVNICE</w:t>
            </w:r>
          </w:p>
        </w:tc>
      </w:tr>
      <w:tr w:rsidTr="00891264" w:rsidR="009E52FB" w:rsidRPr="003515D4">
        <w:tc>
          <w:tcPr>
            <w:tcW w:type="dxa" w:w="1078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1.</w:t>
            </w:r>
          </w:p>
        </w:tc>
        <w:tc>
          <w:tcPr>
            <w:tcW w:type="dxa" w:w="1586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85828625994</w:t>
            </w:r>
          </w:p>
        </w:tc>
        <w:tc>
          <w:tcPr>
            <w:tcW w:type="dxa" w:w="1818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Fond za zaštitu okoliša i energetsku učinkovitost</w:t>
            </w:r>
          </w:p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662,22</w:t>
            </w:r>
          </w:p>
        </w:tc>
        <w:tc>
          <w:tcPr>
            <w:tcW w:type="dxa" w:w="1632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0,00</w:t>
            </w:r>
          </w:p>
        </w:tc>
        <w:tc>
          <w:tcPr>
            <w:tcW w:type="dxa" w:w="1650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662,22</w:t>
            </w:r>
          </w:p>
        </w:tc>
      </w:tr>
      <w:tr w:rsidTr="00891264" w:rsidR="009E52FB" w:rsidRPr="003515D4">
        <w:tc>
          <w:tcPr>
            <w:tcW w:type="dxa" w:w="1078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2.</w:t>
            </w:r>
          </w:p>
        </w:tc>
        <w:tc>
          <w:tcPr>
            <w:tcW w:type="dxa" w:w="1586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61817894937</w:t>
            </w:r>
          </w:p>
        </w:tc>
        <w:tc>
          <w:tcPr>
            <w:tcW w:type="dxa" w:w="1818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Grad Zagreb</w:t>
            </w:r>
          </w:p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3.851,91</w:t>
            </w:r>
          </w:p>
        </w:tc>
        <w:tc>
          <w:tcPr>
            <w:tcW w:type="dxa" w:w="1632"/>
          </w:tcPr>
          <w:p w:rsidRDefault="009E52FB" w:rsidP="00891264" w:rsidR="009E52FB" w:rsidRPr="003515D4">
            <w:pPr>
              <w:rPr>
                <w:sz w:val="16"/>
                <w:szCs w:val="16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0,00</w:t>
            </w:r>
          </w:p>
        </w:tc>
        <w:tc>
          <w:tcPr>
            <w:tcW w:type="dxa" w:w="1650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3.851,91</w:t>
            </w:r>
          </w:p>
        </w:tc>
      </w:tr>
      <w:tr w:rsidTr="00891264" w:rsidR="009E52FB" w:rsidRPr="003515D4">
        <w:tc>
          <w:tcPr>
            <w:tcW w:type="dxa" w:w="1078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3.</w:t>
            </w:r>
          </w:p>
        </w:tc>
        <w:tc>
          <w:tcPr>
            <w:tcW w:type="dxa" w:w="1586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68419124305</w:t>
            </w:r>
          </w:p>
        </w:tc>
        <w:tc>
          <w:tcPr>
            <w:tcW w:type="dxa" w:w="1818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Hrv.radio televizija</w:t>
            </w:r>
          </w:p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1.188,06</w:t>
            </w:r>
          </w:p>
        </w:tc>
        <w:tc>
          <w:tcPr>
            <w:tcW w:type="dxa" w:w="1632"/>
          </w:tcPr>
          <w:p w:rsidRDefault="009E52FB" w:rsidP="00891264" w:rsidR="009E52FB" w:rsidRPr="003515D4">
            <w:pPr>
              <w:rPr>
                <w:sz w:val="16"/>
                <w:szCs w:val="16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0,00</w:t>
            </w:r>
          </w:p>
        </w:tc>
        <w:tc>
          <w:tcPr>
            <w:tcW w:type="dxa" w:w="1650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1.188,06</w:t>
            </w:r>
          </w:p>
        </w:tc>
      </w:tr>
      <w:tr w:rsidTr="00891264" w:rsidR="009E52FB" w:rsidRPr="003515D4">
        <w:tc>
          <w:tcPr>
            <w:tcW w:type="dxa" w:w="1078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4.</w:t>
            </w:r>
          </w:p>
        </w:tc>
        <w:tc>
          <w:tcPr>
            <w:tcW w:type="dxa" w:w="1586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69693144506</w:t>
            </w:r>
          </w:p>
        </w:tc>
        <w:tc>
          <w:tcPr>
            <w:tcW w:type="dxa" w:w="1818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Hrvatske šume d.o.o. </w:t>
            </w:r>
          </w:p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22.005,57</w:t>
            </w:r>
          </w:p>
        </w:tc>
        <w:tc>
          <w:tcPr>
            <w:tcW w:type="dxa" w:w="1632"/>
          </w:tcPr>
          <w:p w:rsidRDefault="009E52FB" w:rsidP="00891264" w:rsidR="009E52FB" w:rsidRPr="003515D4">
            <w:pPr>
              <w:rPr>
                <w:sz w:val="16"/>
                <w:szCs w:val="16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0,00</w:t>
            </w:r>
          </w:p>
        </w:tc>
        <w:tc>
          <w:tcPr>
            <w:tcW w:type="dxa" w:w="1650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22.005,57</w:t>
            </w:r>
          </w:p>
        </w:tc>
      </w:tr>
      <w:tr w:rsidTr="00891264" w:rsidR="009E52FB" w:rsidRPr="003515D4">
        <w:tc>
          <w:tcPr>
            <w:tcW w:type="dxa" w:w="1078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5.</w:t>
            </w:r>
          </w:p>
        </w:tc>
        <w:tc>
          <w:tcPr>
            <w:tcW w:type="dxa" w:w="1586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18683136487</w:t>
            </w:r>
          </w:p>
        </w:tc>
        <w:tc>
          <w:tcPr>
            <w:tcW w:type="dxa" w:w="1818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Min.Financija, Porezna Uprava</w:t>
            </w:r>
          </w:p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816.024,52</w:t>
            </w:r>
          </w:p>
        </w:tc>
        <w:tc>
          <w:tcPr>
            <w:tcW w:type="dxa" w:w="1632"/>
          </w:tcPr>
          <w:p w:rsidRDefault="009E52FB" w:rsidP="00891264" w:rsidR="009E52FB" w:rsidRPr="003515D4">
            <w:pPr>
              <w:rPr>
                <w:sz w:val="16"/>
                <w:szCs w:val="16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0,00</w:t>
            </w:r>
          </w:p>
        </w:tc>
        <w:tc>
          <w:tcPr>
            <w:tcW w:type="dxa" w:w="1650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816.024,52</w:t>
            </w:r>
          </w:p>
        </w:tc>
      </w:tr>
      <w:tr w:rsidTr="00891264" w:rsidR="009E52FB" w:rsidRPr="003515D4">
        <w:tc>
          <w:tcPr>
            <w:tcW w:type="dxa" w:w="1078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6.</w:t>
            </w:r>
          </w:p>
        </w:tc>
        <w:tc>
          <w:tcPr>
            <w:tcW w:type="dxa" w:w="1586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85584865987</w:t>
            </w:r>
          </w:p>
        </w:tc>
        <w:tc>
          <w:tcPr>
            <w:tcW w:type="dxa" w:w="1818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Zagrebački holding d.o.o. – Zagrebački velesajam</w:t>
            </w:r>
          </w:p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7.104,60</w:t>
            </w:r>
          </w:p>
        </w:tc>
        <w:tc>
          <w:tcPr>
            <w:tcW w:type="dxa" w:w="1632"/>
          </w:tcPr>
          <w:p w:rsidRDefault="009E52FB" w:rsidP="00891264" w:rsidR="009E52FB" w:rsidRPr="003515D4">
            <w:pPr>
              <w:rPr>
                <w:sz w:val="16"/>
                <w:szCs w:val="16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0,00</w:t>
            </w:r>
          </w:p>
        </w:tc>
        <w:tc>
          <w:tcPr>
            <w:tcW w:type="dxa" w:w="1650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sz w:val="16"/>
                <w:szCs w:val="16"/>
                <w:lang w:val="hr-HR"/>
              </w:rPr>
              <w:t>7.104,60</w:t>
            </w:r>
          </w:p>
        </w:tc>
      </w:tr>
      <w:tr w:rsidTr="00891264" w:rsidR="009E52FB" w:rsidRPr="003515D4">
        <w:tc>
          <w:tcPr>
            <w:tcW w:type="dxa" w:w="1078"/>
          </w:tcPr>
          <w:p w:rsidRDefault="009E52FB" w:rsidP="00891264" w:rsidR="009E52FB" w:rsidRPr="003515D4">
            <w:pPr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</w:p>
        </w:tc>
        <w:tc>
          <w:tcPr>
            <w:tcW w:type="dxa" w:w="1586"/>
          </w:tcPr>
          <w:p w:rsidRDefault="009E52FB" w:rsidP="00891264" w:rsidR="009E52FB" w:rsidRPr="003515D4">
            <w:pPr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</w:p>
        </w:tc>
        <w:tc>
          <w:tcPr>
            <w:tcW w:type="dxa" w:w="1818"/>
          </w:tcPr>
          <w:p w:rsidRDefault="009E52FB" w:rsidP="00891264" w:rsidR="009E52FB" w:rsidRPr="003515D4">
            <w:pPr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UKUPNO:</w:t>
            </w:r>
          </w:p>
        </w:tc>
        <w:tc>
          <w:tcPr>
            <w:tcW w:type="dxa" w:w="1632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850.836,88</w:t>
            </w:r>
          </w:p>
        </w:tc>
        <w:tc>
          <w:tcPr>
            <w:tcW w:type="dxa" w:w="1632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0,00</w:t>
            </w:r>
          </w:p>
        </w:tc>
        <w:tc>
          <w:tcPr>
            <w:tcW w:type="dxa" w:w="1650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850.836,88</w:t>
            </w:r>
          </w:p>
        </w:tc>
      </w:tr>
    </w:tbl>
    <w:p w:rsidRDefault="009E52FB" w:rsidP="009E52FB" w:rsidR="009E52FB">
      <w:pPr>
        <w:jc w:val="both"/>
        <w:rPr>
          <w:rFonts w:cs="Courier New" w:hAnsi="Courier New" w:ascii="Courier New"/>
          <w:b/>
          <w:lang w:val="hr-HR"/>
        </w:rPr>
      </w:pPr>
    </w:p>
    <w:p w:rsidRDefault="009E52FB" w:rsidP="009E52FB" w:rsidR="009E52FB">
      <w:pPr>
        <w:jc w:val="both"/>
        <w:rPr>
          <w:rFonts w:cs="Courier New" w:hAnsi="Courier New" w:ascii="Courier New"/>
          <w:b/>
          <w:lang w:val="hr-HR"/>
        </w:rPr>
      </w:pPr>
      <w:r>
        <w:rPr>
          <w:rFonts w:cs="Courier New" w:hAnsi="Courier New" w:ascii="Courier New"/>
          <w:b/>
          <w:lang w:val="hr-HR"/>
        </w:rPr>
        <w:t>2</w:t>
      </w:r>
      <w:r w:rsidRPr="0088540E">
        <w:rPr>
          <w:rFonts w:cs="Courier New" w:hAnsi="Courier New" w:ascii="Courier New"/>
          <w:b/>
          <w:lang w:val="hr-HR"/>
        </w:rPr>
        <w:t xml:space="preserve">. SKUPINA: </w:t>
      </w:r>
      <w:r w:rsidRPr="00E62874">
        <w:rPr>
          <w:rFonts w:cs="Courier New" w:hAnsi="Courier New" w:ascii="Courier New"/>
          <w:b/>
          <w:lang w:val="hr-HR"/>
        </w:rPr>
        <w:t>FINANCIJSKE INSTITUCIJE</w:t>
      </w:r>
    </w:p>
    <w:p w:rsidRDefault="009E52FB" w:rsidP="009E52FB" w:rsidR="009E52FB">
      <w:pPr>
        <w:jc w:val="both"/>
        <w:rPr>
          <w:rFonts w:cs="Courier New" w:hAnsi="Courier New" w:ascii="Courier New"/>
          <w:b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78"/>
        <w:gridCol w:w="1586"/>
        <w:gridCol w:w="1818"/>
        <w:gridCol w:w="1632"/>
        <w:gridCol w:w="1632"/>
        <w:gridCol w:w="1650"/>
      </w:tblGrid>
      <w:tr w:rsidTr="00891264" w:rsidR="009E52FB" w:rsidRPr="003515D4">
        <w:tc>
          <w:tcPr>
            <w:tcW w:type="dxa" w:w="1078"/>
            <w:shd w:fill="auto" w:color="auto" w:val="pct5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RBR</w:t>
            </w:r>
          </w:p>
        </w:tc>
        <w:tc>
          <w:tcPr>
            <w:tcW w:type="dxa" w:w="1586"/>
            <w:shd w:fill="auto" w:color="auto" w:val="pct5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OIB</w:t>
            </w:r>
          </w:p>
        </w:tc>
        <w:tc>
          <w:tcPr>
            <w:tcW w:type="dxa" w:w="1818"/>
            <w:shd w:fill="auto" w:color="auto" w:val="pct5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NAZIV VJEROVNIKA</w:t>
            </w:r>
          </w:p>
        </w:tc>
        <w:tc>
          <w:tcPr>
            <w:tcW w:type="dxa" w:w="1632"/>
            <w:shd w:fill="auto" w:color="auto" w:val="pct5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UTVRĐENI IZNOS GLAVNICE</w:t>
            </w:r>
          </w:p>
        </w:tc>
        <w:tc>
          <w:tcPr>
            <w:tcW w:type="dxa" w:w="1632"/>
            <w:shd w:fill="auto" w:color="auto" w:val="pct5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OTPIS GLAVNICE</w:t>
            </w:r>
          </w:p>
        </w:tc>
        <w:tc>
          <w:tcPr>
            <w:tcW w:type="dxa" w:w="1650"/>
            <w:shd w:fill="auto" w:color="auto" w:val="pct5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PREOSTALO ZA ISPLATU GLAVNICE</w:t>
            </w:r>
          </w:p>
        </w:tc>
      </w:tr>
      <w:tr w:rsidTr="00891264" w:rsidR="009E52FB" w:rsidRPr="003515D4">
        <w:tc>
          <w:tcPr>
            <w:tcW w:type="dxa" w:w="1078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sz w:val="12"/>
                <w:szCs w:val="12"/>
                <w:lang w:val="hr-HR"/>
              </w:rPr>
              <w:t>1</w:t>
            </w: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.</w:t>
            </w:r>
          </w:p>
        </w:tc>
        <w:tc>
          <w:tcPr>
            <w:tcW w:type="dxa" w:w="1586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14036333877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Hypo Alpe-Adria-Bank d.d.</w:t>
            </w:r>
          </w:p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99.890,97</w:t>
            </w: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0,00</w:t>
            </w:r>
          </w:p>
        </w:tc>
        <w:tc>
          <w:tcPr>
            <w:tcW w:type="dxa" w:w="1650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99.890,97</w:t>
            </w:r>
          </w:p>
        </w:tc>
      </w:tr>
      <w:tr w:rsidTr="00891264" w:rsidR="009E52FB" w:rsidRPr="003515D4">
        <w:tc>
          <w:tcPr>
            <w:tcW w:type="dxa" w:w="1078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18736141210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Unicredit Leasing Croatia d.o.o.</w:t>
            </w:r>
          </w:p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lastRenderedPageBreak/>
              <w:t>30.451,99</w:t>
            </w: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0,00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30.451,99</w:t>
            </w:r>
          </w:p>
        </w:tc>
      </w:tr>
      <w:tr w:rsidTr="00891264" w:rsidR="009E52FB" w:rsidRPr="003515D4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818"/>
          </w:tcPr>
          <w:p w:rsidRDefault="009E52FB" w:rsidP="00891264" w:rsidR="009E52FB" w:rsidRPr="00265081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265081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UKUPNO</w:t>
            </w:r>
          </w:p>
        </w:tc>
        <w:tc>
          <w:tcPr>
            <w:tcW w:type="dxa" w:w="1632"/>
          </w:tcPr>
          <w:p w:rsidRDefault="009E52FB" w:rsidP="00891264" w:rsidR="009E52FB" w:rsidRPr="00265081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265081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130.342,96</w:t>
            </w:r>
          </w:p>
        </w:tc>
        <w:tc>
          <w:tcPr>
            <w:tcW w:type="dxa" w:w="1632"/>
          </w:tcPr>
          <w:p w:rsidRDefault="009E52FB" w:rsidP="00891264" w:rsidR="009E52FB" w:rsidRPr="00265081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265081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0,00</w:t>
            </w:r>
          </w:p>
        </w:tc>
        <w:tc>
          <w:tcPr>
            <w:tcW w:type="dxa" w:w="1650"/>
          </w:tcPr>
          <w:p w:rsidRDefault="009E52FB" w:rsidP="00891264" w:rsidR="009E52FB" w:rsidRPr="00265081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265081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130.342,96</w:t>
            </w:r>
          </w:p>
        </w:tc>
      </w:tr>
    </w:tbl>
    <w:p w:rsidRDefault="009E52FB" w:rsidP="009E52FB" w:rsidR="009E52FB">
      <w:pPr>
        <w:jc w:val="both"/>
        <w:rPr>
          <w:rFonts w:cs="Courier New" w:hAnsi="Courier New" w:ascii="Courier New"/>
          <w:b/>
          <w:lang w:val="hr-HR"/>
        </w:rPr>
      </w:pPr>
    </w:p>
    <w:p w:rsidRDefault="009E52FB" w:rsidP="009E52FB" w:rsidR="009E52FB">
      <w:pPr>
        <w:jc w:val="both"/>
        <w:rPr>
          <w:rFonts w:cs="Courier New" w:hAnsi="Courier New" w:ascii="Courier New"/>
          <w:b/>
          <w:lang w:val="hr-HR"/>
        </w:rPr>
      </w:pPr>
      <w:r>
        <w:rPr>
          <w:rFonts w:cs="Courier New" w:hAnsi="Courier New" w:ascii="Courier New"/>
          <w:b/>
          <w:lang w:val="hr-HR"/>
        </w:rPr>
        <w:t>3</w:t>
      </w:r>
      <w:r w:rsidRPr="0088540E">
        <w:rPr>
          <w:rFonts w:cs="Courier New" w:hAnsi="Courier New" w:ascii="Courier New"/>
          <w:b/>
          <w:lang w:val="hr-HR"/>
        </w:rPr>
        <w:t xml:space="preserve">. SKUPINA: </w:t>
      </w:r>
      <w:r>
        <w:rPr>
          <w:rFonts w:cs="Courier New" w:hAnsi="Courier New" w:ascii="Courier New"/>
          <w:b/>
          <w:lang w:val="hr-HR"/>
        </w:rPr>
        <w:t>OSTALI VJEROVNICI</w:t>
      </w:r>
    </w:p>
    <w:p w:rsidRDefault="009E52FB" w:rsidP="009E52FB" w:rsidR="009E52FB">
      <w:pPr>
        <w:jc w:val="both"/>
        <w:rPr>
          <w:rFonts w:cs="Courier New" w:hAnsi="Courier New" w:ascii="Courier New"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78"/>
        <w:gridCol w:w="1586"/>
        <w:gridCol w:w="1818"/>
        <w:gridCol w:w="1632"/>
        <w:gridCol w:w="1632"/>
        <w:gridCol w:w="1650"/>
      </w:tblGrid>
      <w:tr w:rsidTr="00891264" w:rsidR="009E52FB" w:rsidRPr="003515D4">
        <w:trPr>
          <w:tblHeader/>
        </w:trPr>
        <w:tc>
          <w:tcPr>
            <w:tcW w:type="dxa" w:w="1078"/>
            <w:shd w:fill="auto" w:color="auto" w:val="pct5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RBR</w:t>
            </w:r>
          </w:p>
        </w:tc>
        <w:tc>
          <w:tcPr>
            <w:tcW w:type="dxa" w:w="1586"/>
            <w:shd w:fill="auto" w:color="auto" w:val="pct5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OIB</w:t>
            </w:r>
          </w:p>
        </w:tc>
        <w:tc>
          <w:tcPr>
            <w:tcW w:type="dxa" w:w="1818"/>
            <w:shd w:fill="auto" w:color="auto" w:val="pct5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NAZIV VJEROVNIKA</w:t>
            </w:r>
          </w:p>
        </w:tc>
        <w:tc>
          <w:tcPr>
            <w:tcW w:type="dxa" w:w="1632"/>
            <w:shd w:fill="auto" w:color="auto" w:val="pct5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UTVRĐENI IZNOS GLAVNICE</w:t>
            </w:r>
          </w:p>
        </w:tc>
        <w:tc>
          <w:tcPr>
            <w:tcW w:type="dxa" w:w="1632"/>
            <w:shd w:fill="auto" w:color="auto" w:val="pct5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OTPIS GLAVNICE</w:t>
            </w:r>
          </w:p>
        </w:tc>
        <w:tc>
          <w:tcPr>
            <w:tcW w:type="dxa" w:w="1650"/>
            <w:shd w:fill="auto" w:color="auto" w:val="pct5"/>
          </w:tcPr>
          <w:p w:rsidRDefault="009E52FB" w:rsidP="00891264" w:rsidR="009E52FB" w:rsidRPr="003515D4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3515D4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PREOSTALO ZA ISPLATU GLAVNICE</w:t>
            </w:r>
          </w:p>
        </w:tc>
      </w:tr>
      <w:tr w:rsidTr="00891264" w:rsidR="009E52FB" w:rsidRPr="008A0279">
        <w:tc>
          <w:tcPr>
            <w:tcW w:type="dxa" w:w="1078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 w:rsidRPr="008A0279">
              <w:rPr>
                <w:rFonts w:cs="Courier New" w:hAnsi="Courier New" w:ascii="Courier New"/>
                <w:sz w:val="12"/>
                <w:szCs w:val="12"/>
                <w:lang w:val="hr-HR"/>
              </w:rPr>
              <w:t>1</w:t>
            </w: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.</w:t>
            </w:r>
          </w:p>
        </w:tc>
        <w:tc>
          <w:tcPr>
            <w:tcW w:type="dxa" w:w="1586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90506653109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Biroval d.o.o.</w:t>
            </w:r>
          </w:p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4.801,64</w:t>
            </w: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1.440,50</w:t>
            </w:r>
          </w:p>
        </w:tc>
        <w:tc>
          <w:tcPr>
            <w:tcW w:type="dxa" w:w="1650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3.361,14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91179871873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Branko Peroš</w:t>
            </w:r>
          </w:p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281.683,52</w:t>
            </w: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0,00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281.683,52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84596041174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Cargo partner d.o.o.</w:t>
            </w:r>
          </w:p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3.535,42</w:t>
            </w:r>
          </w:p>
        </w:tc>
        <w:tc>
          <w:tcPr>
            <w:tcW w:type="dxa" w:w="1632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1.060,63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2.474,79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4.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56439228917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Cronip d.o.o.</w:t>
            </w:r>
          </w:p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5.240,08</w:t>
            </w:r>
          </w:p>
        </w:tc>
        <w:tc>
          <w:tcPr>
            <w:tcW w:type="dxa" w:w="1632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1.572,03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3.668,05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50896521418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D-Graf d.o.o.</w:t>
            </w:r>
          </w:p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2.214,00</w:t>
            </w:r>
          </w:p>
        </w:tc>
        <w:tc>
          <w:tcPr>
            <w:tcW w:type="dxa" w:w="1632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664,20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1.549,80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6.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09735682982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Elektrolux d.o.o.</w:t>
            </w:r>
          </w:p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1.872,22</w:t>
            </w:r>
          </w:p>
        </w:tc>
        <w:tc>
          <w:tcPr>
            <w:tcW w:type="dxa" w:w="1632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561,67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1.310,55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7.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47557646720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Fiducia d.o.o.</w:t>
            </w:r>
          </w:p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2.231,20</w:t>
            </w:r>
          </w:p>
        </w:tc>
        <w:tc>
          <w:tcPr>
            <w:tcW w:type="dxa" w:w="1632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669,36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1.561,84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8.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20355340704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Jelena Pavić</w:t>
            </w:r>
          </w:p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716.741,98</w:t>
            </w:r>
          </w:p>
        </w:tc>
        <w:tc>
          <w:tcPr>
            <w:tcW w:type="dxa" w:w="1632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0,00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716.741,98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37921894508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K.Š. Promet d.o.o.</w:t>
            </w:r>
          </w:p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1.963,58</w:t>
            </w:r>
          </w:p>
        </w:tc>
        <w:tc>
          <w:tcPr>
            <w:tcW w:type="dxa" w:w="1632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589,09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1.374,50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10.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02104479128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Mamar d.o.o.</w:t>
            </w:r>
          </w:p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9.865,20</w:t>
            </w:r>
          </w:p>
        </w:tc>
        <w:tc>
          <w:tcPr>
            <w:tcW w:type="dxa" w:w="1632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2.959,56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6.905,64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11.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28491086971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Mirt Interijeri d.o.o.</w:t>
            </w:r>
          </w:p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2.257,98</w:t>
            </w:r>
          </w:p>
        </w:tc>
        <w:tc>
          <w:tcPr>
            <w:tcW w:type="dxa" w:w="1632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677,40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1.580,58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12.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16109712911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Odvjetnik Ivan Kusalić</w:t>
            </w:r>
          </w:p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8.150,00</w:t>
            </w:r>
          </w:p>
        </w:tc>
        <w:tc>
          <w:tcPr>
            <w:tcW w:type="dxa" w:w="1632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2.445,00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5.705,00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13.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19407280555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Overseas Trade Co Ltd d.o.o.</w:t>
            </w:r>
          </w:p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1.075,59</w:t>
            </w:r>
          </w:p>
        </w:tc>
        <w:tc>
          <w:tcPr>
            <w:tcW w:type="dxa" w:w="1632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322,68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752,91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14.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20485853228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S</w:t>
            </w:r>
            <w:r w:rsidRPr="0029415E">
              <w:rPr>
                <w:rFonts w:cs="Courier New" w:hAnsi="Courier New" w:ascii="Courier New"/>
                <w:sz w:val="12"/>
                <w:szCs w:val="12"/>
                <w:lang w:val="hr-HR"/>
              </w:rPr>
              <w:t>la</w:t>
            </w: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p d.o.o.</w:t>
            </w:r>
          </w:p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9.652,71</w:t>
            </w:r>
          </w:p>
        </w:tc>
        <w:tc>
          <w:tcPr>
            <w:tcW w:type="dxa" w:w="1632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0,00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9.652,71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15.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41610498470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Smid d.o.o.</w:t>
            </w:r>
          </w:p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3.959,31</w:t>
            </w:r>
          </w:p>
        </w:tc>
        <w:tc>
          <w:tcPr>
            <w:tcW w:type="dxa" w:w="1632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0,00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3.959,31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16.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64499130568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Tamago d.o.o.</w:t>
            </w:r>
          </w:p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11.908,00</w:t>
            </w:r>
          </w:p>
        </w:tc>
        <w:tc>
          <w:tcPr>
            <w:tcW w:type="dxa" w:w="1632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0,00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11.908,00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17.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84538965298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Tapecirani namještaj Relax vl. Marica Mitrović</w:t>
            </w: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5.805,60</w:t>
            </w:r>
          </w:p>
        </w:tc>
        <w:tc>
          <w:tcPr>
            <w:tcW w:type="dxa" w:w="1632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1.741,68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4.063,92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18.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35030820101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Triton-Informatika d.o.o.</w:t>
            </w: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5.374,50</w:t>
            </w:r>
          </w:p>
        </w:tc>
        <w:tc>
          <w:tcPr>
            <w:tcW w:type="dxa" w:w="1632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1.612,35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3.762,15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19.</w:t>
            </w: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16070013796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Vincek-Me-Tex d.o.o.</w:t>
            </w:r>
          </w:p>
        </w:tc>
        <w:tc>
          <w:tcPr>
            <w:tcW w:type="dxa" w:w="1632"/>
          </w:tcPr>
          <w:p w:rsidRDefault="009E52FB" w:rsidP="00891264" w:rsidR="009E52FB" w:rsidRPr="008A0279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5.998,95</w:t>
            </w:r>
          </w:p>
        </w:tc>
        <w:tc>
          <w:tcPr>
            <w:tcW w:type="dxa" w:w="1632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1.799,69</w:t>
            </w:r>
          </w:p>
        </w:tc>
        <w:tc>
          <w:tcPr>
            <w:tcW w:type="dxa" w:w="1650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4.199,26</w:t>
            </w:r>
          </w:p>
        </w:tc>
      </w:tr>
      <w:tr w:rsidTr="00891264" w:rsidR="009E52FB">
        <w:tc>
          <w:tcPr>
            <w:tcW w:type="dxa" w:w="107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586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  <w:r>
              <w:rPr>
                <w:rFonts w:cs="Courier New" w:hAnsi="Courier New" w:ascii="Courier New"/>
                <w:sz w:val="12"/>
                <w:szCs w:val="12"/>
                <w:lang w:val="hr-HR"/>
              </w:rPr>
              <w:t>UKUPNO:</w:t>
            </w:r>
          </w:p>
        </w:tc>
        <w:tc>
          <w:tcPr>
            <w:tcW w:type="dxa" w:w="1818"/>
          </w:tcPr>
          <w:p w:rsidRDefault="009E52FB" w:rsidP="00891264" w:rsidR="009E52FB">
            <w:pPr>
              <w:jc w:val="both"/>
              <w:rPr>
                <w:rFonts w:cs="Courier New" w:hAnsi="Courier New" w:ascii="Courier New"/>
                <w:sz w:val="12"/>
                <w:szCs w:val="12"/>
                <w:lang w:val="hr-HR"/>
              </w:rPr>
            </w:pPr>
          </w:p>
        </w:tc>
        <w:tc>
          <w:tcPr>
            <w:tcW w:type="dxa" w:w="1632"/>
          </w:tcPr>
          <w:p w:rsidRDefault="009E52FB" w:rsidP="00891264" w:rsidR="009E52FB" w:rsidRPr="00CC0807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CC0807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1.084.331,48</w:t>
            </w:r>
          </w:p>
        </w:tc>
        <w:tc>
          <w:tcPr>
            <w:tcW w:type="dxa" w:w="1632"/>
          </w:tcPr>
          <w:p w:rsidRDefault="009E52FB" w:rsidP="00891264" w:rsidR="009E52FB" w:rsidRPr="00D9603A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D9603A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18.115,84</w:t>
            </w:r>
          </w:p>
        </w:tc>
        <w:tc>
          <w:tcPr>
            <w:tcW w:type="dxa" w:w="1650"/>
          </w:tcPr>
          <w:p w:rsidRDefault="009E52FB" w:rsidP="00891264" w:rsidR="009E52FB" w:rsidRPr="00D9603A">
            <w:pPr>
              <w:jc w:val="both"/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</w:pPr>
            <w:r w:rsidRPr="00D9603A">
              <w:rPr>
                <w:rFonts w:cs="Courier New" w:hAnsi="Courier New" w:ascii="Courier New"/>
                <w:b/>
                <w:sz w:val="12"/>
                <w:szCs w:val="12"/>
                <w:lang w:val="hr-HR"/>
              </w:rPr>
              <w:t>1.066.215,64</w:t>
            </w:r>
          </w:p>
        </w:tc>
      </w:tr>
    </w:tbl>
    <w:p w:rsidRDefault="009E52FB" w:rsidP="009E52FB" w:rsidR="009E52FB">
      <w:pPr>
        <w:jc w:val="both"/>
        <w:rPr>
          <w:rFonts w:cs="Courier New" w:hAnsi="Courier New" w:ascii="Courier New"/>
          <w:lang w:val="hr-HR"/>
        </w:rPr>
      </w:pPr>
    </w:p>
    <w:p w:rsidRDefault="009E52FB" w:rsidP="009E52FB" w:rsidR="009E52FB" w:rsidRPr="00E62874">
      <w:pPr>
        <w:jc w:val="both"/>
        <w:rPr>
          <w:rFonts w:cs="Courier New" w:hAnsi="Courier New" w:ascii="Courier New"/>
          <w:lang w:val="hr-HR"/>
        </w:rPr>
      </w:pPr>
    </w:p>
    <w:p w:rsidRDefault="001379CA" w:rsidP="00E62874" w:rsidR="001379CA">
      <w:pPr>
        <w:jc w:val="both"/>
        <w:rPr>
          <w:rFonts w:cs="Courier New" w:hAnsi="Courier New" w:ascii="Courier New"/>
          <w:lang w:val="hr-HR"/>
        </w:rPr>
      </w:pPr>
      <w:r w:rsidRPr="001379CA">
        <w:rPr>
          <w:rFonts w:cs="Courier New" w:hAnsi="Courier New" w:ascii="Courier New"/>
          <w:b/>
          <w:lang w:val="hr-HR"/>
        </w:rPr>
        <w:t>V</w:t>
      </w:r>
      <w:r>
        <w:rPr>
          <w:rFonts w:cs="Courier New" w:hAnsi="Courier New" w:ascii="Courier New"/>
          <w:lang w:val="hr-HR"/>
        </w:rPr>
        <w:tab/>
        <w:t xml:space="preserve">Dužnik, trgovačko društvo </w:t>
      </w:r>
      <w:r w:rsidR="0088540E">
        <w:rPr>
          <w:rFonts w:cs="Courier New" w:hAnsi="Courier New" w:ascii="Courier New"/>
          <w:lang w:val="hr-HR"/>
        </w:rPr>
        <w:t>Šivanol</w:t>
      </w:r>
      <w:r>
        <w:rPr>
          <w:rFonts w:cs="Courier New" w:hAnsi="Courier New" w:ascii="Courier New"/>
          <w:lang w:val="hr-HR"/>
        </w:rPr>
        <w:t xml:space="preserve"> d.o.o., </w:t>
      </w:r>
      <w:r w:rsidR="0088540E">
        <w:rPr>
          <w:rFonts w:cs="Courier New" w:hAnsi="Courier New" w:ascii="Courier New"/>
          <w:lang w:val="hr-HR"/>
        </w:rPr>
        <w:t>Samobor, Bregana</w:t>
      </w:r>
      <w:r w:rsidR="0088540E" w:rsidRPr="00837620">
        <w:rPr>
          <w:rFonts w:cs="Courier New" w:hAnsi="Courier New" w:ascii="Courier New"/>
          <w:lang w:val="hr-HR"/>
        </w:rPr>
        <w:t xml:space="preserve">, </w:t>
      </w:r>
      <w:r w:rsidR="0088540E">
        <w:rPr>
          <w:rFonts w:cs="Courier New" w:hAnsi="Courier New" w:ascii="Courier New"/>
          <w:lang w:val="hr-HR"/>
        </w:rPr>
        <w:t>Đure Basaričeka 4</w:t>
      </w:r>
      <w:r w:rsidR="0088540E" w:rsidRPr="00837620">
        <w:rPr>
          <w:rFonts w:cs="Courier New" w:hAnsi="Courier New" w:ascii="Courier New"/>
          <w:lang w:val="hr-HR"/>
        </w:rPr>
        <w:t xml:space="preserve">, OIB: </w:t>
      </w:r>
      <w:r w:rsidR="0088540E" w:rsidRPr="00CD54BF">
        <w:rPr>
          <w:rFonts w:cs="Courier New" w:hAnsi="Courier New" w:ascii="Courier New"/>
          <w:lang w:val="hr-HR"/>
        </w:rPr>
        <w:t>37581884023</w:t>
      </w:r>
      <w:r>
        <w:rPr>
          <w:rFonts w:cs="Courier New" w:hAnsi="Courier New" w:ascii="Courier New"/>
          <w:lang w:val="hr-HR"/>
        </w:rPr>
        <w:t xml:space="preserve"> se obvezuje namiriti svoje obveze prema vjerovnicima na sljedeći način:</w:t>
      </w:r>
    </w:p>
    <w:p w:rsidRDefault="001379CA" w:rsidP="00E62874" w:rsidR="001379CA">
      <w:pPr>
        <w:jc w:val="both"/>
        <w:rPr>
          <w:rFonts w:cs="Courier New" w:hAnsi="Courier New" w:ascii="Courier New"/>
          <w:lang w:val="hr-HR"/>
        </w:rPr>
      </w:pPr>
    </w:p>
    <w:p w:rsidRDefault="0088540E" w:rsidP="0088540E" w:rsidR="0088540E">
      <w:pPr>
        <w:jc w:val="both"/>
        <w:rPr>
          <w:rFonts w:cs="Courier New" w:hAnsi="Courier New" w:ascii="Courier New"/>
          <w:b/>
          <w:lang w:val="hr-HR"/>
        </w:rPr>
      </w:pPr>
      <w:r w:rsidRPr="0088540E">
        <w:rPr>
          <w:rFonts w:cs="Courier New" w:hAnsi="Courier New" w:ascii="Courier New"/>
          <w:b/>
          <w:lang w:val="hr-HR"/>
        </w:rPr>
        <w:t xml:space="preserve">1. SKUPINA: TIJELA JAVNE UPRAVE I TRGOVAČKA DRUŠTVA U VEĆINSKOM DRŽAVNOM VLASNIŠTVU </w:t>
      </w:r>
    </w:p>
    <w:p w:rsidRDefault="009E52FB" w:rsidP="0088540E" w:rsidR="009E52FB">
      <w:pPr>
        <w:jc w:val="both"/>
        <w:rPr>
          <w:rFonts w:cs="Courier New" w:hAnsi="Courier New" w:ascii="Courier New"/>
          <w:b/>
          <w:lang w:val="hr-HR"/>
        </w:rPr>
      </w:pPr>
    </w:p>
    <w:p w:rsidRDefault="009E52FB" w:rsidP="009E52FB" w:rsidR="009E52FB">
      <w:pPr>
        <w:jc w:val="both"/>
        <w:rPr>
          <w:rFonts w:cs="Courier New" w:hAnsi="Courier New" w:ascii="Courier New"/>
          <w:lang w:val="hr-HR"/>
        </w:rPr>
      </w:pPr>
      <w:r>
        <w:rPr>
          <w:rFonts w:cs="Courier New" w:hAnsi="Courier New" w:ascii="Courier New"/>
          <w:lang w:val="hr-HR"/>
        </w:rPr>
        <w:t xml:space="preserve">Ukupan dug prema prvoj skupini vjerovnika na dan 23.05.2018. iznosi HRK </w:t>
      </w:r>
      <w:r w:rsidRPr="00CD1909">
        <w:rPr>
          <w:rFonts w:cs="Courier New" w:hAnsi="Courier New" w:ascii="Courier New"/>
          <w:lang w:val="hr-HR"/>
        </w:rPr>
        <w:t>850.836,88</w:t>
      </w:r>
      <w:r>
        <w:rPr>
          <w:rFonts w:cs="Courier New" w:hAnsi="Courier New" w:ascii="Courier New"/>
          <w:lang w:val="hr-HR"/>
        </w:rPr>
        <w:t>.</w:t>
      </w:r>
    </w:p>
    <w:p w:rsidRDefault="009E52FB" w:rsidP="009E52FB" w:rsidR="009E52FB">
      <w:pPr>
        <w:jc w:val="both"/>
        <w:rPr>
          <w:rFonts w:cs="Courier New" w:hAnsi="Courier New" w:ascii="Courier New"/>
          <w:lang w:val="hr-HR"/>
        </w:rPr>
      </w:pPr>
      <w:r w:rsidRPr="00CD1909">
        <w:rPr>
          <w:rFonts w:cs="Courier New" w:hAnsi="Courier New" w:ascii="Courier New"/>
          <w:lang w:val="hr-HR"/>
        </w:rPr>
        <w:t xml:space="preserve">Kod </w:t>
      </w:r>
      <w:r>
        <w:rPr>
          <w:rFonts w:cs="Courier New" w:hAnsi="Courier New" w:ascii="Courier New"/>
          <w:lang w:val="hr-HR"/>
        </w:rPr>
        <w:t>ove</w:t>
      </w:r>
      <w:r w:rsidRPr="00CD1909">
        <w:rPr>
          <w:rFonts w:cs="Courier New" w:hAnsi="Courier New" w:ascii="Courier New"/>
          <w:lang w:val="hr-HR"/>
        </w:rPr>
        <w:t xml:space="preserve"> skupine vjerovnika dogovoren je otpis kamate u 100% iznosu za sve vjerovnike, dok je za otplatu glavnice dogovoreno: (i) za vjerovnike Grad Zagreb, Hrvatska Radio Televizija, Hrvatske šume d.o.o.  </w:t>
      </w:r>
      <w:r w:rsidRPr="00CD1909">
        <w:rPr>
          <w:rFonts w:cs="Courier New" w:hAnsi="Courier New" w:ascii="Courier New"/>
          <w:lang w:val="hr-HR"/>
        </w:rPr>
        <w:lastRenderedPageBreak/>
        <w:t xml:space="preserve">te Zagrebački Holding d.o.o. – Zagrebački velesajam – otplata svakog pojedinačnog iznosa duga u 12 mjesečnih anuiteta, počevši od prvog narednog mjeseca od sklapanja predstečajne nagodbe, te (ii) za vjerovnika Ministartvo Financija, Porezna Uprava dogovorena je otplata u 48 mjesečnih anuiteta, počevši od prvog narednog mjeseca od sklapanja predstečajne nagodbe, kao i (iii) za vjerovnika Fond za zaštitu okoliša i energetsku učinkoviti dogovorena je otplata odmah počevši od prvog narednog mjeseca od sklapanja predstečajne nagodbe,. </w:t>
      </w:r>
    </w:p>
    <w:p w:rsidRDefault="009E52FB" w:rsidP="009E52FB" w:rsidR="009E52FB">
      <w:pPr>
        <w:jc w:val="both"/>
        <w:rPr>
          <w:rFonts w:cs="Courier New" w:hAnsi="Courier New" w:ascii="Courier New"/>
          <w:lang w:val="hr-HR"/>
        </w:rPr>
      </w:pPr>
    </w:p>
    <w:p w:rsidRDefault="009E52FB" w:rsidP="009E52FB" w:rsidR="009E52FB">
      <w:pPr>
        <w:jc w:val="both"/>
        <w:rPr>
          <w:rFonts w:cs="Courier New" w:hAnsi="Courier New" w:ascii="Courier New"/>
          <w:lang w:val="hr-HR"/>
        </w:rPr>
      </w:pPr>
      <w:r>
        <w:rPr>
          <w:rFonts w:cs="Courier New" w:hAnsi="Courier New" w:ascii="Courier New"/>
          <w:lang w:val="hr-HR"/>
        </w:rPr>
        <w:t xml:space="preserve">Niže se </w:t>
      </w:r>
      <w:r w:rsidR="00E13348">
        <w:rPr>
          <w:rFonts w:cs="Courier New" w:hAnsi="Courier New" w:ascii="Courier New"/>
          <w:lang w:val="hr-HR"/>
        </w:rPr>
        <w:t xml:space="preserve">donose </w:t>
      </w:r>
      <w:r>
        <w:rPr>
          <w:rFonts w:cs="Courier New" w:hAnsi="Courier New" w:ascii="Courier New"/>
          <w:lang w:val="hr-HR"/>
        </w:rPr>
        <w:t>točni iznosi svakog od anuiteta:</w:t>
      </w:r>
    </w:p>
    <w:p w:rsidRDefault="009E52FB" w:rsidP="009E52FB" w:rsidR="009E52FB" w:rsidRPr="00CD1909">
      <w:pPr>
        <w:jc w:val="both"/>
        <w:rPr>
          <w:rFonts w:cs="Courier New" w:hAnsi="Courier New" w:ascii="Courier New"/>
          <w:lang w:val="hr-HR"/>
        </w:rPr>
      </w:pPr>
    </w:p>
    <w:tbl>
      <w:tblPr>
        <w:tblStyle w:val="Reetkatablice"/>
        <w:tblW w:type="dxa" w:w="7450"/>
        <w:tblInd w:type="dxa" w:w="1051"/>
        <w:tblLayout w:type="fixed"/>
        <w:tblLook w:val="04A0" w:noVBand="1" w:noHBand="0" w:lastColumn="0" w:firstColumn="1" w:lastRow="0" w:firstRow="1"/>
      </w:tblPr>
      <w:tblGrid>
        <w:gridCol w:w="505"/>
        <w:gridCol w:w="1273"/>
        <w:gridCol w:w="1478"/>
        <w:gridCol w:w="1217"/>
        <w:gridCol w:w="2977"/>
      </w:tblGrid>
      <w:tr w:rsidTr="00730966" w:rsidR="0088540E" w:rsidRPr="00730966">
        <w:trPr>
          <w:tblHeader/>
        </w:trPr>
        <w:tc>
          <w:tcPr>
            <w:tcW w:type="dxa" w:w="505"/>
            <w:shd w:fill="auto" w:color="auto" w:val="pct5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RBR</w:t>
            </w:r>
          </w:p>
        </w:tc>
        <w:tc>
          <w:tcPr>
            <w:tcW w:type="dxa" w:w="1273"/>
            <w:shd w:fill="auto" w:color="auto" w:val="pct5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OIB</w:t>
            </w:r>
          </w:p>
        </w:tc>
        <w:tc>
          <w:tcPr>
            <w:tcW w:type="dxa" w:w="1478"/>
            <w:shd w:fill="auto" w:color="auto" w:val="pct5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NAZIV VJEROVNIKA</w:t>
            </w:r>
          </w:p>
        </w:tc>
        <w:tc>
          <w:tcPr>
            <w:tcW w:type="dxa" w:w="1217"/>
            <w:shd w:fill="auto" w:color="auto" w:val="pct5"/>
          </w:tcPr>
          <w:p w:rsidRDefault="00E13348" w:rsidP="002B08CE" w:rsidR="0088540E" w:rsidRPr="00730966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PREOSTALI IZNOS</w:t>
            </w:r>
            <w:r w:rsidR="003515D4" w:rsidRPr="0073096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 xml:space="preserve"> </w:t>
            </w:r>
            <w:r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GLAVNICE</w:t>
            </w:r>
          </w:p>
        </w:tc>
        <w:tc>
          <w:tcPr>
            <w:tcW w:type="dxa" w:w="2977"/>
            <w:shd w:fill="auto" w:color="auto" w:val="pct5"/>
          </w:tcPr>
          <w:p w:rsidRDefault="0088540E" w:rsidP="009E52FB" w:rsidR="0088540E" w:rsidRPr="00730966">
            <w:pPr>
              <w:jc w:val="center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NAČIN OTPLATE</w:t>
            </w:r>
            <w:r w:rsidR="00DB1E0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 xml:space="preserve">, </w:t>
            </w:r>
            <w:r w:rsidR="009E52FB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IZNOS ANUITETA</w:t>
            </w:r>
            <w:r w:rsidR="00DB1E0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 xml:space="preserve"> I DOSPIJEĆE</w:t>
            </w:r>
          </w:p>
        </w:tc>
      </w:tr>
      <w:tr w:rsidTr="00730966" w:rsidR="0088540E" w:rsidRPr="00730966">
        <w:tc>
          <w:tcPr>
            <w:tcW w:type="dxa" w:w="505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1.</w:t>
            </w:r>
          </w:p>
        </w:tc>
        <w:tc>
          <w:tcPr>
            <w:tcW w:type="dxa" w:w="1273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85828625994</w:t>
            </w:r>
          </w:p>
        </w:tc>
        <w:tc>
          <w:tcPr>
            <w:tcW w:type="dxa" w:w="1478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Fond za zaštitu okoliša i energetsku učinkovitost</w:t>
            </w:r>
          </w:p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17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662,22</w:t>
            </w:r>
          </w:p>
        </w:tc>
        <w:tc>
          <w:tcPr>
            <w:tcW w:type="dxa" w:w="2977"/>
          </w:tcPr>
          <w:p w:rsidRDefault="0088540E" w:rsidP="002B08CE" w:rsidR="0088540E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Oprost kamata u 100% iznosu, jednokratno</w:t>
            </w:r>
            <w:r w:rsid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plaćanje</w:t>
            </w:r>
            <w:r w:rsidR="00E13348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iznosa od HRK 662,22</w:t>
            </w:r>
            <w:r w:rsidR="009E52FB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</w:t>
            </w:r>
            <w:r w:rsidR="009E52FB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</w:t>
            </w:r>
          </w:p>
          <w:p w:rsidRDefault="00E13348" w:rsidP="002B08CE" w:rsidR="00E13348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730966" w:rsidR="0088540E" w:rsidRPr="00730966">
        <w:tc>
          <w:tcPr>
            <w:tcW w:type="dxa" w:w="505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2.</w:t>
            </w:r>
          </w:p>
        </w:tc>
        <w:tc>
          <w:tcPr>
            <w:tcW w:type="dxa" w:w="1273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61817894937</w:t>
            </w:r>
          </w:p>
        </w:tc>
        <w:tc>
          <w:tcPr>
            <w:tcW w:type="dxa" w:w="1478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Grad Zagreb</w:t>
            </w:r>
          </w:p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17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3.851,91</w:t>
            </w:r>
          </w:p>
        </w:tc>
        <w:tc>
          <w:tcPr>
            <w:tcW w:type="dxa" w:w="2977"/>
          </w:tcPr>
          <w:p w:rsidRDefault="0088540E" w:rsidP="002B08CE" w:rsidR="0088540E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Oprost kamata u 100% iznosu, otplata </w:t>
            </w:r>
            <w:r w:rsidR="00E13348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preostale </w:t>
            </w:r>
            <w:r w:rsid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glavnice duga </w:t>
            </w:r>
            <w:r w:rsidR="00E13348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od HRK 3.851,91 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u 12 jednakih mjesečnih anuiteta,</w:t>
            </w:r>
            <w:r w:rsid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svaka u iznosu od HRK 320,99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</w:p>
          <w:p w:rsidRDefault="00730966" w:rsidP="002B08CE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730966" w:rsidR="0088540E" w:rsidRPr="00730966">
        <w:tc>
          <w:tcPr>
            <w:tcW w:type="dxa" w:w="505"/>
          </w:tcPr>
          <w:p w:rsidRDefault="0088540E" w:rsidP="0088540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3.</w:t>
            </w:r>
          </w:p>
        </w:tc>
        <w:tc>
          <w:tcPr>
            <w:tcW w:type="dxa" w:w="1273"/>
          </w:tcPr>
          <w:p w:rsidRDefault="0088540E" w:rsidP="0088540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68419124305</w:t>
            </w:r>
          </w:p>
        </w:tc>
        <w:tc>
          <w:tcPr>
            <w:tcW w:type="dxa" w:w="1478"/>
          </w:tcPr>
          <w:p w:rsidRDefault="0088540E" w:rsidP="0088540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Hrv.radio televizija</w:t>
            </w:r>
          </w:p>
          <w:p w:rsidRDefault="0088540E" w:rsidP="0088540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17"/>
          </w:tcPr>
          <w:p w:rsidRDefault="0088540E" w:rsidP="0088540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1.188,06</w:t>
            </w:r>
          </w:p>
        </w:tc>
        <w:tc>
          <w:tcPr>
            <w:tcW w:type="dxa" w:w="2977"/>
          </w:tcPr>
          <w:p w:rsidRDefault="0088540E" w:rsidP="00730966" w:rsidR="0088540E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Oprost kamata u 100% iznosu, otplata </w:t>
            </w:r>
            <w:r w:rsidR="00E13348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peostale </w:t>
            </w:r>
            <w:r w:rsid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glavnice duga</w:t>
            </w:r>
            <w:r w:rsidR="00E13348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od HRK 1.188,06</w:t>
            </w:r>
            <w:r w:rsid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u 12 jednakih mjesečnih anuiteta,</w:t>
            </w:r>
            <w:r w:rsid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svaka u iznosu od HRK 99,005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</w:p>
          <w:p w:rsidRDefault="00730966" w:rsidP="0088540E" w:rsidR="00730966" w:rsidRPr="00730966">
            <w:pPr>
              <w:rPr>
                <w:sz w:val="16"/>
                <w:szCs w:val="16"/>
              </w:rPr>
            </w:pPr>
          </w:p>
        </w:tc>
      </w:tr>
      <w:tr w:rsidTr="00730966" w:rsidR="0088540E" w:rsidRPr="00730966">
        <w:tc>
          <w:tcPr>
            <w:tcW w:type="dxa" w:w="505"/>
          </w:tcPr>
          <w:p w:rsidRDefault="0088540E" w:rsidP="0088540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4.</w:t>
            </w:r>
          </w:p>
        </w:tc>
        <w:tc>
          <w:tcPr>
            <w:tcW w:type="dxa" w:w="1273"/>
          </w:tcPr>
          <w:p w:rsidRDefault="0088540E" w:rsidP="0088540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69693144506</w:t>
            </w:r>
          </w:p>
        </w:tc>
        <w:tc>
          <w:tcPr>
            <w:tcW w:type="dxa" w:w="1478"/>
          </w:tcPr>
          <w:p w:rsidRDefault="0088540E" w:rsidP="0088540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Hrvatske šume d.o.o. </w:t>
            </w:r>
          </w:p>
          <w:p w:rsidRDefault="0088540E" w:rsidP="0088540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17"/>
          </w:tcPr>
          <w:p w:rsidRDefault="0088540E" w:rsidP="0088540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22.005,57</w:t>
            </w:r>
          </w:p>
        </w:tc>
        <w:tc>
          <w:tcPr>
            <w:tcW w:type="dxa" w:w="2977"/>
          </w:tcPr>
          <w:p w:rsidRDefault="0088540E" w:rsidP="00DB1E06" w:rsidR="00DB1E0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Oprost kamata u 100% iznosu, otplata </w:t>
            </w:r>
            <w:r w:rsidR="00E13348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preostale </w:t>
            </w:r>
            <w:r w:rsid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glavni</w:t>
            </w:r>
            <w:r w:rsidR="00E13348">
              <w:rPr>
                <w:rFonts w:cs="Courier New" w:hAnsi="Courier New" w:ascii="Courier New"/>
                <w:sz w:val="16"/>
                <w:szCs w:val="16"/>
                <w:lang w:val="hr-HR"/>
              </w:rPr>
              <w:t>c</w:t>
            </w:r>
            <w:r w:rsid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e duga </w:t>
            </w:r>
            <w:r w:rsidR="00E13348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od HRK 22.005,57 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u 12 jednakih mjesečnih anuiteta,</w:t>
            </w:r>
            <w:r w:rsid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svaka u iznosu od HRK 1.833,79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</w:p>
          <w:p w:rsidRDefault="0088540E" w:rsidP="00730966" w:rsidR="0088540E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  <w:p w:rsidRDefault="00730966" w:rsidP="00730966" w:rsidR="00730966" w:rsidRPr="00730966">
            <w:pPr>
              <w:jc w:val="both"/>
              <w:rPr>
                <w:sz w:val="16"/>
                <w:szCs w:val="16"/>
              </w:rPr>
            </w:pPr>
          </w:p>
        </w:tc>
      </w:tr>
      <w:tr w:rsidTr="00730966" w:rsidR="0088540E" w:rsidRPr="00730966">
        <w:tc>
          <w:tcPr>
            <w:tcW w:type="dxa" w:w="505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5.</w:t>
            </w:r>
          </w:p>
        </w:tc>
        <w:tc>
          <w:tcPr>
            <w:tcW w:type="dxa" w:w="1273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18683136487</w:t>
            </w:r>
          </w:p>
        </w:tc>
        <w:tc>
          <w:tcPr>
            <w:tcW w:type="dxa" w:w="1478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Min.Financija, Porezna Uprava</w:t>
            </w:r>
          </w:p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17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lastRenderedPageBreak/>
              <w:t>816.024,52</w:t>
            </w:r>
          </w:p>
        </w:tc>
        <w:tc>
          <w:tcPr>
            <w:tcW w:type="dxa" w:w="2977"/>
          </w:tcPr>
          <w:p w:rsidRDefault="0088540E" w:rsidP="00DB1E06" w:rsidR="00DB1E0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Oprost kamata u 100% iznosu, otplata </w:t>
            </w:r>
            <w:r w:rsidR="00E13348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perostale </w:t>
            </w:r>
            <w:r w:rsid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glavnice</w:t>
            </w:r>
            <w:r w:rsidR="00E13348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duga od HRK 816.024,52</w:t>
            </w:r>
            <w:r w:rsid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u 48 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lastRenderedPageBreak/>
              <w:t>jednakih mjesečnih anuiteta,</w:t>
            </w:r>
            <w:r w:rsid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svaka u iznosu od HRK 17.000,51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</w:p>
          <w:p w:rsidRDefault="0088540E" w:rsidP="00730966" w:rsidR="0088540E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730966" w:rsidR="0088540E" w:rsidRPr="00730966">
        <w:tc>
          <w:tcPr>
            <w:tcW w:type="dxa" w:w="505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lastRenderedPageBreak/>
              <w:t>6.</w:t>
            </w:r>
          </w:p>
        </w:tc>
        <w:tc>
          <w:tcPr>
            <w:tcW w:type="dxa" w:w="1273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85584865987</w:t>
            </w:r>
          </w:p>
        </w:tc>
        <w:tc>
          <w:tcPr>
            <w:tcW w:type="dxa" w:w="1478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Zagrebački holding d.o.o. – Zagrebački velesajam</w:t>
            </w:r>
          </w:p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17"/>
          </w:tcPr>
          <w:p w:rsidRDefault="0088540E" w:rsidP="002B08CE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7.104,60</w:t>
            </w:r>
          </w:p>
        </w:tc>
        <w:tc>
          <w:tcPr>
            <w:tcW w:type="dxa" w:w="2977"/>
          </w:tcPr>
          <w:p w:rsidRDefault="0088540E" w:rsidP="00730966" w:rsidR="0088540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Oprost kamata u 100% iznosu, otplata </w:t>
            </w:r>
            <w:r w:rsidR="00E13348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preostale glavnice duga od HRK 7.104,60 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u 12 jednakih mjesečnih anuiteta,</w:t>
            </w:r>
            <w:r w:rsid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svaki u iznosu od HRK 592,05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</w:t>
            </w:r>
          </w:p>
        </w:tc>
      </w:tr>
    </w:tbl>
    <w:p w:rsidRDefault="0088540E" w:rsidP="0088540E" w:rsidR="0088540E">
      <w:pPr>
        <w:jc w:val="both"/>
        <w:rPr>
          <w:rFonts w:cs="Courier New" w:hAnsi="Courier New" w:ascii="Courier New"/>
          <w:highlight w:val="yellow"/>
          <w:lang w:val="hr-HR"/>
        </w:rPr>
      </w:pPr>
    </w:p>
    <w:p w:rsidRDefault="002B08CE" w:rsidP="002B08CE" w:rsidR="002B08CE">
      <w:pPr>
        <w:jc w:val="both"/>
        <w:rPr>
          <w:rFonts w:cs="Courier New" w:hAnsi="Courier New" w:ascii="Courier New"/>
          <w:b/>
          <w:lang w:val="hr-HR"/>
        </w:rPr>
      </w:pPr>
      <w:r>
        <w:rPr>
          <w:rFonts w:cs="Courier New" w:hAnsi="Courier New" w:ascii="Courier New"/>
          <w:b/>
          <w:lang w:val="hr-HR"/>
        </w:rPr>
        <w:t>2</w:t>
      </w:r>
      <w:r w:rsidRPr="0088540E">
        <w:rPr>
          <w:rFonts w:cs="Courier New" w:hAnsi="Courier New" w:ascii="Courier New"/>
          <w:b/>
          <w:lang w:val="hr-HR"/>
        </w:rPr>
        <w:t xml:space="preserve">. SKUPINA: </w:t>
      </w:r>
      <w:r>
        <w:rPr>
          <w:rFonts w:cs="Courier New" w:hAnsi="Courier New" w:ascii="Courier New"/>
          <w:b/>
          <w:lang w:val="hr-HR"/>
        </w:rPr>
        <w:t>FINANCIJSKE INSTITUCIJE</w:t>
      </w:r>
    </w:p>
    <w:p w:rsidRDefault="002B08CE" w:rsidP="002B08CE" w:rsidR="002B08CE">
      <w:pPr>
        <w:jc w:val="both"/>
        <w:rPr>
          <w:rFonts w:cs="Courier New" w:hAnsi="Courier New" w:ascii="Courier New"/>
          <w:b/>
          <w:lang w:val="hr-HR"/>
        </w:rPr>
      </w:pPr>
      <w:r w:rsidRPr="0088540E">
        <w:rPr>
          <w:rFonts w:cs="Courier New" w:hAnsi="Courier New" w:ascii="Courier New"/>
          <w:b/>
          <w:lang w:val="hr-HR"/>
        </w:rPr>
        <w:t xml:space="preserve"> </w:t>
      </w:r>
    </w:p>
    <w:p w:rsidRDefault="009E52FB" w:rsidP="009E52FB" w:rsidR="009E52FB">
      <w:pPr>
        <w:jc w:val="both"/>
        <w:rPr>
          <w:rFonts w:cs="Courier New" w:hAnsi="Courier New" w:ascii="Courier New"/>
          <w:lang w:val="hr-HR"/>
        </w:rPr>
      </w:pPr>
      <w:r>
        <w:rPr>
          <w:rFonts w:cs="Courier New" w:hAnsi="Courier New" w:ascii="Courier New"/>
          <w:lang w:val="hr-HR"/>
        </w:rPr>
        <w:t xml:space="preserve">Dug prema financijskim institucijama, a koji na dan 23.05.2018. iznos ukupno HRK </w:t>
      </w:r>
      <w:r w:rsidRPr="0016081E">
        <w:rPr>
          <w:rFonts w:cs="Courier New" w:hAnsi="Courier New" w:ascii="Courier New"/>
          <w:lang w:val="hr-HR"/>
        </w:rPr>
        <w:t>130.342,96</w:t>
      </w:r>
      <w:r>
        <w:rPr>
          <w:rFonts w:cs="Courier New" w:hAnsi="Courier New" w:ascii="Courier New"/>
          <w:lang w:val="hr-HR"/>
        </w:rPr>
        <w:t xml:space="preserve">, </w:t>
      </w:r>
      <w:r w:rsidRPr="00396FC9">
        <w:rPr>
          <w:rFonts w:cs="Courier New" w:hAnsi="Courier New" w:ascii="Courier New"/>
          <w:lang w:val="hr-HR"/>
        </w:rPr>
        <w:t xml:space="preserve">bit će namiren </w:t>
      </w:r>
      <w:r>
        <w:rPr>
          <w:rFonts w:cs="Courier New" w:hAnsi="Courier New" w:ascii="Courier New"/>
          <w:lang w:val="hr-HR"/>
        </w:rPr>
        <w:t xml:space="preserve">za svakog pojedinog vjerovnika iz ove grupe </w:t>
      </w:r>
      <w:r w:rsidRPr="00396FC9">
        <w:rPr>
          <w:rFonts w:cs="Courier New" w:hAnsi="Courier New" w:ascii="Courier New"/>
          <w:lang w:val="hr-HR"/>
        </w:rPr>
        <w:t>na sljedeći način: (i)</w:t>
      </w:r>
      <w:r w:rsidRPr="00CC5445">
        <w:rPr>
          <w:rFonts w:cs="Courier New" w:hAnsi="Courier New" w:ascii="Courier New"/>
          <w:lang w:val="hr-HR"/>
        </w:rPr>
        <w:t xml:space="preserve"> </w:t>
      </w:r>
      <w:r>
        <w:rPr>
          <w:rFonts w:cs="Courier New" w:hAnsi="Courier New" w:ascii="Courier New"/>
          <w:lang w:val="hr-HR"/>
        </w:rPr>
        <w:t xml:space="preserve">otpis kamata u 100% iznosu te (ii) otplata  glavnice duga prema svakom od vjerovnika </w:t>
      </w:r>
      <w:r w:rsidRPr="0016081E">
        <w:rPr>
          <w:rFonts w:cs="Courier New" w:hAnsi="Courier New" w:ascii="Courier New"/>
          <w:lang w:val="hr-HR"/>
        </w:rPr>
        <w:t>u 12 jednakih mjesečnih anuiteta, počevši od prvog narednog mjeseca nakon sklapanja predstečajne nagodbe na Trgovačkom sudu</w:t>
      </w:r>
      <w:r>
        <w:rPr>
          <w:rFonts w:cs="Courier New" w:hAnsi="Courier New" w:ascii="Courier New"/>
          <w:lang w:val="hr-HR"/>
        </w:rPr>
        <w:t>.</w:t>
      </w:r>
    </w:p>
    <w:p w:rsidRDefault="009E52FB" w:rsidP="002B08CE" w:rsidR="009E52FB">
      <w:pPr>
        <w:jc w:val="both"/>
        <w:rPr>
          <w:rFonts w:cs="Courier New" w:hAnsi="Courier New" w:ascii="Courier New"/>
          <w:b/>
          <w:lang w:val="hr-HR"/>
        </w:rPr>
      </w:pPr>
    </w:p>
    <w:p w:rsidRDefault="009E52FB" w:rsidP="009E52FB" w:rsidR="009E52FB">
      <w:pPr>
        <w:jc w:val="both"/>
        <w:rPr>
          <w:rFonts w:cs="Courier New" w:hAnsi="Courier New" w:ascii="Courier New"/>
          <w:lang w:val="hr-HR"/>
        </w:rPr>
      </w:pPr>
      <w:r>
        <w:rPr>
          <w:rFonts w:cs="Courier New" w:hAnsi="Courier New" w:ascii="Courier New"/>
          <w:lang w:val="hr-HR"/>
        </w:rPr>
        <w:t xml:space="preserve">Niže se </w:t>
      </w:r>
      <w:r w:rsidR="00E13348">
        <w:rPr>
          <w:rFonts w:cs="Courier New" w:hAnsi="Courier New" w:ascii="Courier New"/>
          <w:lang w:val="hr-HR"/>
        </w:rPr>
        <w:t>donose</w:t>
      </w:r>
      <w:r>
        <w:rPr>
          <w:rFonts w:cs="Courier New" w:hAnsi="Courier New" w:ascii="Courier New"/>
          <w:lang w:val="hr-HR"/>
        </w:rPr>
        <w:t xml:space="preserve"> točni iznosi svakog od anuiteta:</w:t>
      </w:r>
    </w:p>
    <w:p w:rsidRDefault="009E52FB" w:rsidP="002B08CE" w:rsidR="009E52FB" w:rsidRPr="0088540E">
      <w:pPr>
        <w:jc w:val="both"/>
        <w:rPr>
          <w:rFonts w:cs="Courier New" w:hAnsi="Courier New" w:ascii="Courier New"/>
          <w:b/>
          <w:lang w:val="hr-HR"/>
        </w:rPr>
      </w:pPr>
    </w:p>
    <w:tbl>
      <w:tblPr>
        <w:tblStyle w:val="Reetkatablice"/>
        <w:tblW w:type="dxa" w:w="7367"/>
        <w:tblInd w:type="dxa" w:w="1018"/>
        <w:tblLayout w:type="fixed"/>
        <w:tblLook w:val="04A0" w:noVBand="1" w:noHBand="0" w:lastColumn="0" w:firstColumn="1" w:lastRow="0" w:firstRow="1"/>
      </w:tblPr>
      <w:tblGrid>
        <w:gridCol w:w="505"/>
        <w:gridCol w:w="1273"/>
        <w:gridCol w:w="1478"/>
        <w:gridCol w:w="1134"/>
        <w:gridCol w:w="2977"/>
      </w:tblGrid>
      <w:tr w:rsidTr="00730966" w:rsidR="002B08CE" w:rsidRPr="00730966">
        <w:tc>
          <w:tcPr>
            <w:tcW w:type="dxa" w:w="505"/>
            <w:shd w:fill="auto" w:color="auto" w:val="pct5"/>
          </w:tcPr>
          <w:p w:rsidRDefault="002B08CE" w:rsidP="002B08CE" w:rsidR="002B08CE" w:rsidRPr="00730966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RBR</w:t>
            </w:r>
          </w:p>
        </w:tc>
        <w:tc>
          <w:tcPr>
            <w:tcW w:type="dxa" w:w="1273"/>
            <w:shd w:fill="auto" w:color="auto" w:val="pct5"/>
          </w:tcPr>
          <w:p w:rsidRDefault="002B08CE" w:rsidP="002B08CE" w:rsidR="002B08CE" w:rsidRPr="00730966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OIB</w:t>
            </w:r>
          </w:p>
        </w:tc>
        <w:tc>
          <w:tcPr>
            <w:tcW w:type="dxa" w:w="1478"/>
            <w:shd w:fill="auto" w:color="auto" w:val="pct5"/>
          </w:tcPr>
          <w:p w:rsidRDefault="002B08CE" w:rsidP="002B08CE" w:rsidR="002B08CE" w:rsidRPr="00730966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NAZIV VJEROVNIKA</w:t>
            </w:r>
          </w:p>
        </w:tc>
        <w:tc>
          <w:tcPr>
            <w:tcW w:type="dxa" w:w="1134"/>
            <w:shd w:fill="auto" w:color="auto" w:val="pct5"/>
          </w:tcPr>
          <w:p w:rsidRDefault="00E13348" w:rsidP="002B08CE" w:rsidR="002B08CE" w:rsidRPr="00730966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PREOSTALI</w:t>
            </w:r>
            <w:r w:rsidR="002B08CE" w:rsidRPr="0073096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IZNOS</w:t>
            </w:r>
            <w:r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 xml:space="preserve"> GLAVNICE</w:t>
            </w:r>
          </w:p>
        </w:tc>
        <w:tc>
          <w:tcPr>
            <w:tcW w:type="dxa" w:w="2977"/>
            <w:shd w:fill="auto" w:color="auto" w:val="pct5"/>
          </w:tcPr>
          <w:p w:rsidRDefault="002B08CE" w:rsidP="009E52FB" w:rsidR="002B08CE" w:rsidRPr="00730966">
            <w:pPr>
              <w:jc w:val="center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NAČIN OTPLATE</w:t>
            </w:r>
            <w:r w:rsidR="00DB1E0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 xml:space="preserve">, </w:t>
            </w:r>
            <w:r w:rsidR="009E52FB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IZNOS ANUITETA</w:t>
            </w:r>
            <w:r w:rsidR="00DB1E0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 xml:space="preserve"> I DOSPIJEĆE</w:t>
            </w:r>
          </w:p>
        </w:tc>
      </w:tr>
      <w:tr w:rsidTr="00730966" w:rsidR="002B08CE" w:rsidRPr="00730966">
        <w:tc>
          <w:tcPr>
            <w:tcW w:type="dxa" w:w="505"/>
          </w:tcPr>
          <w:p w:rsidRDefault="002B08CE" w:rsidP="002B08CE" w:rsidR="002B08C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1.</w:t>
            </w:r>
          </w:p>
        </w:tc>
        <w:tc>
          <w:tcPr>
            <w:tcW w:type="dxa" w:w="1273"/>
          </w:tcPr>
          <w:p w:rsidRDefault="002B08CE" w:rsidP="002B08CE" w:rsidR="002B08C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14036333877</w:t>
            </w:r>
          </w:p>
        </w:tc>
        <w:tc>
          <w:tcPr>
            <w:tcW w:type="dxa" w:w="1478"/>
          </w:tcPr>
          <w:p w:rsidRDefault="002B08CE" w:rsidP="002B08CE" w:rsidR="002B08C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Hypo Alpe-Adria-Bank d.d.</w:t>
            </w:r>
          </w:p>
          <w:p w:rsidRDefault="002B08CE" w:rsidP="002B08CE" w:rsidR="002B08C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  <w:p w:rsidRDefault="002B08CE" w:rsidP="002B08CE" w:rsidR="002B08C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134"/>
          </w:tcPr>
          <w:p w:rsidRDefault="002B08CE" w:rsidP="002B08CE" w:rsidR="002B08C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99.890,97</w:t>
            </w:r>
          </w:p>
        </w:tc>
        <w:tc>
          <w:tcPr>
            <w:tcW w:type="dxa" w:w="2977"/>
          </w:tcPr>
          <w:p w:rsidRDefault="002B08CE" w:rsidP="00DB1E06" w:rsidR="00DB1E0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Oprost kamata u 100% iznosu, otplata </w:t>
            </w:r>
            <w:r w:rsidR="00E13348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preostalog iznosa glavnice od HRK 99.890,87 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u 12 jednakih mjesečnih anuiteta,</w:t>
            </w:r>
            <w:r w:rsidR="00435224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svaki u iznosu od HRK 8.324,24 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</w:p>
          <w:p w:rsidRDefault="002B08CE" w:rsidP="002B08CE" w:rsidR="002B08CE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  <w:p w:rsidRDefault="00435224" w:rsidP="002B08CE" w:rsidR="00435224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730966" w:rsidR="002B08CE" w:rsidRPr="00730966">
        <w:tc>
          <w:tcPr>
            <w:tcW w:type="dxa" w:w="505"/>
          </w:tcPr>
          <w:p w:rsidRDefault="002B08CE" w:rsidP="002B08CE" w:rsidR="002B08C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2.</w:t>
            </w:r>
          </w:p>
        </w:tc>
        <w:tc>
          <w:tcPr>
            <w:tcW w:type="dxa" w:w="1273"/>
          </w:tcPr>
          <w:p w:rsidRDefault="002B08CE" w:rsidP="002B08CE" w:rsidR="002B08C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18736141210</w:t>
            </w:r>
          </w:p>
        </w:tc>
        <w:tc>
          <w:tcPr>
            <w:tcW w:type="dxa" w:w="1478"/>
          </w:tcPr>
          <w:p w:rsidRDefault="002B08CE" w:rsidP="002B08CE" w:rsidR="002B08C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Unicredit Leasing Croatia d.o.o.</w:t>
            </w:r>
          </w:p>
          <w:p w:rsidRDefault="002B08CE" w:rsidP="002B08CE" w:rsidR="002B08C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134"/>
          </w:tcPr>
          <w:p w:rsidRDefault="002B08CE" w:rsidP="002B08CE" w:rsidR="002B08C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30.451,99</w:t>
            </w:r>
          </w:p>
        </w:tc>
        <w:tc>
          <w:tcPr>
            <w:tcW w:type="dxa" w:w="2977"/>
          </w:tcPr>
          <w:p w:rsidRDefault="002B08CE" w:rsidP="00DB1E06" w:rsidR="00DB1E0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Oprost kamata u 100% iznosu, otplata </w:t>
            </w:r>
            <w:r w:rsidR="00E13348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preostalog iznosa glavnice od HRK 30.451,99 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u 12 jednakih mjesečnih anuiteta, </w:t>
            </w:r>
            <w:r w:rsidR="00435224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svaki u iznosu od </w:t>
            </w:r>
            <w:r w:rsidR="00435224">
              <w:rPr>
                <w:rFonts w:cs="Courier New" w:hAnsi="Courier New" w:ascii="Courier New"/>
                <w:sz w:val="16"/>
                <w:szCs w:val="16"/>
                <w:lang w:val="hr-HR"/>
              </w:rPr>
              <w:lastRenderedPageBreak/>
              <w:t xml:space="preserve">HRK 2.537,66 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</w:p>
          <w:p w:rsidRDefault="002B08CE" w:rsidP="002B08CE" w:rsidR="002B08CE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</w:tbl>
    <w:p w:rsidRDefault="003515D4" w:rsidP="002B08CE" w:rsidR="003515D4">
      <w:pPr>
        <w:jc w:val="both"/>
        <w:rPr>
          <w:rFonts w:cs="Courier New" w:hAnsi="Courier New" w:ascii="Courier New"/>
          <w:b/>
          <w:lang w:val="hr-HR"/>
        </w:rPr>
      </w:pPr>
    </w:p>
    <w:p w:rsidRDefault="00435224" w:rsidP="002B08CE" w:rsidR="00435224">
      <w:pPr>
        <w:jc w:val="both"/>
        <w:rPr>
          <w:rFonts w:cs="Courier New" w:hAnsi="Courier New" w:ascii="Courier New"/>
          <w:b/>
          <w:lang w:val="hr-HR"/>
        </w:rPr>
      </w:pPr>
    </w:p>
    <w:p w:rsidRDefault="002B08CE" w:rsidP="00DB1E06" w:rsidR="002B08CE">
      <w:pPr>
        <w:keepNext/>
        <w:jc w:val="both"/>
        <w:rPr>
          <w:rFonts w:cs="Courier New" w:hAnsi="Courier New" w:ascii="Courier New"/>
          <w:b/>
          <w:lang w:val="hr-HR"/>
        </w:rPr>
      </w:pPr>
      <w:r>
        <w:rPr>
          <w:rFonts w:cs="Courier New" w:hAnsi="Courier New" w:ascii="Courier New"/>
          <w:b/>
          <w:lang w:val="hr-HR"/>
        </w:rPr>
        <w:t>3</w:t>
      </w:r>
      <w:r w:rsidRPr="0088540E">
        <w:rPr>
          <w:rFonts w:cs="Courier New" w:hAnsi="Courier New" w:ascii="Courier New"/>
          <w:b/>
          <w:lang w:val="hr-HR"/>
        </w:rPr>
        <w:t xml:space="preserve">. SKUPINA: </w:t>
      </w:r>
      <w:r>
        <w:rPr>
          <w:rFonts w:cs="Courier New" w:hAnsi="Courier New" w:ascii="Courier New"/>
          <w:b/>
          <w:lang w:val="hr-HR"/>
        </w:rPr>
        <w:t>OSTALI VJEROVNICI</w:t>
      </w:r>
    </w:p>
    <w:p w:rsidRDefault="00435224" w:rsidP="00DB1E06" w:rsidR="00435224">
      <w:pPr>
        <w:keepNext/>
        <w:jc w:val="both"/>
        <w:rPr>
          <w:rFonts w:cs="Courier New" w:hAnsi="Courier New" w:ascii="Courier New"/>
          <w:b/>
          <w:lang w:val="hr-HR"/>
        </w:rPr>
      </w:pPr>
    </w:p>
    <w:p w:rsidRDefault="00E13348" w:rsidP="00DB1E06" w:rsidR="00E13348" w:rsidRPr="00FF45EE">
      <w:pPr>
        <w:keepNext/>
        <w:jc w:val="both"/>
        <w:rPr>
          <w:rFonts w:cs="Courier New" w:hAnsi="Courier New" w:ascii="Courier New"/>
          <w:sz w:val="12"/>
          <w:szCs w:val="12"/>
          <w:lang w:val="hr-HR"/>
        </w:rPr>
      </w:pPr>
      <w:r w:rsidRPr="00FF45EE">
        <w:rPr>
          <w:rFonts w:cs="Courier New" w:hAnsi="Courier New" w:ascii="Courier New"/>
          <w:lang w:val="hr-HR"/>
        </w:rPr>
        <w:t>Ukupan dug prema vjerovnicima u ovoj skupini iznosi HRK 1.084.331,48.</w:t>
      </w:r>
    </w:p>
    <w:p w:rsidRDefault="00E13348" w:rsidP="00E13348" w:rsidR="00E13348">
      <w:pPr>
        <w:jc w:val="both"/>
        <w:rPr>
          <w:rFonts w:cs="Courier New" w:hAnsi="Courier New" w:ascii="Courier New"/>
          <w:lang w:val="hr-HR"/>
        </w:rPr>
      </w:pPr>
      <w:r w:rsidRPr="00FF45EE">
        <w:rPr>
          <w:rFonts w:cs="Courier New" w:hAnsi="Courier New" w:ascii="Courier New"/>
          <w:lang w:val="hr-HR"/>
        </w:rPr>
        <w:t>Za vjerovnike Jelena Pavić i Branko Peroš dogovoren</w:t>
      </w:r>
      <w:r>
        <w:rPr>
          <w:rFonts w:cs="Courier New" w:hAnsi="Courier New" w:ascii="Courier New"/>
          <w:lang w:val="hr-HR"/>
        </w:rPr>
        <w:t xml:space="preserve"> </w:t>
      </w:r>
      <w:r w:rsidRPr="00FF45EE">
        <w:rPr>
          <w:rFonts w:cs="Courier New" w:hAnsi="Courier New" w:ascii="Courier New"/>
          <w:lang w:val="hr-HR"/>
        </w:rPr>
        <w:t>otpis kamata u 100% iznosu</w:t>
      </w:r>
      <w:r>
        <w:rPr>
          <w:rFonts w:cs="Courier New" w:hAnsi="Courier New" w:ascii="Courier New"/>
          <w:lang w:val="hr-HR"/>
        </w:rPr>
        <w:t xml:space="preserve"> kao i</w:t>
      </w:r>
      <w:r w:rsidRPr="00FF45EE">
        <w:rPr>
          <w:rFonts w:cs="Courier New" w:hAnsi="Courier New" w:ascii="Courier New"/>
          <w:lang w:val="hr-HR"/>
        </w:rPr>
        <w:t xml:space="preserve"> otplata duga u 60 mjesečnih rata s počekom od dvije godine</w:t>
      </w:r>
      <w:r>
        <w:rPr>
          <w:rFonts w:cs="Courier New" w:hAnsi="Courier New" w:ascii="Courier New"/>
          <w:lang w:val="hr-HR"/>
        </w:rPr>
        <w:t xml:space="preserve"> počevši od dana sklapanja predstečajne nagodbe pred Trgovačkim sudom</w:t>
      </w:r>
      <w:r w:rsidRPr="00FF45EE">
        <w:rPr>
          <w:rFonts w:cs="Courier New" w:hAnsi="Courier New" w:ascii="Courier New"/>
          <w:lang w:val="hr-HR"/>
        </w:rPr>
        <w:t>.</w:t>
      </w:r>
    </w:p>
    <w:p w:rsidRDefault="00E13348" w:rsidP="00E13348" w:rsidR="00E13348" w:rsidRPr="00FF45EE">
      <w:pPr>
        <w:jc w:val="both"/>
        <w:rPr>
          <w:rFonts w:cs="Courier New" w:hAnsi="Courier New" w:ascii="Courier New"/>
          <w:lang w:val="hr-HR"/>
        </w:rPr>
      </w:pPr>
      <w:r w:rsidRPr="00FF45EE">
        <w:rPr>
          <w:rFonts w:cs="Courier New" w:hAnsi="Courier New" w:ascii="Courier New"/>
          <w:lang w:val="hr-HR"/>
        </w:rPr>
        <w:t xml:space="preserve"> </w:t>
      </w:r>
    </w:p>
    <w:p w:rsidRDefault="00E13348" w:rsidP="00E13348" w:rsidR="00E13348">
      <w:pPr>
        <w:jc w:val="both"/>
        <w:rPr>
          <w:rFonts w:cs="Courier New" w:hAnsi="Courier New" w:ascii="Courier New"/>
          <w:lang w:val="hr-HR"/>
        </w:rPr>
      </w:pPr>
      <w:r w:rsidRPr="00FF45EE">
        <w:rPr>
          <w:rFonts w:cs="Courier New" w:hAnsi="Courier New" w:ascii="Courier New"/>
          <w:lang w:val="hr-HR"/>
        </w:rPr>
        <w:t>Za sve ostale vjerovnike ugovoren je otpis kamata u 100% iznosu</w:t>
      </w:r>
      <w:r>
        <w:rPr>
          <w:rFonts w:cs="Courier New" w:hAnsi="Courier New" w:ascii="Courier New"/>
          <w:lang w:val="hr-HR"/>
        </w:rPr>
        <w:t>, dok je otplata glsavnice dogovorena kako slijedi: (i) za vjerovnike – Biroval d.o.o. Cargo partner d.o.o., Cronip d.o.o., D-Gaf d.o.o., Electrolux d.o.o., Fiducia d.o.o. K.Š.Promet d.o.o., Mamar d.o.o., Mirt Interijeri d.o.ol. Odvjetnik Ivan Kusalić, Overseas Trade Co Ltd d.o.o., Tapecirani namještaj Relax vlasnika Marica Mitrović te Vincek-Me-Tex d.o.o. dogovoren je otpis glavnice od 30%, uz plaćanje preostale glavnice u 48 jednakih mjesečnih aniuteta počevši od dana sklapanja predstečajne nagodbe pred Trgovačkim sudom, (ii) za vjerovnika Slap d.o.o. dogovorena je otplata u 8 jednakih mjesečnih anuiteta, počevši od dana sklapanja predstečajne nagodbe pred Trgovačkim sudom,, (iii) za vjerovnika Smid d.o.o. dogovorena je otplata u 6 jednakih mjesečnih anuiteta, počevši od prvog narednog mjeseca od sklapanja predstečajne nagodbe na Trgovačkom sudu te (iv) ) za vjerovnika Tamago d.o.o. dogovorena je otplata u 5 jednakih mjesečnih anuiteta, počevši od prvog narednog mjeseca od sklapanja predstečajne nagodbe na Trgovačkom sudu.</w:t>
      </w:r>
    </w:p>
    <w:p w:rsidRDefault="00E13348" w:rsidP="002B08CE" w:rsidR="00E13348">
      <w:pPr>
        <w:jc w:val="both"/>
        <w:rPr>
          <w:rFonts w:cs="Courier New" w:hAnsi="Courier New" w:ascii="Courier New"/>
          <w:b/>
          <w:lang w:val="hr-HR"/>
        </w:rPr>
      </w:pPr>
    </w:p>
    <w:p w:rsidRDefault="00E13348" w:rsidP="00E13348" w:rsidR="00E13348">
      <w:pPr>
        <w:jc w:val="both"/>
        <w:rPr>
          <w:rFonts w:cs="Courier New" w:hAnsi="Courier New" w:ascii="Courier New"/>
          <w:lang w:val="hr-HR"/>
        </w:rPr>
      </w:pPr>
      <w:r>
        <w:rPr>
          <w:rFonts w:cs="Courier New" w:hAnsi="Courier New" w:ascii="Courier New"/>
          <w:lang w:val="hr-HR"/>
        </w:rPr>
        <w:t>Niže se iznose točni iznosi svakog od anuiteta:</w:t>
      </w:r>
    </w:p>
    <w:p w:rsidRDefault="00E13348" w:rsidP="002B08CE" w:rsidR="00E13348">
      <w:pPr>
        <w:jc w:val="both"/>
        <w:rPr>
          <w:rFonts w:cs="Courier New" w:hAnsi="Courier New" w:ascii="Courier New"/>
          <w:b/>
          <w:lang w:val="hr-HR"/>
        </w:rPr>
      </w:pPr>
    </w:p>
    <w:tbl>
      <w:tblPr>
        <w:tblStyle w:val="Reetkatablice"/>
        <w:tblW w:type="dxa" w:w="7483"/>
        <w:tblInd w:type="dxa" w:w="1018"/>
        <w:tblLayout w:type="fixed"/>
        <w:tblLook w:val="04A0" w:noVBand="1" w:noHBand="0" w:lastColumn="0" w:firstColumn="1" w:lastRow="0" w:firstRow="1"/>
      </w:tblPr>
      <w:tblGrid>
        <w:gridCol w:w="505"/>
        <w:gridCol w:w="1273"/>
        <w:gridCol w:w="1478"/>
        <w:gridCol w:w="1250"/>
        <w:gridCol w:w="2977"/>
      </w:tblGrid>
      <w:tr w:rsidTr="00435224" w:rsidR="00730966" w:rsidRPr="00730966">
        <w:trPr>
          <w:tblHeader/>
        </w:trPr>
        <w:tc>
          <w:tcPr>
            <w:tcW w:type="dxa" w:w="505"/>
            <w:shd w:fill="auto" w:color="auto" w:val="pct5"/>
          </w:tcPr>
          <w:p w:rsidRDefault="00730966" w:rsidP="00891264" w:rsidR="00730966" w:rsidRPr="00730966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RBR</w:t>
            </w:r>
          </w:p>
        </w:tc>
        <w:tc>
          <w:tcPr>
            <w:tcW w:type="dxa" w:w="1273"/>
            <w:shd w:fill="auto" w:color="auto" w:val="pct5"/>
          </w:tcPr>
          <w:p w:rsidRDefault="00730966" w:rsidP="00891264" w:rsidR="00730966" w:rsidRPr="00730966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OIB</w:t>
            </w:r>
          </w:p>
        </w:tc>
        <w:tc>
          <w:tcPr>
            <w:tcW w:type="dxa" w:w="1478"/>
            <w:shd w:fill="auto" w:color="auto" w:val="pct5"/>
          </w:tcPr>
          <w:p w:rsidRDefault="00730966" w:rsidP="00891264" w:rsidR="00730966" w:rsidRPr="00730966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NAZIV VJEROVNIKA</w:t>
            </w:r>
          </w:p>
        </w:tc>
        <w:tc>
          <w:tcPr>
            <w:tcW w:type="dxa" w:w="1250"/>
            <w:shd w:fill="auto" w:color="auto" w:val="pct5"/>
          </w:tcPr>
          <w:p w:rsidRDefault="00E13348" w:rsidP="00891264" w:rsidR="00730966" w:rsidRPr="00730966">
            <w:pPr>
              <w:jc w:val="both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PREOSTALI IZNOS GLAVNICE</w:t>
            </w:r>
          </w:p>
        </w:tc>
        <w:tc>
          <w:tcPr>
            <w:tcW w:type="dxa" w:w="2977"/>
            <w:shd w:fill="auto" w:color="auto" w:val="pct5"/>
          </w:tcPr>
          <w:p w:rsidRDefault="00730966" w:rsidP="009E52FB" w:rsidR="00730966" w:rsidRPr="00730966">
            <w:pPr>
              <w:jc w:val="center"/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NAČIN OTPLATE</w:t>
            </w:r>
            <w:r w:rsidR="00DB1E0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 xml:space="preserve">, </w:t>
            </w:r>
            <w:r w:rsidR="009E52FB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>IZNOS ANUITETA</w:t>
            </w:r>
            <w:r w:rsidR="00DB1E06">
              <w:rPr>
                <w:rFonts w:cs="Courier New" w:hAnsi="Courier New" w:ascii="Courier New"/>
                <w:b/>
                <w:sz w:val="16"/>
                <w:szCs w:val="16"/>
                <w:lang w:val="hr-HR"/>
              </w:rPr>
              <w:t xml:space="preserve"> I DOSPIJEĆE</w:t>
            </w:r>
          </w:p>
        </w:tc>
      </w:tr>
      <w:tr w:rsidTr="00435224" w:rsidR="00730966" w:rsidRPr="00730966">
        <w:tc>
          <w:tcPr>
            <w:tcW w:type="dxa" w:w="505"/>
          </w:tcPr>
          <w:p w:rsidRDefault="00730966" w:rsidP="00891264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1.</w:t>
            </w:r>
          </w:p>
        </w:tc>
        <w:tc>
          <w:tcPr>
            <w:tcW w:type="dxa" w:w="1273"/>
          </w:tcPr>
          <w:p w:rsidRDefault="00730966" w:rsidP="00891264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90506653109</w:t>
            </w:r>
          </w:p>
        </w:tc>
        <w:tc>
          <w:tcPr>
            <w:tcW w:type="dxa" w:w="1478"/>
          </w:tcPr>
          <w:p w:rsidRDefault="00730966" w:rsidP="00891264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Biroval d.o.o.</w:t>
            </w:r>
          </w:p>
          <w:p w:rsidRDefault="00730966" w:rsidP="00891264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  <w:p w:rsidRDefault="00730966" w:rsidP="00891264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50"/>
          </w:tcPr>
          <w:p w:rsidRDefault="00E13348" w:rsidP="00891264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sz w:val="16"/>
                <w:szCs w:val="16"/>
                <w:lang w:val="hr-HR"/>
              </w:rPr>
              <w:t>3.316,14</w:t>
            </w:r>
          </w:p>
        </w:tc>
        <w:tc>
          <w:tcPr>
            <w:tcW w:type="dxa" w:w="2977"/>
          </w:tcPr>
          <w:p w:rsidRDefault="00730966" w:rsidP="00DB1E06" w:rsidR="00435224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otpis kamate u 100% iznosu, otpis 30% glavnice, </w:t>
            </w:r>
            <w:r w:rsidR="00435224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otplata </w:t>
            </w:r>
            <w:r w:rsidR="00435224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preostalog iznosa duga od HRK 3.316,14 </w:t>
            </w:r>
            <w:r w:rsidR="00435224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u </w:t>
            </w:r>
            <w:r w:rsidR="00435224">
              <w:rPr>
                <w:rFonts w:cs="Courier New" w:hAnsi="Courier New" w:ascii="Courier New"/>
                <w:sz w:val="16"/>
                <w:szCs w:val="16"/>
                <w:lang w:val="hr-HR"/>
              </w:rPr>
              <w:t>48</w:t>
            </w:r>
            <w:r w:rsidR="00435224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jednakih mjesečnih anuiteta, </w:t>
            </w:r>
            <w:r w:rsidR="00435224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svaki u iznosu od HRK 70,02 </w:t>
            </w:r>
            <w:r w:rsidR="00435224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. 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lastRenderedPageBreak/>
              <w:t>Svaki obrok dospijeva na naplatu 15-og u mjesecu za teKući mjesec.</w:t>
            </w:r>
          </w:p>
        </w:tc>
      </w:tr>
      <w:tr w:rsidTr="00435224" w:rsidR="00730966" w:rsidRPr="00730966">
        <w:tc>
          <w:tcPr>
            <w:tcW w:type="dxa" w:w="505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lastRenderedPageBreak/>
              <w:t>2.</w:t>
            </w:r>
          </w:p>
        </w:tc>
        <w:tc>
          <w:tcPr>
            <w:tcW w:type="dxa" w:w="1273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91179871873</w:t>
            </w:r>
          </w:p>
        </w:tc>
        <w:tc>
          <w:tcPr>
            <w:tcW w:type="dxa" w:w="1478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Branko Peroš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50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281.683,52</w:t>
            </w:r>
          </w:p>
        </w:tc>
        <w:tc>
          <w:tcPr>
            <w:tcW w:type="dxa" w:w="2977"/>
          </w:tcPr>
          <w:p w:rsidRDefault="00435224" w:rsidP="00730966" w:rsid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otpis kamate u 100% iznosu, </w:t>
            </w:r>
            <w:r w:rsidR="00E13348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OTPLATA PREOSTALOG IZNOSA GLAVNICE DUGA OD hrk 281.683,52 </w:t>
            </w:r>
            <w:r w:rsidR="00730966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60 mjesečnih rata</w:t>
            </w:r>
            <w:r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svaka u iznosu od HRK 4.694,72</w:t>
            </w:r>
            <w:r w:rsidR="00730966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, s počekom od dvije godine nakon sklapanja predstečajne nagodbe na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</w:p>
          <w:p w:rsidRDefault="00435224" w:rsidP="00730966" w:rsidR="00435224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435224" w:rsidR="00730966" w:rsidRPr="00730966">
        <w:tc>
          <w:tcPr>
            <w:tcW w:type="dxa" w:w="505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3.</w:t>
            </w:r>
          </w:p>
        </w:tc>
        <w:tc>
          <w:tcPr>
            <w:tcW w:type="dxa" w:w="1273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84596041174</w:t>
            </w:r>
          </w:p>
        </w:tc>
        <w:tc>
          <w:tcPr>
            <w:tcW w:type="dxa" w:w="1478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Cargo partner d.o.o.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50"/>
          </w:tcPr>
          <w:p w:rsidRDefault="00E13348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sz w:val="16"/>
                <w:szCs w:val="16"/>
                <w:lang w:val="hr-HR"/>
              </w:rPr>
              <w:t>2.474,79</w:t>
            </w:r>
          </w:p>
        </w:tc>
        <w:tc>
          <w:tcPr>
            <w:tcW w:type="dxa" w:w="2977"/>
          </w:tcPr>
          <w:p w:rsidRDefault="00730966" w:rsidP="00730966" w:rsidR="0043522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otpis kamate u 100% iznosu, otpis 30% glavnice, </w:t>
            </w:r>
            <w:r w:rsidR="00435224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otplata </w:t>
            </w:r>
            <w:r w:rsidR="00435224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preostalog iznosa duga od HRK 2.474,79 </w:t>
            </w:r>
            <w:r w:rsidR="00435224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u </w:t>
            </w:r>
            <w:r w:rsidR="00435224">
              <w:rPr>
                <w:rFonts w:cs="Courier New" w:hAnsi="Courier New" w:ascii="Courier New"/>
                <w:sz w:val="16"/>
                <w:szCs w:val="16"/>
                <w:lang w:val="hr-HR"/>
              </w:rPr>
              <w:t>48</w:t>
            </w:r>
            <w:r w:rsidR="00435224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jednakih mjesečnih anuiteta, </w:t>
            </w:r>
            <w:r w:rsidR="00435224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svaki u iznosu od HRK 51,55 </w:t>
            </w:r>
            <w:r w:rsidR="00435224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</w:p>
          <w:p w:rsidRDefault="00435224" w:rsidP="00730966" w:rsidR="00435224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435224" w:rsidR="00730966" w:rsidRPr="00730966">
        <w:tc>
          <w:tcPr>
            <w:tcW w:type="dxa" w:w="505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4.</w:t>
            </w:r>
          </w:p>
        </w:tc>
        <w:tc>
          <w:tcPr>
            <w:tcW w:type="dxa" w:w="1273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56439228917</w:t>
            </w:r>
          </w:p>
        </w:tc>
        <w:tc>
          <w:tcPr>
            <w:tcW w:type="dxa" w:w="1478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Cronip d.o.o.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50"/>
          </w:tcPr>
          <w:p w:rsidRDefault="00E13348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sz w:val="16"/>
                <w:szCs w:val="16"/>
                <w:lang w:val="hr-HR"/>
              </w:rPr>
              <w:t>3.668,05</w:t>
            </w:r>
          </w:p>
        </w:tc>
        <w:tc>
          <w:tcPr>
            <w:tcW w:type="dxa" w:w="2977"/>
          </w:tcPr>
          <w:p w:rsidRDefault="00730966" w:rsidP="00730966" w:rsid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otpis kamate u 100% iznosu, otpis 30% glavnice,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otplata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preostalog iznosa duga od HRK 3.668,05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u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>48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jednakih mjesečnih anuiteta,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svaki u iznosu od HRK 76,41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</w:p>
          <w:p w:rsidRDefault="00435224" w:rsidP="00730966" w:rsidR="00435224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435224" w:rsidR="00730966" w:rsidRPr="00730966">
        <w:tc>
          <w:tcPr>
            <w:tcW w:type="dxa" w:w="505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5.</w:t>
            </w:r>
          </w:p>
        </w:tc>
        <w:tc>
          <w:tcPr>
            <w:tcW w:type="dxa" w:w="1273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50896521418</w:t>
            </w:r>
          </w:p>
        </w:tc>
        <w:tc>
          <w:tcPr>
            <w:tcW w:type="dxa" w:w="1478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D-Graf d.o.o.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50"/>
          </w:tcPr>
          <w:p w:rsidRDefault="00E13348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sz w:val="16"/>
                <w:szCs w:val="16"/>
                <w:lang w:val="hr-HR"/>
              </w:rPr>
              <w:t>1.549,80</w:t>
            </w:r>
          </w:p>
        </w:tc>
        <w:tc>
          <w:tcPr>
            <w:tcW w:type="dxa" w:w="2977"/>
          </w:tcPr>
          <w:p w:rsidRDefault="00730966" w:rsidP="0076296F" w:rsidR="0076296F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otpis kamate u 100% iznosu, otpis 30% glavnice,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otplata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preostalog iznosa duga od HRK 1.549,80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u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>48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jednakih mjesečnih anuiteta,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svaki u iznosu od HRK 32,28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</w:p>
          <w:p w:rsidRDefault="00435224" w:rsidP="00730966" w:rsidR="00435224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435224" w:rsidR="00730966" w:rsidRPr="00730966">
        <w:tc>
          <w:tcPr>
            <w:tcW w:type="dxa" w:w="505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6.</w:t>
            </w:r>
          </w:p>
        </w:tc>
        <w:tc>
          <w:tcPr>
            <w:tcW w:type="dxa" w:w="1273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09735682982</w:t>
            </w:r>
          </w:p>
        </w:tc>
        <w:tc>
          <w:tcPr>
            <w:tcW w:type="dxa" w:w="1478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Elektrolux d.o.o.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50"/>
          </w:tcPr>
          <w:p w:rsidRDefault="00E13348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sz w:val="16"/>
                <w:szCs w:val="16"/>
                <w:lang w:val="hr-HR"/>
              </w:rPr>
              <w:t>1.310,55</w:t>
            </w:r>
          </w:p>
        </w:tc>
        <w:tc>
          <w:tcPr>
            <w:tcW w:type="dxa" w:w="2977"/>
          </w:tcPr>
          <w:p w:rsidRDefault="00730966" w:rsidP="0076296F" w:rsidR="0076296F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otpis kamate u 100% iznosu, otpis 30% glavnice,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otplata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preostalog iznosa duga od HRK 1.310,55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u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>48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jednakih mjesečnih anuiteta,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svaki u iznosu od HRK 27,30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</w:p>
          <w:p w:rsidRDefault="00435224" w:rsidP="00730966" w:rsidR="00435224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435224" w:rsidR="00730966" w:rsidRPr="00730966">
        <w:tc>
          <w:tcPr>
            <w:tcW w:type="dxa" w:w="505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7.</w:t>
            </w:r>
          </w:p>
        </w:tc>
        <w:tc>
          <w:tcPr>
            <w:tcW w:type="dxa" w:w="1273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47557646720</w:t>
            </w:r>
          </w:p>
        </w:tc>
        <w:tc>
          <w:tcPr>
            <w:tcW w:type="dxa" w:w="1478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Fiducia 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lastRenderedPageBreak/>
              <w:t>d.o.o.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50"/>
          </w:tcPr>
          <w:p w:rsidRDefault="00E13348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sz w:val="16"/>
                <w:szCs w:val="16"/>
                <w:lang w:val="hr-HR"/>
              </w:rPr>
              <w:lastRenderedPageBreak/>
              <w:t>1.561,84</w:t>
            </w:r>
          </w:p>
        </w:tc>
        <w:tc>
          <w:tcPr>
            <w:tcW w:type="dxa" w:w="2977"/>
          </w:tcPr>
          <w:p w:rsidRDefault="00730966" w:rsidP="00730966" w:rsidR="00435224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otpis kamate u 100% iznosu, 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lastRenderedPageBreak/>
              <w:t xml:space="preserve">otpis 30% glavnice,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otplata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preostalog iznosa duga od HRK 1.561,84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u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>48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jednakih mjesečnih anuiteta,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svaki u iznosu od HRK 32,53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</w:t>
            </w:r>
          </w:p>
          <w:p w:rsidRDefault="0076296F" w:rsidP="00730966" w:rsidR="0076296F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435224" w:rsidR="00730966" w:rsidRPr="00730966">
        <w:tc>
          <w:tcPr>
            <w:tcW w:type="dxa" w:w="505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lastRenderedPageBreak/>
              <w:t>8.</w:t>
            </w:r>
          </w:p>
        </w:tc>
        <w:tc>
          <w:tcPr>
            <w:tcW w:type="dxa" w:w="1273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20355340704</w:t>
            </w:r>
          </w:p>
        </w:tc>
        <w:tc>
          <w:tcPr>
            <w:tcW w:type="dxa" w:w="1478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Jelena Pavić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50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716.741,98</w:t>
            </w:r>
          </w:p>
        </w:tc>
        <w:tc>
          <w:tcPr>
            <w:tcW w:type="dxa" w:w="2977"/>
          </w:tcPr>
          <w:p w:rsidRDefault="0076296F" w:rsidP="00730966" w:rsid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Otpis kamate u 100% iznosu, </w:t>
            </w:r>
            <w:r w:rsidR="00E13348">
              <w:rPr>
                <w:rFonts w:cs="Courier New" w:hAnsi="Courier New" w:ascii="Courier New"/>
                <w:sz w:val="16"/>
                <w:szCs w:val="16"/>
                <w:lang w:val="hr-HR"/>
              </w:rPr>
              <w:t>otplata preostalog iznosa glavnice od HRK 716.741,98 u 6</w:t>
            </w:r>
            <w:r w:rsidR="00730966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0 mjesečnih rata</w:t>
            </w:r>
            <w:r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svaka u iznosu od HRK 11.945,69</w:t>
            </w:r>
            <w:r w:rsidR="00730966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, s počekom od dvije godine, nakon sklapanja predstečajne nagodbe na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</w:p>
          <w:p w:rsidRDefault="00435224" w:rsidP="00730966" w:rsidR="00435224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435224" w:rsidR="00730966" w:rsidRPr="00730966">
        <w:tc>
          <w:tcPr>
            <w:tcW w:type="dxa" w:w="505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9.</w:t>
            </w:r>
          </w:p>
        </w:tc>
        <w:tc>
          <w:tcPr>
            <w:tcW w:type="dxa" w:w="1273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37921894508</w:t>
            </w:r>
          </w:p>
        </w:tc>
        <w:tc>
          <w:tcPr>
            <w:tcW w:type="dxa" w:w="1478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K.Š. Promet d.o.o.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50"/>
          </w:tcPr>
          <w:p w:rsidRDefault="00E13348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sz w:val="16"/>
                <w:szCs w:val="16"/>
                <w:lang w:val="hr-HR"/>
              </w:rPr>
              <w:t>1.374,50</w:t>
            </w:r>
          </w:p>
        </w:tc>
        <w:tc>
          <w:tcPr>
            <w:tcW w:type="dxa" w:w="2977"/>
          </w:tcPr>
          <w:p w:rsidRDefault="00730966" w:rsidP="0076296F" w:rsidR="0076296F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otpis kamate u 100% iznosu, otpis 30% glavnice,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otplata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preostalog iznosa duga od HRK 1.374,50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u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>48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jednakih mjesečnih anuiteta,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svaki u iznosu od HRK 28,63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</w:t>
            </w:r>
          </w:p>
          <w:p w:rsidRDefault="00435224" w:rsidP="00730966" w:rsidR="00435224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435224" w:rsidR="00730966" w:rsidRPr="00730966">
        <w:tc>
          <w:tcPr>
            <w:tcW w:type="dxa" w:w="505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10.</w:t>
            </w:r>
          </w:p>
        </w:tc>
        <w:tc>
          <w:tcPr>
            <w:tcW w:type="dxa" w:w="1273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02104479128</w:t>
            </w:r>
          </w:p>
        </w:tc>
        <w:tc>
          <w:tcPr>
            <w:tcW w:type="dxa" w:w="1478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Mamar d.o.o.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50"/>
          </w:tcPr>
          <w:p w:rsidRDefault="00E13348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sz w:val="16"/>
                <w:szCs w:val="16"/>
                <w:lang w:val="hr-HR"/>
              </w:rPr>
              <w:t>6.905,64</w:t>
            </w:r>
          </w:p>
        </w:tc>
        <w:tc>
          <w:tcPr>
            <w:tcW w:type="dxa" w:w="2977"/>
          </w:tcPr>
          <w:p w:rsidRDefault="00730966" w:rsidP="0076296F" w:rsidR="0076296F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otpis kamate u 100% iznosu, otpis 30% glavnice,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otplata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preostalog iznosa duga od HRK 6.905,64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u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>48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jednakih mjesečnih anuiteta,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svaki u iznosu od HRK 143,86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</w:t>
            </w:r>
          </w:p>
          <w:p w:rsidRDefault="00435224" w:rsidP="00730966" w:rsidR="00435224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435224" w:rsidR="00730966" w:rsidRPr="00730966">
        <w:tc>
          <w:tcPr>
            <w:tcW w:type="dxa" w:w="505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11.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73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28491086971</w:t>
            </w:r>
          </w:p>
        </w:tc>
        <w:tc>
          <w:tcPr>
            <w:tcW w:type="dxa" w:w="1478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Mirt Interijeri d.o.o.</w:t>
            </w:r>
          </w:p>
        </w:tc>
        <w:tc>
          <w:tcPr>
            <w:tcW w:type="dxa" w:w="1250"/>
          </w:tcPr>
          <w:p w:rsidRDefault="00E13348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sz w:val="16"/>
                <w:szCs w:val="16"/>
                <w:lang w:val="hr-HR"/>
              </w:rPr>
              <w:t>1.580,58</w:t>
            </w:r>
          </w:p>
        </w:tc>
        <w:tc>
          <w:tcPr>
            <w:tcW w:type="dxa" w:w="2977"/>
          </w:tcPr>
          <w:p w:rsidRDefault="00730966" w:rsidP="0076296F" w:rsidR="0076296F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otpis kamate u 100% iznosu, otpis 30% glavnice,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otplata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preostalog iznosa duga od HRK 1.580,58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u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>48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jednakih mjesečnih anuiteta,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svaki u iznosu od HRK 32,92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</w:t>
            </w:r>
          </w:p>
          <w:p w:rsidRDefault="00435224" w:rsidP="00730966" w:rsidR="00435224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435224" w:rsidR="00730966" w:rsidRPr="00730966">
        <w:tc>
          <w:tcPr>
            <w:tcW w:type="dxa" w:w="505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12.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73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16109712911</w:t>
            </w:r>
          </w:p>
        </w:tc>
        <w:tc>
          <w:tcPr>
            <w:tcW w:type="dxa" w:w="1478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Odvjetnik Ivan Kusalić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50"/>
          </w:tcPr>
          <w:p w:rsidRDefault="00E13348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sz w:val="16"/>
                <w:szCs w:val="16"/>
                <w:lang w:val="hr-HR"/>
              </w:rPr>
              <w:t>5.705,00</w:t>
            </w:r>
          </w:p>
        </w:tc>
        <w:tc>
          <w:tcPr>
            <w:tcW w:type="dxa" w:w="2977"/>
          </w:tcPr>
          <w:p w:rsidRDefault="00730966" w:rsidP="0076296F" w:rsidR="0076296F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otpis kamate u 100% iznosu, otpis 30% glavnice,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otplata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preostalog iznosa duga od HRK 5.705,00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u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>48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jednakih mjesečnih anuiteta,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svaki u iznosu od HRK 111,85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počevši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lastRenderedPageBreak/>
              <w:t>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</w:t>
            </w:r>
          </w:p>
          <w:p w:rsidRDefault="00435224" w:rsidP="00730966" w:rsidR="00435224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435224" w:rsidR="00730966" w:rsidRPr="00730966">
        <w:tc>
          <w:tcPr>
            <w:tcW w:type="dxa" w:w="505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lastRenderedPageBreak/>
              <w:t>13.</w:t>
            </w:r>
          </w:p>
        </w:tc>
        <w:tc>
          <w:tcPr>
            <w:tcW w:type="dxa" w:w="1273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19407280555</w:t>
            </w:r>
          </w:p>
        </w:tc>
        <w:tc>
          <w:tcPr>
            <w:tcW w:type="dxa" w:w="1478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Overseas Trade Co Ltd d.o.o.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50"/>
          </w:tcPr>
          <w:p w:rsidRDefault="001732CC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sz w:val="16"/>
                <w:szCs w:val="16"/>
                <w:lang w:val="hr-HR"/>
              </w:rPr>
              <w:t>752,91</w:t>
            </w:r>
          </w:p>
        </w:tc>
        <w:tc>
          <w:tcPr>
            <w:tcW w:type="dxa" w:w="2977"/>
          </w:tcPr>
          <w:p w:rsidRDefault="00730966" w:rsidP="0076296F" w:rsidR="0076296F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otpis kamate u 100% iznosu, otpis 30% glavnice,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otplata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preostalog iznosa duga od HRK 752,91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u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>48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jednakih mjesečnih anuiteta,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svaki u iznosu od HRK 15,68 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  <w:r w:rsidR="0076296F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435224" w:rsidR="00730966" w:rsidRPr="00730966">
        <w:tc>
          <w:tcPr>
            <w:tcW w:type="dxa" w:w="505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14.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73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20485853228</w:t>
            </w:r>
          </w:p>
        </w:tc>
        <w:tc>
          <w:tcPr>
            <w:tcW w:type="dxa" w:w="1478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Slap d.o.o.</w:t>
            </w:r>
          </w:p>
        </w:tc>
        <w:tc>
          <w:tcPr>
            <w:tcW w:type="dxa" w:w="1250"/>
          </w:tcPr>
          <w:p w:rsidRDefault="001732CC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sz w:val="16"/>
                <w:szCs w:val="16"/>
                <w:lang w:val="hr-HR"/>
              </w:rPr>
              <w:t>9.652,71</w:t>
            </w:r>
          </w:p>
        </w:tc>
        <w:tc>
          <w:tcPr>
            <w:tcW w:type="dxa" w:w="2977"/>
          </w:tcPr>
          <w:p w:rsidRDefault="00730966" w:rsidP="00730966" w:rsid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Otpis 100% kamate, otplata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preostale glavnice duga od HRK 9.652,71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u 8 jednakih mjesečnih anuiteta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>, svaki u iznosu od HRK 1.206,58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, 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</w:p>
          <w:p w:rsidRDefault="00435224" w:rsidP="00730966" w:rsidR="00435224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435224" w:rsidR="00730966" w:rsidRPr="00730966">
        <w:tc>
          <w:tcPr>
            <w:tcW w:type="dxa" w:w="505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15.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73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41610498470</w:t>
            </w:r>
          </w:p>
        </w:tc>
        <w:tc>
          <w:tcPr>
            <w:tcW w:type="dxa" w:w="1478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Smid d.o.o.</w:t>
            </w:r>
          </w:p>
        </w:tc>
        <w:tc>
          <w:tcPr>
            <w:tcW w:type="dxa" w:w="1250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3.959,31</w:t>
            </w:r>
          </w:p>
        </w:tc>
        <w:tc>
          <w:tcPr>
            <w:tcW w:type="dxa" w:w="2977"/>
          </w:tcPr>
          <w:p w:rsidRDefault="00730966" w:rsidP="00730966" w:rsid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Otpis 100% kamate, otplata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 eglavnice duga  u iznosu od HRK 3.959,31 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u 6 jednakih mjesečnih anuiteta,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svaki u iznosu od HRK 659,88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</w:p>
          <w:p w:rsidRDefault="00435224" w:rsidP="00730966" w:rsidR="00435224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435224" w:rsidR="00730966" w:rsidRPr="00730966">
        <w:tc>
          <w:tcPr>
            <w:tcW w:type="dxa" w:w="505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16.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73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64499130568</w:t>
            </w:r>
          </w:p>
        </w:tc>
        <w:tc>
          <w:tcPr>
            <w:tcW w:type="dxa" w:w="1478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Tamago d.o.o.</w:t>
            </w:r>
          </w:p>
        </w:tc>
        <w:tc>
          <w:tcPr>
            <w:tcW w:type="dxa" w:w="1250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11.908,00</w:t>
            </w:r>
          </w:p>
        </w:tc>
        <w:tc>
          <w:tcPr>
            <w:tcW w:type="dxa" w:w="2977"/>
          </w:tcPr>
          <w:p w:rsidRDefault="00730966" w:rsidP="00730966" w:rsid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Otpis 100% kamate, otplata 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preostalog iznosa duga od HRK 11.908,00 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u 5 jednakih mjesečnih anuiteta</w:t>
            </w:r>
            <w:r w:rsidR="0076296F">
              <w:rPr>
                <w:rFonts w:cs="Courier New" w:hAnsi="Courier New" w:ascii="Courier New"/>
                <w:sz w:val="16"/>
                <w:szCs w:val="16"/>
                <w:lang w:val="hr-HR"/>
              </w:rPr>
              <w:t>, svaki u iznosu od HRK 2.381,05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, 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</w:p>
          <w:p w:rsidRDefault="00435224" w:rsidP="00730966" w:rsidR="00435224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435224" w:rsidR="00730966" w:rsidRPr="00730966">
        <w:tc>
          <w:tcPr>
            <w:tcW w:type="dxa" w:w="505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17.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73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84538965298</w:t>
            </w:r>
          </w:p>
        </w:tc>
        <w:tc>
          <w:tcPr>
            <w:tcW w:type="dxa" w:w="1478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Tapecirani namještaj Relax vl. Marica Mitrović</w:t>
            </w:r>
          </w:p>
        </w:tc>
        <w:tc>
          <w:tcPr>
            <w:tcW w:type="dxa" w:w="1250"/>
          </w:tcPr>
          <w:p w:rsidRDefault="001732CC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sz w:val="16"/>
                <w:szCs w:val="16"/>
                <w:lang w:val="hr-HR"/>
              </w:rPr>
              <w:t>4.063,92</w:t>
            </w:r>
          </w:p>
        </w:tc>
        <w:tc>
          <w:tcPr>
            <w:tcW w:type="dxa" w:w="2977"/>
          </w:tcPr>
          <w:p w:rsidRDefault="00730966" w:rsidP="009E52FB" w:rsidR="009E52FB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otpis kamate u 100% iznosu, otpis 30% glavnice, </w:t>
            </w:r>
            <w:r w:rsidR="009E52FB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otplata </w:t>
            </w:r>
            <w:r w:rsidR="009E52FB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preostalog iznosa duga od HRK 4.063,92 </w:t>
            </w:r>
            <w:r w:rsidR="009E52FB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u </w:t>
            </w:r>
            <w:r w:rsidR="009E52FB">
              <w:rPr>
                <w:rFonts w:cs="Courier New" w:hAnsi="Courier New" w:ascii="Courier New"/>
                <w:sz w:val="16"/>
                <w:szCs w:val="16"/>
                <w:lang w:val="hr-HR"/>
              </w:rPr>
              <w:t>48</w:t>
            </w:r>
            <w:r w:rsidR="009E52FB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jednakih mjesečnih anuiteta, </w:t>
            </w:r>
            <w:r w:rsidR="009E52FB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svaki u iznosu od HRK 84,66 </w:t>
            </w:r>
            <w:r w:rsidR="009E52FB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počevši od prvog narednog mjeseca nakon sklapanja predstečajne nagodbe na Trgovačkom sudu 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435224" w:rsidR="00730966" w:rsidRPr="00730966">
        <w:tc>
          <w:tcPr>
            <w:tcW w:type="dxa" w:w="505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18.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  <w:tc>
          <w:tcPr>
            <w:tcW w:type="dxa" w:w="1273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35030820101</w:t>
            </w:r>
          </w:p>
        </w:tc>
        <w:tc>
          <w:tcPr>
            <w:tcW w:type="dxa" w:w="1478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Triton-Informatika </w:t>
            </w: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lastRenderedPageBreak/>
              <w:t>d.o.o.</w:t>
            </w:r>
          </w:p>
        </w:tc>
        <w:tc>
          <w:tcPr>
            <w:tcW w:type="dxa" w:w="1250"/>
          </w:tcPr>
          <w:p w:rsidRDefault="001732CC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sz w:val="16"/>
                <w:szCs w:val="16"/>
                <w:lang w:val="hr-HR"/>
              </w:rPr>
              <w:lastRenderedPageBreak/>
              <w:t>3.762,15</w:t>
            </w:r>
          </w:p>
        </w:tc>
        <w:tc>
          <w:tcPr>
            <w:tcW w:type="dxa" w:w="2977"/>
          </w:tcPr>
          <w:p w:rsidRDefault="00730966" w:rsidP="009E52FB" w:rsidR="009E52FB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otpis kamate u 100% iznosu, otpis 30% glavnice, </w:t>
            </w:r>
            <w:r w:rsidR="009E52FB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otplata </w:t>
            </w:r>
            <w:r w:rsidR="009E52FB">
              <w:rPr>
                <w:rFonts w:cs="Courier New" w:hAnsi="Courier New" w:ascii="Courier New"/>
                <w:sz w:val="16"/>
                <w:szCs w:val="16"/>
                <w:lang w:val="hr-HR"/>
              </w:rPr>
              <w:lastRenderedPageBreak/>
              <w:t xml:space="preserve">preostalog iznosa duga od HRK 3.762,15 </w:t>
            </w:r>
            <w:r w:rsidR="009E52FB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u </w:t>
            </w:r>
            <w:r w:rsidR="009E52FB">
              <w:rPr>
                <w:rFonts w:cs="Courier New" w:hAnsi="Courier New" w:ascii="Courier New"/>
                <w:sz w:val="16"/>
                <w:szCs w:val="16"/>
                <w:lang w:val="hr-HR"/>
              </w:rPr>
              <w:t>48</w:t>
            </w:r>
            <w:r w:rsidR="009E52FB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jednakih mjesečnih anuiteta, </w:t>
            </w:r>
            <w:r w:rsidR="009E52FB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svaki u iznosu od HRK 78,38 </w:t>
            </w:r>
            <w:r w:rsidR="009E52FB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  <w:r w:rsidR="009E52FB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</w:t>
            </w:r>
          </w:p>
          <w:p w:rsidRDefault="00435224" w:rsidP="00730966" w:rsidR="00435224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  <w:tr w:rsidTr="00435224" w:rsidR="00730966" w:rsidRPr="00730966">
        <w:tc>
          <w:tcPr>
            <w:tcW w:type="dxa" w:w="505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lastRenderedPageBreak/>
              <w:t>19.</w:t>
            </w:r>
          </w:p>
        </w:tc>
        <w:tc>
          <w:tcPr>
            <w:tcW w:type="dxa" w:w="1273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16070013796</w:t>
            </w:r>
          </w:p>
        </w:tc>
        <w:tc>
          <w:tcPr>
            <w:tcW w:type="dxa" w:w="1478"/>
          </w:tcPr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Vincek-Me-Tex d.o.o.</w:t>
            </w:r>
          </w:p>
        </w:tc>
        <w:tc>
          <w:tcPr>
            <w:tcW w:type="dxa" w:w="1250"/>
          </w:tcPr>
          <w:p w:rsidRDefault="001732CC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>
              <w:rPr>
                <w:rFonts w:cs="Courier New" w:hAnsi="Courier New" w:ascii="Courier New"/>
                <w:sz w:val="16"/>
                <w:szCs w:val="16"/>
                <w:lang w:val="hr-HR"/>
              </w:rPr>
              <w:t>4.199,26</w:t>
            </w:r>
          </w:p>
        </w:tc>
        <w:tc>
          <w:tcPr>
            <w:tcW w:type="dxa" w:w="2977"/>
          </w:tcPr>
          <w:p w:rsidRDefault="00730966" w:rsidP="009E52FB" w:rsidR="009E52FB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  <w:r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otpis kamate u 100% iznosu, otpis 30% glavnice, </w:t>
            </w:r>
            <w:r w:rsidR="009E52FB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otplata </w:t>
            </w:r>
            <w:r w:rsidR="009E52FB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preostalog iznosa duga od HRK 4.199,26 </w:t>
            </w:r>
            <w:r w:rsidR="009E52FB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u </w:t>
            </w:r>
            <w:r w:rsidR="009E52FB">
              <w:rPr>
                <w:rFonts w:cs="Courier New" w:hAnsi="Courier New" w:ascii="Courier New"/>
                <w:sz w:val="16"/>
                <w:szCs w:val="16"/>
                <w:lang w:val="hr-HR"/>
              </w:rPr>
              <w:t>48</w:t>
            </w:r>
            <w:r w:rsidR="009E52FB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jednakih mjesečnih anuiteta, </w:t>
            </w:r>
            <w:r w:rsidR="009E52FB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svaki u iznosu od HRK 87,48 </w:t>
            </w:r>
            <w:r w:rsidR="009E52FB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>počevši od prvog narednog mjeseca nakon sklapanja predstečajne nagodbe na Trgovačkom sudu</w:t>
            </w:r>
            <w:r w:rsidR="00DB1E06">
              <w:rPr>
                <w:rFonts w:cs="Courier New" w:hAnsi="Courier New" w:ascii="Courier New"/>
                <w:sz w:val="16"/>
                <w:szCs w:val="16"/>
                <w:lang w:val="hr-HR"/>
              </w:rPr>
              <w:t>. Svaki obrok dospijeva na naplatu 15-og u mjesecu za teKući mjesec.</w:t>
            </w:r>
            <w:r w:rsidR="009E52FB" w:rsidRPr="00730966">
              <w:rPr>
                <w:rFonts w:cs="Courier New" w:hAnsi="Courier New" w:ascii="Courier New"/>
                <w:sz w:val="16"/>
                <w:szCs w:val="16"/>
                <w:lang w:val="hr-HR"/>
              </w:rPr>
              <w:t xml:space="preserve"> </w:t>
            </w:r>
          </w:p>
          <w:p w:rsidRDefault="00730966" w:rsidP="00730966" w:rsidR="00730966" w:rsidRPr="00730966">
            <w:pPr>
              <w:jc w:val="both"/>
              <w:rPr>
                <w:rFonts w:cs="Courier New" w:hAnsi="Courier New" w:ascii="Courier New"/>
                <w:sz w:val="16"/>
                <w:szCs w:val="16"/>
                <w:lang w:val="hr-HR"/>
              </w:rPr>
            </w:pPr>
          </w:p>
        </w:tc>
      </w:tr>
    </w:tbl>
    <w:p w:rsidRDefault="00730966" w:rsidP="002B08CE" w:rsidR="00730966">
      <w:pPr>
        <w:jc w:val="both"/>
        <w:rPr>
          <w:rFonts w:cs="Courier New" w:hAnsi="Courier New" w:ascii="Courier New"/>
          <w:b/>
          <w:lang w:val="hr-HR"/>
        </w:rPr>
      </w:pPr>
      <w:r>
        <w:rPr>
          <w:rFonts w:cs="Courier New" w:hAnsi="Courier New" w:ascii="Courier New"/>
          <w:b/>
          <w:lang w:val="hr-HR"/>
        </w:rPr>
        <w:tab/>
      </w:r>
    </w:p>
    <w:p w:rsidRDefault="001732CC" w:rsidP="002E36AB" w:rsidR="001732CC">
      <w:pPr>
        <w:jc w:val="both"/>
        <w:rPr>
          <w:rFonts w:cs="Courier New" w:hAnsi="Courier New" w:ascii="Courier New"/>
          <w:b/>
          <w:lang w:val="hr-HR"/>
        </w:rPr>
      </w:pPr>
    </w:p>
    <w:p w:rsidRDefault="006B792A" w:rsidP="002E36AB" w:rsidR="002E36AB">
      <w:pPr>
        <w:jc w:val="both"/>
        <w:rPr>
          <w:rFonts w:cs="Courier New" w:hAnsi="Courier New" w:ascii="Courier New"/>
          <w:lang w:val="hr-HR"/>
        </w:rPr>
      </w:pPr>
      <w:r w:rsidRPr="00730966">
        <w:rPr>
          <w:rFonts w:cs="Courier New" w:hAnsi="Courier New" w:ascii="Courier New"/>
          <w:b/>
          <w:lang w:val="hr-HR"/>
        </w:rPr>
        <w:t>V</w:t>
      </w:r>
      <w:r w:rsidR="00D9603A" w:rsidRPr="00730966">
        <w:rPr>
          <w:rFonts w:cs="Courier New" w:hAnsi="Courier New" w:ascii="Courier New"/>
          <w:b/>
          <w:lang w:val="hr-HR"/>
        </w:rPr>
        <w:t>I</w:t>
      </w:r>
      <w:r>
        <w:rPr>
          <w:rFonts w:cs="Courier New" w:hAnsi="Courier New" w:ascii="Courier New"/>
          <w:lang w:val="hr-HR"/>
        </w:rPr>
        <w:tab/>
        <w:t>Ova predstečajna nagodba sklopljena je danom potpisa iste, te ima snagu ovrš</w:t>
      </w:r>
      <w:r w:rsidR="00207BB9">
        <w:rPr>
          <w:rFonts w:cs="Courier New" w:hAnsi="Courier New" w:ascii="Courier New"/>
          <w:lang w:val="hr-HR"/>
        </w:rPr>
        <w:t>ne</w:t>
      </w:r>
      <w:r>
        <w:rPr>
          <w:rFonts w:cs="Courier New" w:hAnsi="Courier New" w:ascii="Courier New"/>
          <w:lang w:val="hr-HR"/>
        </w:rPr>
        <w:t xml:space="preserve"> isprave za sve vjerovnike čije su tražbine utvrđene. Uvažavajući navedeno, navedeni vjerovnici su ovlašteni radi ostvarenja dužnih činidbi (plaćanja) nakon dospijeća obveze provesti neposrednu prisilnu ovrhu nad dužnikom.</w:t>
      </w:r>
    </w:p>
    <w:p w:rsidRDefault="006B792A" w:rsidP="002E36AB" w:rsidR="002E36AB" w:rsidRPr="00837620">
      <w:pPr>
        <w:jc w:val="both"/>
        <w:rPr>
          <w:rFonts w:cs="Courier New" w:hAnsi="Courier New" w:ascii="Courier New"/>
          <w:lang w:val="hr-HR"/>
        </w:rPr>
      </w:pPr>
      <w:r>
        <w:rPr>
          <w:rFonts w:cs="Courier New" w:hAnsi="Courier New" w:ascii="Courier New"/>
          <w:lang w:val="hr-HR"/>
        </w:rPr>
        <w:t>Uvažavajući navedeno</w:t>
      </w:r>
      <w:r w:rsidR="002E36AB" w:rsidRPr="00837620">
        <w:rPr>
          <w:rFonts w:cs="Courier New" w:hAnsi="Courier New" w:ascii="Courier New"/>
          <w:lang w:val="hr-HR"/>
        </w:rPr>
        <w:t xml:space="preserve">, predlaže se Naslovu zakazati ročište radi glasanja i usvajanja </w:t>
      </w:r>
      <w:r w:rsidR="00207BB9">
        <w:rPr>
          <w:rFonts w:cs="Courier New" w:hAnsi="Courier New" w:ascii="Courier New"/>
          <w:lang w:val="hr-HR"/>
        </w:rPr>
        <w:t>predstečajne nagodbe dužnika</w:t>
      </w:r>
      <w:r w:rsidR="002E36AB" w:rsidRPr="00837620">
        <w:rPr>
          <w:rFonts w:cs="Courier New" w:hAnsi="Courier New" w:ascii="Courier New"/>
          <w:lang w:val="hr-HR"/>
        </w:rPr>
        <w:t xml:space="preserve"> društva </w:t>
      </w:r>
      <w:r w:rsidR="00207BB9">
        <w:rPr>
          <w:rFonts w:cs="Courier New" w:hAnsi="Courier New" w:ascii="Courier New"/>
          <w:lang w:val="hr-HR"/>
        </w:rPr>
        <w:t>Šivanol</w:t>
      </w:r>
      <w:r w:rsidR="002E36AB" w:rsidRPr="00837620">
        <w:rPr>
          <w:rFonts w:cs="Courier New" w:hAnsi="Courier New" w:ascii="Courier New"/>
          <w:lang w:val="hr-HR"/>
        </w:rPr>
        <w:t xml:space="preserve"> d.o.o. </w:t>
      </w:r>
    </w:p>
    <w:p w:rsidRDefault="00730966" w:rsidP="002E36AB" w:rsidR="00730966">
      <w:pPr>
        <w:jc w:val="right"/>
        <w:rPr>
          <w:rFonts w:cs="Courier New" w:hAnsi="Courier New" w:ascii="Courier New"/>
          <w:b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98"/>
        <w:gridCol w:w="4698"/>
      </w:tblGrid>
      <w:tr w:rsidTr="00730966" w:rsidR="00730966" w:rsidRPr="001732CC">
        <w:tc>
          <w:tcPr>
            <w:tcW w:type="dxa" w:w="4698"/>
          </w:tcPr>
          <w:p w:rsidRDefault="00730966" w:rsidP="00730966" w:rsidR="00730966" w:rsidRPr="001732CC">
            <w:pPr>
              <w:rPr>
                <w:rFonts w:cs="Courier New" w:hAnsi="Courier New" w:ascii="Courier New"/>
                <w:b/>
                <w:sz w:val="20"/>
                <w:szCs w:val="20"/>
                <w:lang w:val="hr-HR"/>
              </w:rPr>
            </w:pPr>
            <w:r w:rsidRPr="001732CC">
              <w:rPr>
                <w:rFonts w:cs="Courier New" w:hAnsi="Courier New" w:ascii="Courier New"/>
                <w:b/>
                <w:sz w:val="20"/>
                <w:szCs w:val="20"/>
                <w:lang w:val="hr-HR"/>
              </w:rPr>
              <w:t>ZA DUŽNIKA</w:t>
            </w:r>
          </w:p>
          <w:p w:rsidRDefault="00730966" w:rsidP="00730966" w:rsidR="00730966" w:rsidRPr="001732CC">
            <w:pPr>
              <w:rPr>
                <w:rFonts w:cs="Courier New" w:hAnsi="Courier New" w:ascii="Courier New"/>
                <w:b/>
                <w:sz w:val="20"/>
                <w:szCs w:val="20"/>
                <w:lang w:val="hr-HR"/>
              </w:rPr>
            </w:pPr>
          </w:p>
        </w:tc>
        <w:tc>
          <w:tcPr>
            <w:tcW w:type="dxa" w:w="4698"/>
          </w:tcPr>
          <w:p w:rsidRDefault="00730966" w:rsidP="00730966" w:rsidR="00730966" w:rsidRPr="001732CC">
            <w:pPr>
              <w:rPr>
                <w:rFonts w:cs="Courier New" w:hAnsi="Courier New" w:ascii="Courier New"/>
                <w:b/>
                <w:sz w:val="20"/>
                <w:szCs w:val="20"/>
                <w:lang w:val="hr-HR"/>
              </w:rPr>
            </w:pPr>
            <w:r w:rsidRPr="001732CC">
              <w:rPr>
                <w:rFonts w:cs="Courier New" w:hAnsi="Courier New" w:ascii="Courier New"/>
                <w:b/>
                <w:sz w:val="20"/>
                <w:szCs w:val="20"/>
                <w:lang w:val="hr-HR"/>
              </w:rPr>
              <w:t>VJEROVNICI</w:t>
            </w:r>
          </w:p>
          <w:p w:rsidRDefault="00730966" w:rsidP="00730966" w:rsidR="00730966" w:rsidRPr="001732CC">
            <w:pPr>
              <w:rPr>
                <w:rFonts w:cs="Courier New" w:hAnsi="Courier New" w:ascii="Courier New"/>
                <w:b/>
                <w:sz w:val="20"/>
                <w:szCs w:val="20"/>
                <w:lang w:val="hr-HR"/>
              </w:rPr>
            </w:pPr>
          </w:p>
        </w:tc>
      </w:tr>
      <w:tr w:rsidTr="00730966" w:rsidR="00730966" w:rsidRPr="001732CC">
        <w:tc>
          <w:tcPr>
            <w:tcW w:type="dxa" w:w="4698"/>
          </w:tcPr>
          <w:p w:rsidRDefault="00730966" w:rsidP="00730966" w:rsidR="00730966" w:rsidRPr="001732CC">
            <w:pPr>
              <w:rPr>
                <w:rFonts w:cs="Courier New" w:hAnsi="Courier New" w:ascii="Courier New"/>
                <w:b/>
                <w:sz w:val="20"/>
                <w:szCs w:val="20"/>
                <w:lang w:val="hr-HR"/>
              </w:rPr>
            </w:pPr>
            <w:r w:rsidRPr="001732CC">
              <w:rPr>
                <w:rFonts w:cs="Courier New" w:hAnsi="Courier New" w:ascii="Courier New"/>
                <w:b/>
                <w:sz w:val="20"/>
                <w:szCs w:val="20"/>
                <w:lang w:val="hr-HR"/>
              </w:rPr>
              <w:t>Šivanol d.o.o.</w:t>
            </w:r>
          </w:p>
          <w:p w:rsidRDefault="00730966" w:rsidP="00730966" w:rsidR="00730966" w:rsidRPr="001732CC">
            <w:pPr>
              <w:rPr>
                <w:rFonts w:cs="Courier New" w:hAnsi="Courier New" w:ascii="Courier New"/>
                <w:sz w:val="20"/>
                <w:szCs w:val="20"/>
                <w:lang w:val="hr-HR"/>
              </w:rPr>
            </w:pPr>
            <w:r w:rsidRPr="001732CC">
              <w:rPr>
                <w:rFonts w:cs="Courier New" w:hAnsi="Courier New" w:ascii="Courier New"/>
                <w:sz w:val="20"/>
                <w:szCs w:val="20"/>
                <w:lang w:val="hr-HR"/>
              </w:rPr>
              <w:t>Jelena Pavić, direktor</w:t>
            </w:r>
          </w:p>
          <w:p w:rsidRDefault="00730966" w:rsidP="00730966" w:rsidR="00730966" w:rsidRPr="001732CC">
            <w:pPr>
              <w:rPr>
                <w:rFonts w:cs="Courier New" w:hAnsi="Courier New" w:ascii="Courier New"/>
                <w:b/>
                <w:sz w:val="20"/>
                <w:szCs w:val="20"/>
                <w:lang w:val="hr-HR"/>
              </w:rPr>
            </w:pPr>
          </w:p>
        </w:tc>
        <w:tc>
          <w:tcPr>
            <w:tcW w:type="dxa" w:w="4698"/>
          </w:tcPr>
          <w:p w:rsidRDefault="00730966" w:rsidP="00730966" w:rsidR="00730966" w:rsidRPr="001732CC">
            <w:pPr>
              <w:jc w:val="both"/>
              <w:rPr>
                <w:rFonts w:cs="Courier New" w:hAnsi="Courier New" w:ascii="Courier New"/>
                <w:sz w:val="20"/>
                <w:szCs w:val="20"/>
                <w:lang w:val="hr-HR"/>
              </w:rPr>
            </w:pPr>
            <w:r w:rsidRPr="001732CC">
              <w:rPr>
                <w:rFonts w:cs="Courier New" w:hAnsi="Courier New" w:ascii="Courier New"/>
                <w:sz w:val="20"/>
                <w:szCs w:val="20"/>
                <w:lang w:val="hr-HR"/>
              </w:rPr>
              <w:t>Grad Zagreb</w:t>
            </w:r>
          </w:p>
          <w:p w:rsidRDefault="00730966" w:rsidP="00730966" w:rsidR="00730966" w:rsidRPr="001732CC">
            <w:pPr>
              <w:rPr>
                <w:rFonts w:cs="Courier New" w:hAnsi="Courier New" w:ascii="Courier New"/>
                <w:sz w:val="20"/>
                <w:szCs w:val="20"/>
                <w:lang w:val="hr-HR"/>
              </w:rPr>
            </w:pPr>
          </w:p>
        </w:tc>
      </w:tr>
      <w:tr w:rsidTr="00730966" w:rsidR="00730966" w:rsidRPr="001732CC">
        <w:tc>
          <w:tcPr>
            <w:tcW w:type="dxa" w:w="4698"/>
          </w:tcPr>
          <w:p w:rsidRDefault="00730966" w:rsidP="00730966" w:rsidR="00730966" w:rsidRPr="001732CC">
            <w:pPr>
              <w:rPr>
                <w:rFonts w:cs="Courier New" w:hAnsi="Courier New" w:ascii="Courier New"/>
                <w:b/>
                <w:sz w:val="20"/>
                <w:szCs w:val="20"/>
                <w:lang w:val="hr-HR"/>
              </w:rPr>
            </w:pPr>
          </w:p>
        </w:tc>
        <w:tc>
          <w:tcPr>
            <w:tcW w:type="dxa" w:w="4698"/>
          </w:tcPr>
          <w:p w:rsidRDefault="00730966" w:rsidP="00730966" w:rsidR="00730966" w:rsidRPr="001732CC">
            <w:pPr>
              <w:jc w:val="both"/>
              <w:rPr>
                <w:rFonts w:cs="Courier New" w:hAnsi="Courier New" w:ascii="Courier New"/>
                <w:sz w:val="20"/>
                <w:szCs w:val="20"/>
                <w:lang w:val="hr-HR"/>
              </w:rPr>
            </w:pPr>
            <w:r w:rsidRPr="001732CC">
              <w:rPr>
                <w:rFonts w:cs="Courier New" w:hAnsi="Courier New" w:ascii="Courier New"/>
                <w:sz w:val="20"/>
                <w:szCs w:val="20"/>
                <w:lang w:val="hr-HR"/>
              </w:rPr>
              <w:t>Ministarstvo Financija, Porezna Uprava</w:t>
            </w:r>
          </w:p>
          <w:p w:rsidRDefault="00730966" w:rsidP="00730966" w:rsidR="00730966" w:rsidRPr="001732CC">
            <w:pPr>
              <w:rPr>
                <w:rFonts w:cs="Courier New" w:hAnsi="Courier New" w:ascii="Courier New"/>
                <w:sz w:val="20"/>
                <w:szCs w:val="20"/>
                <w:lang w:val="hr-HR"/>
              </w:rPr>
            </w:pPr>
          </w:p>
          <w:p w:rsidRDefault="00730966" w:rsidP="00730966" w:rsidR="00730966" w:rsidRPr="001732CC">
            <w:pPr>
              <w:rPr>
                <w:rFonts w:cs="Courier New" w:hAnsi="Courier New" w:ascii="Courier New"/>
                <w:sz w:val="20"/>
                <w:szCs w:val="20"/>
                <w:lang w:val="hr-HR"/>
              </w:rPr>
            </w:pPr>
          </w:p>
          <w:p w:rsidRDefault="00730966" w:rsidP="00730966" w:rsidR="00730966" w:rsidRPr="001732CC">
            <w:pPr>
              <w:rPr>
                <w:rFonts w:cs="Courier New" w:hAnsi="Courier New" w:ascii="Courier New"/>
                <w:sz w:val="20"/>
                <w:szCs w:val="20"/>
                <w:lang w:val="hr-HR"/>
              </w:rPr>
            </w:pPr>
          </w:p>
        </w:tc>
      </w:tr>
      <w:tr w:rsidTr="00730966" w:rsidR="00730966" w:rsidRPr="001732CC">
        <w:tc>
          <w:tcPr>
            <w:tcW w:type="dxa" w:w="4698"/>
          </w:tcPr>
          <w:p w:rsidRDefault="00730966" w:rsidP="00730966" w:rsidR="00730966" w:rsidRPr="001732CC">
            <w:pPr>
              <w:rPr>
                <w:rFonts w:cs="Courier New" w:hAnsi="Courier New" w:ascii="Courier New"/>
                <w:b/>
                <w:sz w:val="20"/>
                <w:szCs w:val="20"/>
                <w:lang w:val="hr-HR"/>
              </w:rPr>
            </w:pPr>
          </w:p>
        </w:tc>
        <w:tc>
          <w:tcPr>
            <w:tcW w:type="dxa" w:w="4698"/>
          </w:tcPr>
          <w:p w:rsidRDefault="00730966" w:rsidP="00730966" w:rsidR="00730966" w:rsidRPr="001732CC">
            <w:pPr>
              <w:jc w:val="both"/>
              <w:rPr>
                <w:rFonts w:cs="Courier New" w:hAnsi="Courier New" w:ascii="Courier New"/>
                <w:sz w:val="20"/>
                <w:szCs w:val="20"/>
                <w:lang w:val="hr-HR"/>
              </w:rPr>
            </w:pPr>
            <w:r w:rsidRPr="001732CC">
              <w:rPr>
                <w:rFonts w:cs="Courier New" w:hAnsi="Courier New" w:ascii="Courier New"/>
                <w:sz w:val="20"/>
                <w:szCs w:val="20"/>
                <w:lang w:val="hr-HR"/>
              </w:rPr>
              <w:t>Branko Peroš</w:t>
            </w:r>
          </w:p>
          <w:p w:rsidRDefault="00730966" w:rsidP="00730966" w:rsidR="00730966" w:rsidRPr="001732CC">
            <w:pPr>
              <w:jc w:val="both"/>
              <w:rPr>
                <w:rFonts w:cs="Courier New" w:hAnsi="Courier New" w:ascii="Courier New"/>
                <w:sz w:val="20"/>
                <w:szCs w:val="20"/>
                <w:lang w:val="hr-HR"/>
              </w:rPr>
            </w:pPr>
          </w:p>
          <w:p w:rsidRDefault="00730966" w:rsidP="00730966" w:rsidR="00730966" w:rsidRPr="001732CC">
            <w:pPr>
              <w:jc w:val="both"/>
              <w:rPr>
                <w:rFonts w:cs="Courier New" w:hAnsi="Courier New" w:ascii="Courier New"/>
                <w:sz w:val="20"/>
                <w:szCs w:val="20"/>
                <w:lang w:val="hr-HR"/>
              </w:rPr>
            </w:pPr>
          </w:p>
          <w:p w:rsidRDefault="00730966" w:rsidP="00730966" w:rsidR="00730966" w:rsidRPr="001732CC">
            <w:pPr>
              <w:jc w:val="both"/>
              <w:rPr>
                <w:rFonts w:cs="Courier New" w:hAnsi="Courier New" w:ascii="Courier New"/>
                <w:sz w:val="20"/>
                <w:szCs w:val="20"/>
                <w:lang w:val="hr-HR"/>
              </w:rPr>
            </w:pPr>
          </w:p>
        </w:tc>
      </w:tr>
      <w:tr w:rsidTr="00730966" w:rsidR="00730966" w:rsidRPr="001732CC">
        <w:tc>
          <w:tcPr>
            <w:tcW w:type="dxa" w:w="4698"/>
          </w:tcPr>
          <w:p w:rsidRDefault="00730966" w:rsidP="00730966" w:rsidR="00730966" w:rsidRPr="001732CC">
            <w:pPr>
              <w:rPr>
                <w:rFonts w:cs="Courier New" w:hAnsi="Courier New" w:ascii="Courier New"/>
                <w:b/>
                <w:sz w:val="20"/>
                <w:szCs w:val="20"/>
                <w:lang w:val="hr-HR"/>
              </w:rPr>
            </w:pPr>
          </w:p>
        </w:tc>
        <w:tc>
          <w:tcPr>
            <w:tcW w:type="dxa" w:w="4698"/>
          </w:tcPr>
          <w:p w:rsidRDefault="00730966" w:rsidP="00730966" w:rsidR="00730966" w:rsidRPr="001732CC">
            <w:pPr>
              <w:jc w:val="both"/>
              <w:rPr>
                <w:rFonts w:cs="Courier New" w:hAnsi="Courier New" w:ascii="Courier New"/>
                <w:sz w:val="20"/>
                <w:szCs w:val="20"/>
                <w:lang w:val="hr-HR"/>
              </w:rPr>
            </w:pPr>
            <w:r w:rsidRPr="001732CC">
              <w:rPr>
                <w:rFonts w:cs="Courier New" w:hAnsi="Courier New" w:ascii="Courier New"/>
                <w:sz w:val="20"/>
                <w:szCs w:val="20"/>
                <w:lang w:val="hr-HR"/>
              </w:rPr>
              <w:t>Jelena Pavić</w:t>
            </w:r>
          </w:p>
          <w:p w:rsidRDefault="00730966" w:rsidP="00730966" w:rsidR="00730966" w:rsidRPr="001732CC">
            <w:pPr>
              <w:jc w:val="both"/>
              <w:rPr>
                <w:rFonts w:cs="Courier New" w:hAnsi="Courier New" w:ascii="Courier New"/>
                <w:sz w:val="20"/>
                <w:szCs w:val="20"/>
                <w:lang w:val="hr-HR"/>
              </w:rPr>
            </w:pPr>
          </w:p>
          <w:p w:rsidRDefault="00730966" w:rsidP="00730966" w:rsidR="00730966" w:rsidRPr="001732CC">
            <w:pPr>
              <w:jc w:val="both"/>
              <w:rPr>
                <w:rFonts w:cs="Courier New" w:hAnsi="Courier New" w:ascii="Courier New"/>
                <w:sz w:val="20"/>
                <w:szCs w:val="20"/>
                <w:lang w:val="hr-HR"/>
              </w:rPr>
            </w:pPr>
          </w:p>
          <w:p w:rsidRDefault="00730966" w:rsidP="00730966" w:rsidR="00730966" w:rsidRPr="001732CC">
            <w:pPr>
              <w:jc w:val="both"/>
              <w:rPr>
                <w:rFonts w:cs="Courier New" w:hAnsi="Courier New" w:ascii="Courier New"/>
                <w:sz w:val="20"/>
                <w:szCs w:val="20"/>
                <w:lang w:val="hr-HR"/>
              </w:rPr>
            </w:pPr>
          </w:p>
        </w:tc>
      </w:tr>
      <w:tr w:rsidTr="00730966" w:rsidR="00730966" w:rsidRPr="001732CC">
        <w:tc>
          <w:tcPr>
            <w:tcW w:type="dxa" w:w="4698"/>
          </w:tcPr>
          <w:p w:rsidRDefault="00730966" w:rsidP="00730966" w:rsidR="00730966" w:rsidRPr="001732CC">
            <w:pPr>
              <w:rPr>
                <w:rFonts w:cs="Courier New" w:hAnsi="Courier New" w:ascii="Courier New"/>
                <w:b/>
                <w:sz w:val="20"/>
                <w:szCs w:val="20"/>
                <w:lang w:val="hr-HR"/>
              </w:rPr>
            </w:pPr>
          </w:p>
        </w:tc>
        <w:tc>
          <w:tcPr>
            <w:tcW w:type="dxa" w:w="4698"/>
          </w:tcPr>
          <w:p w:rsidRDefault="00730966" w:rsidP="001732CC" w:rsidR="00730966" w:rsidRPr="001732CC">
            <w:pPr>
              <w:rPr>
                <w:rFonts w:cs="Courier New" w:hAnsi="Courier New" w:ascii="Courier New"/>
                <w:sz w:val="20"/>
                <w:szCs w:val="20"/>
                <w:lang w:val="hr-HR"/>
              </w:rPr>
            </w:pPr>
            <w:r w:rsidRPr="001732CC">
              <w:rPr>
                <w:rFonts w:cs="Courier New" w:hAnsi="Courier New" w:ascii="Courier New"/>
                <w:sz w:val="20"/>
                <w:szCs w:val="20"/>
                <w:lang w:val="hr-HR"/>
              </w:rPr>
              <w:t>Tamago d.o.o.</w:t>
            </w:r>
          </w:p>
        </w:tc>
      </w:tr>
    </w:tbl>
    <w:p w:rsidRDefault="006B792A" w:rsidP="002E36AB" w:rsidR="006B792A">
      <w:pPr>
        <w:jc w:val="right"/>
        <w:rPr>
          <w:rFonts w:cs="Courier New" w:hAnsi="Courier New" w:ascii="Courier New"/>
          <w:lang w:val="hr-HR"/>
        </w:rPr>
      </w:pPr>
    </w:p>
    <w:p w:rsidRDefault="006B792A" w:rsidP="002E36AB" w:rsidR="006B792A">
      <w:pPr>
        <w:jc w:val="right"/>
        <w:rPr>
          <w:rFonts w:cs="Courier New" w:hAnsi="Courier New" w:ascii="Courier New"/>
          <w:lang w:val="hr-HR"/>
        </w:rPr>
      </w:pPr>
    </w:p>
    <w:p w:rsidRDefault="006B792A" w:rsidP="002E36AB" w:rsidR="006B792A">
      <w:pPr>
        <w:jc w:val="right"/>
        <w:rPr>
          <w:rFonts w:cs="Courier New" w:hAnsi="Courier New" w:ascii="Courier New"/>
          <w:lang w:val="hr-HR"/>
        </w:rPr>
      </w:pPr>
    </w:p>
    <w:p w:rsidRDefault="008A342D" w:rsidP="008A342D" w:rsidR="008A342D">
      <w:pPr>
        <w:rPr>
          <w:rFonts w:cs="Courier New" w:hAnsi="Courier New" w:ascii="Courier New"/>
          <w:lang w:val="hr-HR"/>
        </w:rPr>
      </w:pPr>
    </w:p>
    <w:p w:rsidRDefault="008A342D" w:rsidP="008A342D" w:rsidR="008A342D">
      <w:pPr>
        <w:rPr>
          <w:rFonts w:cs="Courier New" w:hAnsi="Courier New" w:ascii="Courier New"/>
          <w:lang w:val="hr-HR"/>
        </w:rPr>
      </w:pPr>
      <w:r>
        <w:rPr>
          <w:rFonts w:cs="Courier New" w:hAnsi="Courier New" w:ascii="Courier New"/>
          <w:lang w:val="hr-HR"/>
        </w:rPr>
        <w:tab/>
      </w:r>
      <w:r>
        <w:rPr>
          <w:rFonts w:cs="Courier New" w:hAnsi="Courier New" w:ascii="Courier New"/>
          <w:lang w:val="hr-HR"/>
        </w:rPr>
        <w:tab/>
      </w:r>
    </w:p>
    <w:p w:rsidRDefault="008A342D" w:rsidP="008A342D" w:rsidR="008A342D">
      <w:pPr>
        <w:rPr>
          <w:rFonts w:cs="Courier New" w:hAnsi="Courier New" w:ascii="Courier New"/>
          <w:lang w:val="hr-HR"/>
        </w:rPr>
      </w:pPr>
      <w:r>
        <w:rPr>
          <w:rFonts w:cs="Courier New" w:hAnsi="Courier New" w:ascii="Courier New"/>
          <w:lang w:val="hr-HR"/>
        </w:rPr>
        <w:tab/>
      </w:r>
      <w:r>
        <w:rPr>
          <w:rFonts w:cs="Courier New" w:hAnsi="Courier New" w:ascii="Courier New"/>
          <w:lang w:val="hr-HR"/>
        </w:rPr>
        <w:tab/>
      </w:r>
    </w:p>
    <w:p w:rsidRDefault="008A342D" w:rsidP="008A342D" w:rsidR="008A342D" w:rsidRPr="00837620">
      <w:pPr>
        <w:rPr>
          <w:rFonts w:cs="Courier New" w:hAnsi="Courier New" w:ascii="Courier New"/>
          <w:lang w:val="hr-HR"/>
        </w:rPr>
      </w:pPr>
    </w:p>
    <w:sectPr w:rsidR="008A342D" w:rsidRPr="00837620">
      <w:headerReference w:type="default" r:id="rId10"/>
      <w:footerReference w:type="default" r:id="rId11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0679" w:rsidP="006B792A" w:rsidR="008D0679">
      <w:pPr>
        <w:spacing w:lineRule="auto" w:line="240" w:after="0"/>
      </w:pPr>
      <w:r>
        <w:separator/>
      </w:r>
    </w:p>
  </w:endnote>
  <w:endnote w:id="0" w:type="continuationSeparator">
    <w:p w:rsidRDefault="008D0679" w:rsidP="006B792A" w:rsidR="008D06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3988353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D9095E" w:rsidR="00D9095E">
        <w:pPr>
          <w:pStyle w:val="Podnoje"/>
          <w:jc w:val="right"/>
        </w:pPr>
        <w:r w:rsidRPr="006B792A">
          <w:rPr>
            <w:rFonts w:cs="Courier New" w:hAnsi="Courier New" w:ascii="Courier New"/>
            <w:sz w:val="12"/>
            <w:szCs w:val="12"/>
          </w:rPr>
          <w:fldChar w:fldCharType="begin"/>
        </w:r>
        <w:r w:rsidRPr="006B792A">
          <w:rPr>
            <w:rFonts w:cs="Courier New" w:hAnsi="Courier New" w:ascii="Courier New"/>
            <w:sz w:val="12"/>
            <w:szCs w:val="12"/>
          </w:rPr>
          <w:instrText xml:space="preserve"> PAGE   \* MERGEFORMAT </w:instrText>
        </w:r>
        <w:r w:rsidRPr="006B792A">
          <w:rPr>
            <w:rFonts w:cs="Courier New" w:hAnsi="Courier New" w:ascii="Courier New"/>
            <w:sz w:val="12"/>
            <w:szCs w:val="12"/>
          </w:rPr>
          <w:fldChar w:fldCharType="separate"/>
        </w:r>
        <w:r w:rsidR="001A77EF">
          <w:rPr>
            <w:rFonts w:cs="Courier New" w:hAnsi="Courier New" w:ascii="Courier New"/>
            <w:noProof/>
            <w:sz w:val="12"/>
            <w:szCs w:val="12"/>
          </w:rPr>
          <w:t>12</w:t>
        </w:r>
        <w:r w:rsidRPr="006B792A">
          <w:rPr>
            <w:rFonts w:cs="Courier New" w:hAnsi="Courier New" w:ascii="Courier New"/>
            <w:noProof/>
            <w:sz w:val="12"/>
            <w:szCs w:val="12"/>
          </w:rPr>
          <w:fldChar w:fldCharType="end"/>
        </w:r>
      </w:p>
    </w:sdtContent>
  </w:sdt>
  <w:p w:rsidRDefault="00D9095E" w:rsidR="00D909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0679" w:rsidP="006B792A" w:rsidR="008D0679">
      <w:pPr>
        <w:spacing w:lineRule="auto" w:line="240" w:after="0"/>
      </w:pPr>
      <w:r>
        <w:separator/>
      </w:r>
    </w:p>
  </w:footnote>
  <w:footnote w:id="0" w:type="continuationSeparator">
    <w:p w:rsidRDefault="008D0679" w:rsidP="006B792A" w:rsidR="008D06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95E" w:rsidP="00207BB9" w:rsidR="00D9095E">
    <w:pPr>
      <w:pStyle w:val="Zaglavlje"/>
      <w:jc w:val="center"/>
    </w:pPr>
  </w:p>
  <w:p w:rsidRDefault="00D9095E" w:rsidR="00D909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164597"/>
    <w:multiLevelType w:val="hybridMultilevel"/>
    <w:tmpl w:val="7BE43922"/>
    <w:lvl w:tplc="3D24171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1E2819"/>
    <w:multiLevelType w:val="hybridMultilevel"/>
    <w:tmpl w:val="120EFA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4A6373"/>
    <w:multiLevelType w:val="hybridMultilevel"/>
    <w:tmpl w:val="532086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47F4"/>
    <w:rsid w:val="00082931"/>
    <w:rsid w:val="000E3A33"/>
    <w:rsid w:val="001379CA"/>
    <w:rsid w:val="0016081E"/>
    <w:rsid w:val="001732CC"/>
    <w:rsid w:val="001A77EF"/>
    <w:rsid w:val="00207BB9"/>
    <w:rsid w:val="00265081"/>
    <w:rsid w:val="0029415E"/>
    <w:rsid w:val="0029689D"/>
    <w:rsid w:val="002B08CE"/>
    <w:rsid w:val="002E36AB"/>
    <w:rsid w:val="002E4C81"/>
    <w:rsid w:val="003515D4"/>
    <w:rsid w:val="00396FC9"/>
    <w:rsid w:val="00435224"/>
    <w:rsid w:val="00483480"/>
    <w:rsid w:val="006A3CF3"/>
    <w:rsid w:val="006B792A"/>
    <w:rsid w:val="00730966"/>
    <w:rsid w:val="00752D9B"/>
    <w:rsid w:val="0076296F"/>
    <w:rsid w:val="00776F9C"/>
    <w:rsid w:val="007A11EC"/>
    <w:rsid w:val="007D1762"/>
    <w:rsid w:val="007E517C"/>
    <w:rsid w:val="0081463D"/>
    <w:rsid w:val="00833CD0"/>
    <w:rsid w:val="00837620"/>
    <w:rsid w:val="0088540E"/>
    <w:rsid w:val="008A0279"/>
    <w:rsid w:val="008A342D"/>
    <w:rsid w:val="008A6F34"/>
    <w:rsid w:val="008D0679"/>
    <w:rsid w:val="009E20F4"/>
    <w:rsid w:val="009E52FB"/>
    <w:rsid w:val="00AB56C4"/>
    <w:rsid w:val="00AC1232"/>
    <w:rsid w:val="00B25C3F"/>
    <w:rsid w:val="00BA3264"/>
    <w:rsid w:val="00C011A3"/>
    <w:rsid w:val="00C437BB"/>
    <w:rsid w:val="00CC0807"/>
    <w:rsid w:val="00CC5445"/>
    <w:rsid w:val="00CD1909"/>
    <w:rsid w:val="00CD54BF"/>
    <w:rsid w:val="00D02A6F"/>
    <w:rsid w:val="00D82A94"/>
    <w:rsid w:val="00D9095E"/>
    <w:rsid w:val="00D9603A"/>
    <w:rsid w:val="00DB1E06"/>
    <w:rsid w:val="00DC47F4"/>
    <w:rsid w:val="00DE247A"/>
    <w:rsid w:val="00E13348"/>
    <w:rsid w:val="00E62874"/>
    <w:rsid w:val="00E71566"/>
    <w:rsid w:val="00F04005"/>
    <w:rsid w:val="00FF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2E36A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37620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620"/>
    <w:rPr>
      <w:rFonts w:cs="Segoe UI" w:hAnsi="Segoe UI" w:asci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E6287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792A"/>
    <w:pPr>
      <w:tabs>
        <w:tab w:pos="4703" w:val="center"/>
        <w:tab w:pos="9406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792A"/>
  </w:style>
  <w:style w:styleId="Podnoje" w:type="paragraph">
    <w:name w:val="footer"/>
    <w:basedOn w:val="Normal"/>
    <w:link w:val="PodnojeChar"/>
    <w:uiPriority w:val="99"/>
    <w:unhideWhenUsed/>
    <w:rsid w:val="006B792A"/>
    <w:pPr>
      <w:tabs>
        <w:tab w:pos="4703" w:val="center"/>
        <w:tab w:pos="9406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792A"/>
  </w:style>
  <w:style w:styleId="Tekstrezerviranogmjesta" w:type="character">
    <w:name w:val="Placeholder Text"/>
    <w:basedOn w:val="Zadanifontodlomka"/>
    <w:uiPriority w:val="99"/>
    <w:semiHidden/>
    <w:rsid w:val="001A7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7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7EF"/>
    <w:rPr>
      <w:rFonts w:cs="Courier New" w:hAnsi="Courier New" w:ascii="Courier New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7EF"/>
    <w:rPr>
      <w:rFonts w:cs="Courier New" w:hAnsi="Courier New" w:ascii="Courier New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7EF"/>
    <w:rPr>
      <w:rFonts w:cs="Courier New" w:hAnsi="Courier New" w:ascii="Courier New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2E36A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37620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620"/>
    <w:rPr>
      <w:rFonts w:ascii="Segoe UI" w:cs="Segoe UI" w:hAns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E6287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792A"/>
    <w:pPr>
      <w:tabs>
        <w:tab w:pos="4703" w:val="center"/>
        <w:tab w:pos="9406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792A"/>
  </w:style>
  <w:style w:styleId="Podnoje" w:type="paragraph">
    <w:name w:val="footer"/>
    <w:basedOn w:val="Normal"/>
    <w:link w:val="PodnojeChar"/>
    <w:uiPriority w:val="99"/>
    <w:unhideWhenUsed/>
    <w:rsid w:val="006B792A"/>
    <w:pPr>
      <w:tabs>
        <w:tab w:pos="4703" w:val="center"/>
        <w:tab w:pos="9406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792A"/>
  </w:style>
  <w:style w:styleId="Tekstrezerviranogmjesta" w:type="character">
    <w:name w:val="Placeholder Text"/>
    <w:basedOn w:val="Zadanifontodlomka"/>
    <w:uiPriority w:val="99"/>
    <w:semiHidden/>
    <w:rsid w:val="001A7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7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7EF"/>
    <w:rPr>
      <w:rFonts w:ascii="Courier New" w:cs="Courier New" w:hAnsi="Courier New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7EF"/>
    <w:rPr>
      <w:rFonts w:ascii="Courier New" w:cs="Courier New" w:hAnsi="Courier New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7EF"/>
    <w:rPr>
      <w:rFonts w:ascii="Courier New" w:cs="Courier New" w:hAnsi="Courier New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43DB24-85C2-4FCB-A904-55FD43E49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2839</properties:Words>
  <properties:Characters>17044</properties:Characters>
  <properties:Lines>1347</properties:Lines>
  <properties:Paragraphs>621</properties:Paragraphs>
  <properties:TotalTime>248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2018-05-23T08:47:00Z</dcterms:created>
  <dc:creator>Boris Trgovec</dc:creator>
  <dc:description/>
  <cp:keywords/>
  <cp:lastModifiedBy>Valentina Gabud</cp:lastModifiedBy>
  <cp:lastPrinted>2018-05-25T08:21:00Z</cp:lastPrinted>
  <dcterms:modified xmlns:xsi="http://www.w3.org/2001/XMLSchema-instance" xsi:type="dcterms:W3CDTF">2018-09-26T09:03:00Z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St-873/2018-18 / Podnesak - Ostalo (Šivanol PSN.docx)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