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6b072" w14:paraId="776b072" w:rsidRDefault="006C416E" w:rsidP="004B741D" w:rsidR="004B741D">
      <w:pPr>
        <w:jc w:val="right"/>
        <w15:collapsed w:val="false"/>
      </w:pPr>
      <w:r>
        <w:t>4</w:t>
      </w:r>
      <w:r w:rsidR="00CB6CD7">
        <w:t xml:space="preserve"> St-</w:t>
      </w:r>
      <w:r>
        <w:t>12</w:t>
      </w:r>
      <w:r w:rsidR="00525DB0">
        <w:t>78</w:t>
      </w:r>
      <w:r w:rsidR="00855FD3">
        <w:t>/17-</w:t>
      </w:r>
      <w:r w:rsidR="00525DB0">
        <w:t>9</w:t>
      </w:r>
    </w:p>
    <w:p w:rsidRDefault="005C6A7D" w:rsidP="005C6A7D" w:rsidR="005C6A7D">
      <w:r>
        <w:rPr>
          <w:rStyle w:val="Naglaeno"/>
        </w:rPr>
        <w:t xml:space="preserve">             </w:t>
      </w:r>
      <w:r w:rsidR="00D84DB3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6A7D" w:rsidP="005C6A7D" w:rsidR="005C6A7D" w:rsidRPr="00D21A2C"/>
    <w:p w:rsidRDefault="005C6A7D" w:rsidP="005C6A7D" w:rsidR="005C6A7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C6A7D" w:rsidP="005C6A7D" w:rsidR="005C6A7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67D6C" w:rsidP="004B741D" w:rsidR="00767D6C"/>
    <w:p w:rsidRDefault="00132A1D" w:rsidP="006F202F" w:rsidR="00B2754A">
      <w:pPr>
        <w:jc w:val="center"/>
      </w:pPr>
      <w:r>
        <w:t>U   I M E   R E P U B L I K E   H R V A T S K E</w:t>
      </w:r>
    </w:p>
    <w:p w:rsidRDefault="00855FD3" w:rsidP="006F202F" w:rsidR="00855FD3">
      <w:pPr>
        <w:jc w:val="center"/>
      </w:pPr>
    </w:p>
    <w:p w:rsidRDefault="004B741D" w:rsidP="0001202A" w:rsidR="004B741D" w:rsidRPr="006F202F">
      <w:pPr>
        <w:jc w:val="center"/>
      </w:pPr>
      <w:r w:rsidRPr="006F202F">
        <w:t>R J E Š E N J E</w:t>
      </w:r>
    </w:p>
    <w:p w:rsidRDefault="00366021" w:rsidP="004B741D" w:rsidR="00366021">
      <w:pPr>
        <w:rPr>
          <w:b/>
        </w:rPr>
      </w:pPr>
    </w:p>
    <w:p w:rsidRDefault="008E7022" w:rsidP="004B741D" w:rsidR="008E7022">
      <w:pPr>
        <w:rPr>
          <w:b/>
        </w:rPr>
      </w:pPr>
    </w:p>
    <w:p w:rsidRDefault="00604FDB" w:rsidP="00604FDB" w:rsidR="00BF3596">
      <w:pPr>
        <w:ind w:firstLine="708"/>
        <w:jc w:val="both"/>
      </w:pPr>
      <w:r w:rsidRPr="00604FDB">
        <w:t xml:space="preserve">Trgovački sud u Osijeku, po sucu </w:t>
      </w:r>
      <w:r w:rsidR="006C416E">
        <w:t>Dubravki Kuveždić</w:t>
      </w:r>
      <w:r w:rsidRPr="00604FDB">
        <w:t xml:space="preserve">, u stečajnom predmetu povodom </w:t>
      </w:r>
      <w:r w:rsidR="006C416E">
        <w:t>prijedloga F</w:t>
      </w:r>
      <w:r w:rsidRPr="00604FDB">
        <w:t xml:space="preserve">inancijske agencije Regionalni centar </w:t>
      </w:r>
      <w:r w:rsidR="006C416E">
        <w:t>Zagreb,</w:t>
      </w:r>
      <w:r w:rsidRPr="00604FDB">
        <w:t xml:space="preserve"> </w:t>
      </w:r>
      <w:r w:rsidR="006C416E">
        <w:t xml:space="preserve">Trg svibanjskih žrtava 1995. br. 1 za otvaranje </w:t>
      </w:r>
      <w:r w:rsidRPr="00604FDB">
        <w:t xml:space="preserve">stečajnog postupka nad dužnikom </w:t>
      </w:r>
      <w:r w:rsidR="00525DB0">
        <w:t xml:space="preserve">GLAVINAC INTERIJERI društvo s ograničenom odgovornošću za graditeljstvo, trgovinu i usluge Zagreb, </w:t>
      </w:r>
      <w:proofErr w:type="spellStart"/>
      <w:r w:rsidR="00525DB0">
        <w:t>Zelenički</w:t>
      </w:r>
      <w:proofErr w:type="spellEnd"/>
      <w:r w:rsidR="00525DB0">
        <w:t xml:space="preserve"> put 28, OIB 80037637397, MBS 080152729</w:t>
      </w:r>
      <w:r w:rsidR="00855FD3">
        <w:t xml:space="preserve">, </w:t>
      </w:r>
      <w:r w:rsidR="004E713D">
        <w:t xml:space="preserve">dana </w:t>
      </w:r>
      <w:r w:rsidR="00525DB0">
        <w:t>13</w:t>
      </w:r>
      <w:r w:rsidR="00855FD3">
        <w:t>. lipnja 2018.,</w:t>
      </w:r>
      <w:r w:rsidRPr="00604FDB">
        <w:t xml:space="preserve">    </w:t>
      </w:r>
    </w:p>
    <w:p w:rsidRDefault="00604FDB" w:rsidP="00604FDB" w:rsidR="00084E8E" w:rsidRPr="006F202F">
      <w:pPr>
        <w:ind w:firstLine="708"/>
        <w:jc w:val="both"/>
      </w:pPr>
      <w:r w:rsidRPr="00604FDB">
        <w:t xml:space="preserve">                  </w:t>
      </w:r>
    </w:p>
    <w:p w:rsidRDefault="004B741D" w:rsidP="004B741D" w:rsidR="004B741D" w:rsidRPr="006F202F">
      <w:pPr>
        <w:jc w:val="center"/>
      </w:pPr>
      <w:r w:rsidRPr="006F202F">
        <w:t>r i j e š i o   j e</w:t>
      </w:r>
    </w:p>
    <w:p w:rsidRDefault="004B741D" w:rsidP="004B741D" w:rsidR="004B741D">
      <w:pPr>
        <w:pStyle w:val="Tijeloteksta"/>
      </w:pPr>
      <w:r w:rsidRPr="006F202F">
        <w:tab/>
      </w:r>
    </w:p>
    <w:p w:rsidRDefault="009E22D1" w:rsidP="004B741D" w:rsidR="009E22D1" w:rsidRPr="006F202F">
      <w:pPr>
        <w:pStyle w:val="Tijeloteksta"/>
      </w:pPr>
    </w:p>
    <w:p w:rsidRDefault="00855FD3" w:rsidP="00855FD3" w:rsidR="00366021">
      <w:pPr>
        <w:pStyle w:val="Tijeloteksta"/>
        <w:jc w:val="center"/>
      </w:pPr>
      <w:r>
        <w:t>Postupak se obustavlja.</w:t>
      </w:r>
    </w:p>
    <w:p w:rsidRDefault="00F10273" w:rsidP="00F10273" w:rsidR="00F10273" w:rsidRPr="00F10273">
      <w:pPr>
        <w:pStyle w:val="Tijeloteksta"/>
        <w:ind w:left="708"/>
      </w:pPr>
    </w:p>
    <w:p w:rsidRDefault="00530D29" w:rsidP="004B741D" w:rsidR="00530D29">
      <w:pPr>
        <w:pStyle w:val="Tijeloteksta"/>
        <w:rPr>
          <w:b/>
          <w:bCs/>
        </w:rPr>
      </w:pPr>
    </w:p>
    <w:p w:rsidRDefault="004B741D" w:rsidP="004B741D" w:rsidR="004B741D" w:rsidRPr="006F202F">
      <w:pPr>
        <w:pStyle w:val="Tijeloteksta"/>
        <w:jc w:val="center"/>
        <w:rPr>
          <w:bCs/>
        </w:rPr>
      </w:pPr>
      <w:r w:rsidRPr="006F202F">
        <w:rPr>
          <w:bCs/>
        </w:rPr>
        <w:t>Obrazloženje</w:t>
      </w:r>
    </w:p>
    <w:p w:rsidRDefault="009E22D1" w:rsidP="009E22D1" w:rsidR="009E22D1">
      <w:pPr>
        <w:jc w:val="both"/>
        <w:rPr>
          <w:b/>
          <w:bCs/>
        </w:rPr>
      </w:pPr>
    </w:p>
    <w:p w:rsidRDefault="009E22D1" w:rsidP="009E22D1" w:rsidR="009E22D1">
      <w:pPr>
        <w:jc w:val="both"/>
        <w:rPr>
          <w:b/>
          <w:bCs/>
        </w:rPr>
      </w:pPr>
    </w:p>
    <w:p w:rsidRDefault="00672BB2" w:rsidP="009E22D1" w:rsidR="009E22D1">
      <w:pPr>
        <w:ind w:firstLine="720"/>
        <w:jc w:val="both"/>
      </w:pPr>
      <w:r>
        <w:t xml:space="preserve"> </w:t>
      </w:r>
      <w:r w:rsidR="004E713D">
        <w:t>FIN</w:t>
      </w:r>
      <w:r>
        <w:t>A</w:t>
      </w:r>
      <w:r w:rsidR="004E713D">
        <w:t xml:space="preserve"> RC ZAGREB </w:t>
      </w:r>
      <w:r>
        <w:t xml:space="preserve">je </w:t>
      </w:r>
      <w:r w:rsidR="00525DB0">
        <w:t xml:space="preserve">6. travnja </w:t>
      </w:r>
      <w:r>
        <w:t>2017. podnijela prijedlog za otvaranje stečajnog postupka na</w:t>
      </w:r>
      <w:r w:rsidR="009E22D1">
        <w:t>d dužnikom</w:t>
      </w:r>
      <w:r w:rsidR="001E24DA" w:rsidRPr="001E24DA">
        <w:t xml:space="preserve"> </w:t>
      </w:r>
      <w:r w:rsidR="00525DB0" w:rsidRPr="00525DB0">
        <w:t>GLAVINAC INTERIJERI d</w:t>
      </w:r>
      <w:r w:rsidR="00525DB0">
        <w:t xml:space="preserve">.o.o. </w:t>
      </w:r>
      <w:r w:rsidR="00525DB0" w:rsidRPr="00525DB0">
        <w:t xml:space="preserve">Zagreb, </w:t>
      </w:r>
      <w:proofErr w:type="spellStart"/>
      <w:r w:rsidR="00525DB0" w:rsidRPr="00525DB0">
        <w:t>Zelenički</w:t>
      </w:r>
      <w:proofErr w:type="spellEnd"/>
      <w:r w:rsidR="00525DB0" w:rsidRPr="00525DB0">
        <w:t xml:space="preserve"> put 28, OIB 80037637397</w:t>
      </w:r>
      <w:r w:rsidR="001460A7">
        <w:t xml:space="preserve">, jer isti na dan </w:t>
      </w:r>
      <w:r>
        <w:t>3</w:t>
      </w:r>
      <w:r w:rsidR="001460A7">
        <w:t>.</w:t>
      </w:r>
      <w:r w:rsidR="00525DB0">
        <w:t xml:space="preserve"> travnja</w:t>
      </w:r>
      <w:r w:rsidR="001460A7">
        <w:t xml:space="preserve"> 2017. u Očevidniku redoslijeda osnova za plaćanje ima evidentirane neizvršene osnove za plaćanje u neprekinutom razdoblju od 120 dana u ukupnom iznosu od </w:t>
      </w:r>
      <w:r w:rsidR="00C73229">
        <w:t>103.897,61</w:t>
      </w:r>
      <w:r w:rsidR="001460A7">
        <w:t>kn, te da prema podacima Hrvatskog zavoda za mirovinsko osiguranje dužnik ima</w:t>
      </w:r>
      <w:r>
        <w:t xml:space="preserve"> </w:t>
      </w:r>
      <w:r w:rsidR="00C73229">
        <w:t>3</w:t>
      </w:r>
      <w:r>
        <w:t xml:space="preserve"> zaposlenika. </w:t>
      </w:r>
      <w:r w:rsidR="001460A7">
        <w:t xml:space="preserve"> </w:t>
      </w:r>
    </w:p>
    <w:p w:rsidRDefault="001460A7" w:rsidP="009E22D1" w:rsidR="001460A7">
      <w:pPr>
        <w:ind w:firstLine="720"/>
        <w:jc w:val="both"/>
      </w:pPr>
    </w:p>
    <w:p w:rsidRDefault="00FB0BDF" w:rsidP="00FB0BDF" w:rsidR="00FB0BDF">
      <w:pPr>
        <w:pStyle w:val="Tijeloteksta"/>
        <w:ind w:firstLine="708"/>
      </w:pPr>
      <w:r>
        <w:t xml:space="preserve">Visoki Trgovački suda RH u Zagrebu je rješenjem broj 31-Su-525/17-10 od 26. lipnja 2017. odredio Trgovački sud u Osijeku kao drugi stvarno nadležni sud za postupanje u stečajnim predmetima Trgovačkog suda u Zagrebu. </w:t>
      </w:r>
    </w:p>
    <w:p w:rsidRDefault="001460A7" w:rsidP="009E22D1" w:rsidR="001460A7">
      <w:pPr>
        <w:ind w:firstLine="720"/>
        <w:jc w:val="both"/>
        <w:rPr>
          <w:bCs/>
        </w:rPr>
      </w:pPr>
    </w:p>
    <w:p w:rsidRDefault="00672BB2" w:rsidP="009E22D1" w:rsidR="009E22D1">
      <w:pPr>
        <w:ind w:firstLine="720"/>
        <w:jc w:val="both"/>
      </w:pPr>
      <w:r>
        <w:t>Rješenjem ovoga suda S</w:t>
      </w:r>
      <w:r w:rsidR="00C73229">
        <w:t>t</w:t>
      </w:r>
      <w:r>
        <w:t>-12</w:t>
      </w:r>
      <w:r w:rsidR="00C73229">
        <w:t>78</w:t>
      </w:r>
      <w:r>
        <w:t xml:space="preserve">/17 od </w:t>
      </w:r>
      <w:r w:rsidR="00C73229">
        <w:t>23</w:t>
      </w:r>
      <w:r>
        <w:t xml:space="preserve">. travnja 2018. pokrenut je prethodni postupak radi utvrđivanja uvjeta za otvaranje stečajnog postupka nad dužnikom, zakazano </w:t>
      </w:r>
      <w:r w:rsidR="0034386D">
        <w:t xml:space="preserve">je </w:t>
      </w:r>
      <w:r>
        <w:t>ročište radi izjašnjenja o p</w:t>
      </w:r>
      <w:r w:rsidR="0034386D">
        <w:t xml:space="preserve">rijedlog za dan </w:t>
      </w:r>
      <w:r w:rsidR="00C73229">
        <w:t>13.</w:t>
      </w:r>
      <w:r w:rsidR="0034386D">
        <w:t xml:space="preserve"> lipnja 2018., te je imenovana privremena stečajna upraviteljica Sanela </w:t>
      </w:r>
      <w:proofErr w:type="spellStart"/>
      <w:r w:rsidR="0034386D">
        <w:t>Kučar</w:t>
      </w:r>
      <w:proofErr w:type="spellEnd"/>
      <w:r w:rsidR="0034386D">
        <w:t xml:space="preserve">.   </w:t>
      </w:r>
    </w:p>
    <w:p w:rsidRDefault="005F7DC7" w:rsidP="009E22D1" w:rsidR="005F7DC7">
      <w:pPr>
        <w:ind w:firstLine="720"/>
        <w:jc w:val="both"/>
      </w:pPr>
    </w:p>
    <w:p w:rsidRDefault="0034386D" w:rsidP="009E22D1" w:rsidR="005F7DC7">
      <w:pPr>
        <w:ind w:firstLine="720"/>
        <w:jc w:val="both"/>
      </w:pPr>
      <w:r>
        <w:t xml:space="preserve"> </w:t>
      </w:r>
      <w:r w:rsidR="005F7DC7">
        <w:t>FIN</w:t>
      </w:r>
      <w:r>
        <w:t xml:space="preserve">A je podneskom od 30. travnja 2018. obavijestila sud da dužnik na dan 27. travnja 2018. </w:t>
      </w:r>
      <w:r w:rsidR="005F7DC7">
        <w:t xml:space="preserve"> </w:t>
      </w:r>
      <w:r>
        <w:t>u Očevidniku redoslijeda osnova za plaćanje nema evidentirane neizvršene osnove za plaćanje.</w:t>
      </w:r>
    </w:p>
    <w:p w:rsidRDefault="0034386D" w:rsidP="009E22D1" w:rsidR="0034386D">
      <w:pPr>
        <w:ind w:firstLine="720"/>
        <w:jc w:val="both"/>
      </w:pPr>
    </w:p>
    <w:p w:rsidRDefault="008E687D" w:rsidP="009E22D1" w:rsidR="008E687D">
      <w:pPr>
        <w:ind w:firstLine="720"/>
        <w:jc w:val="both"/>
      </w:pPr>
    </w:p>
    <w:p w:rsidRDefault="008E687D" w:rsidP="009E22D1" w:rsidR="008E687D">
      <w:pPr>
        <w:ind w:firstLine="720"/>
        <w:jc w:val="both"/>
      </w:pPr>
    </w:p>
    <w:p w:rsidRDefault="0034386D" w:rsidP="009E22D1" w:rsidR="0034386D">
      <w:pPr>
        <w:ind w:firstLine="720"/>
        <w:jc w:val="both"/>
      </w:pPr>
      <w:r>
        <w:lastRenderedPageBreak/>
        <w:t>Privremena stečajna upraviteljica u izviješću od 2. svibnja 2018. navodi</w:t>
      </w:r>
      <w:r w:rsidR="00CE28CD">
        <w:t xml:space="preserve"> da je uvidom u registar godišnjih financijskih izvještaja na web stranicama FINE utvrdila da je dužnik </w:t>
      </w:r>
      <w:r w:rsidR="00C73229">
        <w:t>30. lipnja 2015</w:t>
      </w:r>
      <w:r w:rsidR="00CE28CD">
        <w:t>. predao financijska izviješća za 201</w:t>
      </w:r>
      <w:r w:rsidR="00C73229">
        <w:t>4</w:t>
      </w:r>
      <w:r w:rsidR="00CE28CD">
        <w:t>. godinu</w:t>
      </w:r>
      <w:r w:rsidR="00C73229">
        <w:t>, te od tada nije predavao izviješća na javnu objavu</w:t>
      </w:r>
      <w:r w:rsidR="00CE28CD">
        <w:t xml:space="preserve">. Navodi da je od </w:t>
      </w:r>
      <w:r w:rsidR="00AA724E">
        <w:t xml:space="preserve">FINE 26. travnja 2018. ishodila </w:t>
      </w:r>
      <w:r w:rsidR="003F69F5">
        <w:t>P</w:t>
      </w:r>
      <w:r w:rsidR="00AA724E">
        <w:t>otvrdu o blokadi računa i novčanih sredstava</w:t>
      </w:r>
      <w:r w:rsidR="003F69F5">
        <w:t xml:space="preserve"> iz koje je vidljivo da </w:t>
      </w:r>
      <w:r w:rsidR="00AA724E">
        <w:t xml:space="preserve">dužnik u prethodnih 6 mjeseci, </w:t>
      </w:r>
      <w:r w:rsidR="003F69F5">
        <w:t xml:space="preserve">tj. 121 dan ima 0 dana neprekinute blokade, </w:t>
      </w:r>
      <w:r w:rsidR="00AA724E">
        <w:t>a na dan izdavanja potvrde nep</w:t>
      </w:r>
      <w:r w:rsidR="003F69F5">
        <w:t>odmirene obveze iznose 0,00 kn. Budući je dužnik postao sposoban za plaćanje p</w:t>
      </w:r>
      <w:r w:rsidR="008E687D">
        <w:t>rivremena stečajna upraviteljica je predložila obustavu postupka.</w:t>
      </w:r>
    </w:p>
    <w:p w:rsidRDefault="008E687D" w:rsidP="009E22D1" w:rsidR="008E687D">
      <w:pPr>
        <w:ind w:firstLine="720"/>
        <w:jc w:val="both"/>
      </w:pPr>
    </w:p>
    <w:p w:rsidRDefault="008E687D" w:rsidP="009E22D1" w:rsidR="008E687D">
      <w:pPr>
        <w:ind w:firstLine="720"/>
        <w:jc w:val="both"/>
      </w:pPr>
      <w:r>
        <w:t>Prema članku 128. stav 9. Stečajnog zakona (Narodne novine 71/15 i 104/17, dalje SZ-a) ako dužnik do završetka prethodnog postupka postane sposoban za plaćanje sud će postupak obustaviti.</w:t>
      </w:r>
    </w:p>
    <w:p w:rsidRDefault="00584944" w:rsidP="009E22D1" w:rsidR="00584944">
      <w:pPr>
        <w:ind w:firstLine="720"/>
        <w:jc w:val="both"/>
      </w:pPr>
    </w:p>
    <w:p w:rsidRDefault="006C49DE" w:rsidP="009E22D1" w:rsidR="00584944">
      <w:pPr>
        <w:ind w:firstLine="720"/>
        <w:jc w:val="both"/>
        <w:rPr>
          <w:bCs/>
        </w:rPr>
      </w:pPr>
      <w:r>
        <w:t>Kako je iz provedenih dokaza</w:t>
      </w:r>
      <w:r w:rsidR="008E687D">
        <w:t xml:space="preserve"> i to potvrde FINE i izviješća privremene stečajne upraviteljice vidljivo da je stečajni dužnik do završetka prethodnog postupka postao sposoban za plaćanje, </w:t>
      </w:r>
      <w:r>
        <w:t xml:space="preserve">sud je </w:t>
      </w:r>
      <w:r w:rsidR="00DD7BF1">
        <w:t xml:space="preserve">u skladu s odredbom članka 128. stav 9. SZ-a, obustavio postupak i  </w:t>
      </w:r>
      <w:r>
        <w:rPr>
          <w:bCs/>
        </w:rPr>
        <w:t xml:space="preserve"> riješio kao u izreci.    </w:t>
      </w:r>
    </w:p>
    <w:p w:rsidRDefault="006C49DE" w:rsidP="009E22D1" w:rsidR="007D78C8">
      <w:pPr>
        <w:ind w:firstLine="720"/>
        <w:jc w:val="both"/>
        <w:rPr>
          <w:bCs/>
        </w:rPr>
      </w:pPr>
      <w:r>
        <w:rPr>
          <w:bCs/>
        </w:rPr>
        <w:t xml:space="preserve">          </w:t>
      </w:r>
    </w:p>
    <w:p w:rsidRDefault="009E22D1" w:rsidP="009E22D1" w:rsidR="009E22D1">
      <w:pPr>
        <w:jc w:val="both"/>
      </w:pPr>
    </w:p>
    <w:p w:rsidRDefault="009E22D1" w:rsidP="009E22D1" w:rsidR="009E22D1">
      <w:pPr>
        <w:jc w:val="both"/>
        <w:rPr>
          <w:bCs/>
        </w:rPr>
      </w:pPr>
      <w:r w:rsidRPr="00CC5FC7">
        <w:t>                                             </w:t>
      </w:r>
      <w:r w:rsidR="00DD7BF1">
        <w:t xml:space="preserve"> </w:t>
      </w:r>
      <w:r w:rsidRPr="00CC5FC7">
        <w:t xml:space="preserve"> </w:t>
      </w:r>
      <w:r w:rsidR="00BD3554">
        <w:rPr>
          <w:bCs/>
        </w:rPr>
        <w:t>U Osijeku</w:t>
      </w:r>
      <w:r w:rsidR="00584944">
        <w:rPr>
          <w:bCs/>
        </w:rPr>
        <w:t xml:space="preserve"> </w:t>
      </w:r>
      <w:r w:rsidR="00AA724E">
        <w:rPr>
          <w:bCs/>
        </w:rPr>
        <w:t>13</w:t>
      </w:r>
      <w:r w:rsidR="00DD7BF1">
        <w:rPr>
          <w:bCs/>
        </w:rPr>
        <w:t xml:space="preserve">. lipnja 2018.                    </w:t>
      </w:r>
    </w:p>
    <w:p w:rsidRDefault="00084E8E" w:rsidP="009E22D1" w:rsidR="00084E8E" w:rsidRPr="00CC5FC7">
      <w:pPr>
        <w:jc w:val="both"/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DE599E" w:rsidR="00DE599E" w:rsidRPr="00DE599E">
      <w:pPr>
        <w:ind w:firstLine="708" w:left="5664"/>
        <w:jc w:val="both"/>
        <w:rPr>
          <w:bCs/>
        </w:rPr>
      </w:pPr>
      <w:r>
        <w:rPr>
          <w:bCs/>
        </w:rPr>
        <w:t xml:space="preserve">    </w:t>
      </w:r>
      <w:r w:rsidRPr="00DE599E">
        <w:rPr>
          <w:bCs/>
        </w:rPr>
        <w:t>S U D A C :</w:t>
      </w:r>
    </w:p>
    <w:p w:rsidRDefault="00DE599E" w:rsidP="00DE599E" w:rsidR="00DE599E" w:rsidRPr="00DE599E">
      <w:pPr>
        <w:ind w:firstLine="708" w:left="4956"/>
        <w:jc w:val="both"/>
        <w:rPr>
          <w:bCs/>
        </w:rPr>
      </w:pPr>
      <w:r>
        <w:rPr>
          <w:bCs/>
        </w:rPr>
        <w:t xml:space="preserve">        </w:t>
      </w:r>
      <w:r w:rsidRPr="00DE599E">
        <w:rPr>
          <w:bCs/>
        </w:rPr>
        <w:t>Dubravka Kuveždić</w:t>
      </w:r>
      <w:r>
        <w:rPr>
          <w:bCs/>
        </w:rPr>
        <w:t xml:space="preserve">, v.r. </w:t>
      </w:r>
    </w:p>
    <w:p w:rsidRDefault="00DE599E" w:rsidP="00DE599E" w:rsidR="00DE599E" w:rsidRPr="00DE599E">
      <w:pPr>
        <w:ind w:firstLine="708" w:left="1416"/>
        <w:jc w:val="both"/>
        <w:rPr>
          <w:bCs/>
        </w:rPr>
      </w:pPr>
    </w:p>
    <w:p w:rsidRDefault="00DE599E" w:rsidP="00DE599E" w:rsidR="00DE599E" w:rsidRPr="00DE599E">
      <w:pPr>
        <w:ind w:firstLine="708" w:left="1416"/>
        <w:jc w:val="both"/>
        <w:rPr>
          <w:bCs/>
        </w:rPr>
      </w:pPr>
    </w:p>
    <w:p w:rsidRDefault="00DE599E" w:rsidP="00DE599E" w:rsidR="00DE599E">
      <w:pPr>
        <w:jc w:val="both"/>
        <w:rPr>
          <w:b/>
          <w:bCs/>
        </w:rPr>
      </w:pPr>
    </w:p>
    <w:p w:rsidRDefault="00DE599E" w:rsidP="00DE599E" w:rsidR="00DE599E">
      <w:pPr>
        <w:pStyle w:val="Tijeloteksta"/>
      </w:pPr>
      <w:r>
        <w:t>POUKA O PRAVNOM LIJEKU:</w:t>
      </w:r>
    </w:p>
    <w:p w:rsidRDefault="00DE599E" w:rsidP="00DE599E" w:rsidR="00DE599E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</w:p>
    <w:p w:rsidRDefault="00DE599E" w:rsidP="00DE599E" w:rsidR="00DE599E">
      <w:pPr>
        <w:pStyle w:val="Tijeloteksta"/>
      </w:pPr>
      <w:r w:rsidRPr="00CC5FC7">
        <w:t>           </w:t>
      </w:r>
    </w:p>
    <w:p w:rsidRDefault="00DE599E" w:rsidP="00DE599E" w:rsidR="00DE599E">
      <w:pPr>
        <w:pStyle w:val="Tijeloteksta"/>
      </w:pPr>
    </w:p>
    <w:p w:rsidRDefault="00DE599E" w:rsidP="00DE599E" w:rsidR="00DE599E" w:rsidRPr="00DE599E">
      <w:pPr>
        <w:ind w:firstLine="708" w:left="5664"/>
        <w:jc w:val="both"/>
        <w:rPr>
          <w:bCs/>
        </w:rPr>
      </w:pPr>
      <w:r w:rsidRPr="00DE599E">
        <w:rPr>
          <w:bCs/>
        </w:rPr>
        <w:t xml:space="preserve">Za točnost </w:t>
      </w:r>
      <w:proofErr w:type="spellStart"/>
      <w:r w:rsidRPr="00DE599E">
        <w:rPr>
          <w:bCs/>
        </w:rPr>
        <w:t>otpravka</w:t>
      </w:r>
      <w:proofErr w:type="spellEnd"/>
    </w:p>
    <w:p w:rsidRDefault="00DE599E" w:rsidP="00DE599E" w:rsidR="00DE599E" w:rsidRPr="00DE599E">
      <w:pPr>
        <w:ind w:firstLine="708" w:left="5664"/>
        <w:jc w:val="both"/>
        <w:rPr>
          <w:bCs/>
        </w:rPr>
      </w:pPr>
      <w:r w:rsidRPr="00DE599E">
        <w:rPr>
          <w:bCs/>
        </w:rPr>
        <w:t>ovlašteni službenik:</w:t>
      </w:r>
    </w:p>
    <w:p w:rsidRDefault="00DE599E" w:rsidP="00DE599E" w:rsidR="00DE599E" w:rsidRPr="00DE599E">
      <w:pPr>
        <w:ind w:firstLine="708" w:left="5664"/>
        <w:jc w:val="both"/>
        <w:rPr>
          <w:bCs/>
        </w:rPr>
      </w:pPr>
      <w:r>
        <w:rPr>
          <w:bCs/>
        </w:rPr>
        <w:t xml:space="preserve">   Dar</w:t>
      </w:r>
      <w:r w:rsidRPr="00DE599E">
        <w:rPr>
          <w:bCs/>
        </w:rPr>
        <w:t xml:space="preserve">ija Miličević   </w:t>
      </w:r>
    </w:p>
    <w:p w:rsidRDefault="00DE599E" w:rsidP="009E22D1" w:rsidR="00DE599E" w:rsidRPr="00DE599E">
      <w:pPr>
        <w:ind w:firstLine="708" w:left="1416"/>
        <w:jc w:val="both"/>
        <w:rPr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  <w:bookmarkStart w:name="_GoBack" w:id="0"/>
      <w:bookmarkEnd w:id="0"/>
    </w:p>
    <w:p w:rsidRDefault="00C2311B" w:rsidP="009E22D1" w:rsidR="00C2311B">
      <w:pPr>
        <w:pStyle w:val="Tijeloteksta"/>
        <w:jc w:val="center"/>
      </w:pPr>
    </w:p>
    <w:sectPr w:rsidSect="00256AD8" w:rsidR="00C2311B">
      <w:headerReference w:type="even" r:id="rId11"/>
      <w:headerReference w:type="default" r:id="rId12"/>
      <w:pgSz w:h="16838" w:w="11906"/>
      <w:pgMar w:gutter="0" w:footer="708" w:header="708" w:left="1417" w:bottom="1135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54CB" w:rsidR="00E954CB">
      <w:r>
        <w:separator/>
      </w:r>
    </w:p>
  </w:endnote>
  <w:endnote w:id="0" w:type="continuationSeparator">
    <w:p w:rsidRDefault="00E954CB" w:rsidR="00E954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54CB" w:rsidR="00E954CB">
      <w:r>
        <w:separator/>
      </w:r>
    </w:p>
  </w:footnote>
  <w:footnote w:id="0" w:type="continuationSeparator">
    <w:p w:rsidRDefault="00E954CB" w:rsidR="00E954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56D1CE8"/>
    <w:multiLevelType w:val="hybridMultilevel"/>
    <w:tmpl w:val="DB4C8F74"/>
    <w:lvl w:tplc="7C764DE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6"/>
  </w:num>
  <w:num w:numId="7">
    <w:abstractNumId w:val="3"/>
  </w:num>
  <w:num w:numId="8">
    <w:abstractNumId w:val="7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4D2"/>
    <w:rsid w:val="0001202A"/>
    <w:rsid w:val="000237D4"/>
    <w:rsid w:val="00035EB9"/>
    <w:rsid w:val="0005238F"/>
    <w:rsid w:val="0005396D"/>
    <w:rsid w:val="00084E8E"/>
    <w:rsid w:val="00086232"/>
    <w:rsid w:val="00091158"/>
    <w:rsid w:val="000A480B"/>
    <w:rsid w:val="000C20F1"/>
    <w:rsid w:val="000E414B"/>
    <w:rsid w:val="000F0279"/>
    <w:rsid w:val="000F281B"/>
    <w:rsid w:val="00132A1D"/>
    <w:rsid w:val="00145AC1"/>
    <w:rsid w:val="001460A7"/>
    <w:rsid w:val="00150C53"/>
    <w:rsid w:val="0016016C"/>
    <w:rsid w:val="00162216"/>
    <w:rsid w:val="00163019"/>
    <w:rsid w:val="00165932"/>
    <w:rsid w:val="00171514"/>
    <w:rsid w:val="00191536"/>
    <w:rsid w:val="0019752C"/>
    <w:rsid w:val="001A0170"/>
    <w:rsid w:val="001A6201"/>
    <w:rsid w:val="001C0C1A"/>
    <w:rsid w:val="001E24DA"/>
    <w:rsid w:val="001E75FC"/>
    <w:rsid w:val="001F525B"/>
    <w:rsid w:val="002020D6"/>
    <w:rsid w:val="002142C7"/>
    <w:rsid w:val="00223C8E"/>
    <w:rsid w:val="00241B38"/>
    <w:rsid w:val="00251D48"/>
    <w:rsid w:val="00256AD8"/>
    <w:rsid w:val="00261A0A"/>
    <w:rsid w:val="002836FB"/>
    <w:rsid w:val="00291B9C"/>
    <w:rsid w:val="002A6BA9"/>
    <w:rsid w:val="002B7ED8"/>
    <w:rsid w:val="002C11B9"/>
    <w:rsid w:val="002C1C79"/>
    <w:rsid w:val="002D0B19"/>
    <w:rsid w:val="002D6CCC"/>
    <w:rsid w:val="00302880"/>
    <w:rsid w:val="00305243"/>
    <w:rsid w:val="00313F98"/>
    <w:rsid w:val="00316CAA"/>
    <w:rsid w:val="00327B99"/>
    <w:rsid w:val="00330C4A"/>
    <w:rsid w:val="0034386D"/>
    <w:rsid w:val="00366021"/>
    <w:rsid w:val="00371963"/>
    <w:rsid w:val="003B0E86"/>
    <w:rsid w:val="003B750E"/>
    <w:rsid w:val="003C5CF7"/>
    <w:rsid w:val="003C7D6D"/>
    <w:rsid w:val="003D65A3"/>
    <w:rsid w:val="003D77DD"/>
    <w:rsid w:val="003E08E5"/>
    <w:rsid w:val="003E147C"/>
    <w:rsid w:val="003F28A4"/>
    <w:rsid w:val="003F69F5"/>
    <w:rsid w:val="003F7135"/>
    <w:rsid w:val="00402DA3"/>
    <w:rsid w:val="00423DEC"/>
    <w:rsid w:val="00450D46"/>
    <w:rsid w:val="004522DB"/>
    <w:rsid w:val="004561BB"/>
    <w:rsid w:val="00476667"/>
    <w:rsid w:val="004806AD"/>
    <w:rsid w:val="00491FE3"/>
    <w:rsid w:val="00497410"/>
    <w:rsid w:val="004B741D"/>
    <w:rsid w:val="004D55B0"/>
    <w:rsid w:val="004E5065"/>
    <w:rsid w:val="004E713D"/>
    <w:rsid w:val="00500BBD"/>
    <w:rsid w:val="00503ADF"/>
    <w:rsid w:val="00515D89"/>
    <w:rsid w:val="00525DB0"/>
    <w:rsid w:val="00530D29"/>
    <w:rsid w:val="005520C4"/>
    <w:rsid w:val="0055624C"/>
    <w:rsid w:val="00584944"/>
    <w:rsid w:val="005919D1"/>
    <w:rsid w:val="00594138"/>
    <w:rsid w:val="005A43B2"/>
    <w:rsid w:val="005B403D"/>
    <w:rsid w:val="005C6A7D"/>
    <w:rsid w:val="005D085C"/>
    <w:rsid w:val="005D097C"/>
    <w:rsid w:val="005E0ADC"/>
    <w:rsid w:val="005F4DA2"/>
    <w:rsid w:val="005F6804"/>
    <w:rsid w:val="005F7DC7"/>
    <w:rsid w:val="00604FDB"/>
    <w:rsid w:val="00607E75"/>
    <w:rsid w:val="006235FB"/>
    <w:rsid w:val="00630062"/>
    <w:rsid w:val="00672BB2"/>
    <w:rsid w:val="00674982"/>
    <w:rsid w:val="00680601"/>
    <w:rsid w:val="00684480"/>
    <w:rsid w:val="0068526F"/>
    <w:rsid w:val="00693CCD"/>
    <w:rsid w:val="006A56C2"/>
    <w:rsid w:val="006C416E"/>
    <w:rsid w:val="006C49DE"/>
    <w:rsid w:val="006D4283"/>
    <w:rsid w:val="006F1090"/>
    <w:rsid w:val="006F202F"/>
    <w:rsid w:val="007242CD"/>
    <w:rsid w:val="00725641"/>
    <w:rsid w:val="00725CAF"/>
    <w:rsid w:val="00735E24"/>
    <w:rsid w:val="00744607"/>
    <w:rsid w:val="0074711B"/>
    <w:rsid w:val="00767D6C"/>
    <w:rsid w:val="00773E30"/>
    <w:rsid w:val="00794B6A"/>
    <w:rsid w:val="007C1241"/>
    <w:rsid w:val="007C6A1F"/>
    <w:rsid w:val="007D78C8"/>
    <w:rsid w:val="007F3066"/>
    <w:rsid w:val="00802A25"/>
    <w:rsid w:val="0080666F"/>
    <w:rsid w:val="00810F6A"/>
    <w:rsid w:val="00817A0D"/>
    <w:rsid w:val="00827B26"/>
    <w:rsid w:val="00845777"/>
    <w:rsid w:val="00855FD3"/>
    <w:rsid w:val="00857D02"/>
    <w:rsid w:val="008737C5"/>
    <w:rsid w:val="0088689D"/>
    <w:rsid w:val="008977A5"/>
    <w:rsid w:val="008E687D"/>
    <w:rsid w:val="008E6DE9"/>
    <w:rsid w:val="008E7022"/>
    <w:rsid w:val="009001D6"/>
    <w:rsid w:val="00903B85"/>
    <w:rsid w:val="00914ECE"/>
    <w:rsid w:val="00931C98"/>
    <w:rsid w:val="00935547"/>
    <w:rsid w:val="009357CA"/>
    <w:rsid w:val="00942EF5"/>
    <w:rsid w:val="00961D63"/>
    <w:rsid w:val="0096470F"/>
    <w:rsid w:val="00967DC7"/>
    <w:rsid w:val="009807E2"/>
    <w:rsid w:val="00980E54"/>
    <w:rsid w:val="00994095"/>
    <w:rsid w:val="009B28F2"/>
    <w:rsid w:val="009B3AE3"/>
    <w:rsid w:val="009B4C24"/>
    <w:rsid w:val="009C13EB"/>
    <w:rsid w:val="009E1E79"/>
    <w:rsid w:val="009E22D1"/>
    <w:rsid w:val="009E363E"/>
    <w:rsid w:val="009F1B30"/>
    <w:rsid w:val="00A025E8"/>
    <w:rsid w:val="00A05068"/>
    <w:rsid w:val="00A07AC6"/>
    <w:rsid w:val="00A273DF"/>
    <w:rsid w:val="00A402F9"/>
    <w:rsid w:val="00A51687"/>
    <w:rsid w:val="00A91ED3"/>
    <w:rsid w:val="00AA724E"/>
    <w:rsid w:val="00AB56F9"/>
    <w:rsid w:val="00AC6DA2"/>
    <w:rsid w:val="00AD24AA"/>
    <w:rsid w:val="00AD486B"/>
    <w:rsid w:val="00AE5BDD"/>
    <w:rsid w:val="00B03ECC"/>
    <w:rsid w:val="00B2754A"/>
    <w:rsid w:val="00B30AB7"/>
    <w:rsid w:val="00B336FC"/>
    <w:rsid w:val="00B41F79"/>
    <w:rsid w:val="00B830D8"/>
    <w:rsid w:val="00BC33DE"/>
    <w:rsid w:val="00BD19B1"/>
    <w:rsid w:val="00BD3554"/>
    <w:rsid w:val="00BE1D31"/>
    <w:rsid w:val="00BE278C"/>
    <w:rsid w:val="00BF034B"/>
    <w:rsid w:val="00BF08D2"/>
    <w:rsid w:val="00BF1081"/>
    <w:rsid w:val="00BF3596"/>
    <w:rsid w:val="00C15361"/>
    <w:rsid w:val="00C2311B"/>
    <w:rsid w:val="00C234D6"/>
    <w:rsid w:val="00C3548B"/>
    <w:rsid w:val="00C67A6B"/>
    <w:rsid w:val="00C72BAC"/>
    <w:rsid w:val="00C73229"/>
    <w:rsid w:val="00C9197B"/>
    <w:rsid w:val="00CA5EA9"/>
    <w:rsid w:val="00CB5B8B"/>
    <w:rsid w:val="00CB6CD7"/>
    <w:rsid w:val="00CD7910"/>
    <w:rsid w:val="00CE0912"/>
    <w:rsid w:val="00CE28CD"/>
    <w:rsid w:val="00CF4431"/>
    <w:rsid w:val="00D04A04"/>
    <w:rsid w:val="00D178DC"/>
    <w:rsid w:val="00D217E4"/>
    <w:rsid w:val="00D46D73"/>
    <w:rsid w:val="00D64559"/>
    <w:rsid w:val="00D74802"/>
    <w:rsid w:val="00D84DB3"/>
    <w:rsid w:val="00D85A5F"/>
    <w:rsid w:val="00D86163"/>
    <w:rsid w:val="00DB7572"/>
    <w:rsid w:val="00DC1AD9"/>
    <w:rsid w:val="00DC512B"/>
    <w:rsid w:val="00DC7346"/>
    <w:rsid w:val="00DC7BF5"/>
    <w:rsid w:val="00DD7BF1"/>
    <w:rsid w:val="00DE179A"/>
    <w:rsid w:val="00DE58F9"/>
    <w:rsid w:val="00DE599E"/>
    <w:rsid w:val="00E07DD9"/>
    <w:rsid w:val="00E129EE"/>
    <w:rsid w:val="00E1321F"/>
    <w:rsid w:val="00E33E37"/>
    <w:rsid w:val="00E430E2"/>
    <w:rsid w:val="00E55AA4"/>
    <w:rsid w:val="00E70800"/>
    <w:rsid w:val="00E954CB"/>
    <w:rsid w:val="00EB3D75"/>
    <w:rsid w:val="00EB6600"/>
    <w:rsid w:val="00ED0232"/>
    <w:rsid w:val="00ED6358"/>
    <w:rsid w:val="00ED6A93"/>
    <w:rsid w:val="00F10273"/>
    <w:rsid w:val="00F14DEA"/>
    <w:rsid w:val="00F24F23"/>
    <w:rsid w:val="00F32BFD"/>
    <w:rsid w:val="00F618C3"/>
    <w:rsid w:val="00F76EF7"/>
    <w:rsid w:val="00F77818"/>
    <w:rsid w:val="00F80660"/>
    <w:rsid w:val="00F8686C"/>
    <w:rsid w:val="00FA3F8A"/>
    <w:rsid w:val="00FA4BB7"/>
    <w:rsid w:val="00FB0BDF"/>
    <w:rsid w:val="00FB44AE"/>
    <w:rsid w:val="00FF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true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DD7BF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5DB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25D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5D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5D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5D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1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DD7BF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5DB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25D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5D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5D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5D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9232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1278</izvorni_sadrzaj>
    <derivirana_varijabla naziv="DomainObject.Predmet.Broj_1">1278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St-1278/2017</izvorni_sadrzaj>
    <derivirana_varijabla naziv="DomainObject.Predmet.OznakaBroj_1">St-1278/2017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GLAVINAC INTERIJERI  d.o.o. zastupanog po punomoćniku Mario Glavinac</izvorni_sadrzaj>
    <derivirana_varijabla naziv="DomainObject.Predmet.ProtustrankaFormated_1">  GLAVINAC INTERIJERI  d.o.o. zastupanog po punomoćniku Mario Glavinac</derivirana_varijabla>
  </DomainObject.Predmet.ProtustrankaFormated>
  <DomainObject.Predmet.ProtustrankaFormatedOIB>
    <izvorni_sadrzaj>  GLAVINAC INTERIJERI  d.o.o., OIB 80037637397 zastupanog po punomoćniku Mario Glavinac</izvorni_sadrzaj>
    <derivirana_varijabla naziv="DomainObject.Predmet.ProtustrankaFormatedOIB_1">  GLAVINAC INTERIJERI  d.o.o., OIB 80037637397 zastupanog po punomoćniku Mario Glavinac</derivirana_varijabla>
  </DomainObject.Predmet.ProtustrankaFormatedOIB>
  <DomainObject.Predmet.ProtustrankaFormatedWithAdress>
    <izvorni_sadrzaj> GLAVINAC INTERIJERI  d.o.o., Zelenički put 28, 10000 Zagreb zastupanog po punomoćniku Mario Glavinac</izvorni_sadrzaj>
    <derivirana_varijabla naziv="DomainObject.Predmet.ProtustrankaFormatedWithAdress_1"> GLAVINAC INTERIJERI  d.o.o., Zelenički put 28, 10000 Zagreb zastupanog po punomoćniku Mario Glavinac</derivirana_varijabla>
  </DomainObject.Predmet.ProtustrankaFormatedWithAdress>
  <DomainObject.Predmet.ProtustrankaFormatedWithAdressOIB>
    <izvorni_sadrzaj> GLAVINAC INTERIJERI  d.o.o., OIB 80037637397, Zelenički put 28, 10000 Zagreb zastupanog po punomoćniku Mario Glavinac</izvorni_sadrzaj>
    <derivirana_varijabla naziv="DomainObject.Predmet.ProtustrankaFormatedWithAdressOIB_1"> GLAVINAC INTERIJERI  d.o.o., OIB 80037637397, Zelenički put 28, 10000 Zagreb zastupanog po punomoćniku Mario Glavinac</derivirana_varijabla>
  </DomainObject.Predmet.ProtustrankaFormatedWithAdressOIB>
  <DomainObject.Predmet.ProtustrankaWithAdress>
    <izvorni_sadrzaj>GLAVINAC INTERIJERI  d.o.o. Zelenički put 28, 10000 Zagreb</izvorni_sadrzaj>
    <derivirana_varijabla naziv="DomainObject.Predmet.ProtustrankaWithAdress_1">GLAVINAC INTERIJERI  d.o.o. Zelenički put 28, 10000 Zagreb</derivirana_varijabla>
  </DomainObject.Predmet.ProtustrankaWithAdress>
  <DomainObject.Predmet.ProtustrankaWithAdressOIB>
    <izvorni_sadrzaj>GLAVINAC INTERIJERI  d.o.o., OIB 80037637397, Zelenički put 28, 10000 Zagreb</izvorni_sadrzaj>
    <derivirana_varijabla naziv="DomainObject.Predmet.ProtustrankaWithAdressOIB_1">GLAVINAC INTERIJERI  d.o.o., OIB 80037637397, Zelenički put 28, 10000 Zagreb</derivirana_varijabla>
  </DomainObject.Predmet.ProtustrankaWithAdressOIB>
  <DomainObject.Predmet.ProtustrankaNazivFormated>
    <izvorni_sadrzaj>GLAVINAC INTERIJERI  d.o.o.</izvorni_sadrzaj>
    <derivirana_varijabla naziv="DomainObject.Predmet.ProtustrankaNazivFormated_1">GLAVINAC INTERIJERI  d.o.o.</derivirana_varijabla>
  </DomainObject.Predmet.ProtustrankaNazivFormated>
  <DomainObject.Predmet.ProtustrankaNazivFormatedOIB>
    <izvorni_sadrzaj>GLAVINAC INTERIJERI  d.o.o., OIB 80037637397</izvorni_sadrzaj>
    <derivirana_varijabla naziv="DomainObject.Predmet.ProtustrankaNazivFormatedOIB_1">GLAVINAC INTERIJERI  d.o.o., OIB 80037637397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GLAVINAC INTERIJERI  d.o.o. zastupanog po punomoćniku Mario Glavinac</item>
    </izvorni_sadrzaj>
    <derivirana_varijabla naziv="DomainObject.Predmet.ProtuStrankaListFormated_1">
      <item>GLAVINAC INTERIJERI  d.o.o. zastupanog po punomoćniku Mario Glavinac</item>
    </derivirana_varijabla>
  </DomainObject.Predmet.ProtuStrankaListFormated>
  <DomainObject.Predmet.ProtuStrankaListFormatedOIB>
    <izvorni_sadrzaj>
      <item>GLAVINAC INTERIJERI  d.o.o., OIB 80037637397 zastupanog po punomoćniku Mario Glavinac</item>
    </izvorni_sadrzaj>
    <derivirana_varijabla naziv="DomainObject.Predmet.ProtuStrankaListFormatedOIB_1">
      <item>GLAVINAC INTERIJERI  d.o.o., OIB 80037637397 zastupanog po punomoćniku Mario Glavinac</item>
    </derivirana_varijabla>
  </DomainObject.Predmet.ProtuStrankaListFormatedOIB>
  <DomainObject.Predmet.ProtuStrankaListFormatedWithAdress>
    <izvorni_sadrzaj>
      <item>GLAVINAC INTERIJERI  d.o.o., Zelenički put 28, 10000 Zagreb zastupanog po punomoćniku Mario Glavinac</item>
    </izvorni_sadrzaj>
    <derivirana_varijabla naziv="DomainObject.Predmet.ProtuStrankaListFormatedWithAdress_1">
      <item>GLAVINAC INTERIJERI  d.o.o., Zelenički put 28, 10000 Zagreb zastupanog po punomoćniku Mario Glavinac</item>
    </derivirana_varijabla>
  </DomainObject.Predmet.ProtuStrankaListFormatedWithAdress>
  <DomainObject.Predmet.ProtuStrankaListFormatedWithAdressOIB>
    <izvorni_sadrzaj>
      <item>GLAVINAC INTERIJERI  d.o.o., OIB 80037637397, Zelenički put 28, 10000 Zagreb zastupanog po punomoćniku Mario Glavinac</item>
    </izvorni_sadrzaj>
    <derivirana_varijabla naziv="DomainObject.Predmet.ProtuStrankaListFormatedWithAdressOIB_1">
      <item>GLAVINAC INTERIJERI  d.o.o., OIB 80037637397, Zelenički put 28, 10000 Zagreb zastupanog po punomoćniku Mario Glavinac</item>
    </derivirana_varijabla>
  </DomainObject.Predmet.ProtuStrankaListFormatedWithAdressOIB>
  <DomainObject.Predmet.ProtuStrankaListNazivFormated>
    <izvorni_sadrzaj>
      <item>GLAVINAC INTERIJERI  d.o.o.</item>
    </izvorni_sadrzaj>
    <derivirana_varijabla naziv="DomainObject.Predmet.ProtuStrankaListNazivFormated_1">
      <item>GLAVINAC INTERIJERI  d.o.o.</item>
    </derivirana_varijabla>
  </DomainObject.Predmet.ProtuStrankaListNazivFormated>
  <DomainObject.Predmet.ProtuStrankaListNazivFormatedOIB>
    <izvorni_sadrzaj>
      <item>GLAVINAC INTERIJERI  d.o.o., OIB 80037637397</item>
    </izvorni_sadrzaj>
    <derivirana_varijabla naziv="DomainObject.Predmet.ProtuStrankaListNazivFormatedOIB_1">
      <item>GLAVINAC INTERIJERI  d.o.o., OIB 80037637397</item>
    </derivirana_varijabla>
  </DomainObject.Predmet.ProtuStrankaListNazivFormatedOIB>
  <DomainObject.Predmet.OstaliListFormated>
    <izvorni_sadrzaj>
      <item>Mario Glavinac punomoćnik sudionika u postupku GLAVINAC INTERIJERI  d.o.o.</item>
    </izvorni_sadrzaj>
    <derivirana_varijabla naziv="DomainObject.Predmet.OstaliListFormated_1">
      <item>Mario Glavinac punomoćnik sudionika u postupku GLAVINAC INTERIJERI  d.o.o.</item>
    </derivirana_varijabla>
  </DomainObject.Predmet.OstaliListFormated>
  <DomainObject.Predmet.OstaliListFormatedOIB>
    <izvorni_sadrzaj>
      <item>Mario Glavinac, OIB 19299012273 punomoćnik sudionika u postupku GLAVINAC INTERIJERI  d.o.o.</item>
    </izvorni_sadrzaj>
    <derivirana_varijabla naziv="DomainObject.Predmet.OstaliListFormatedOIB_1">
      <item>Mario Glavinac, OIB 19299012273 punomoćnik sudionika u postupku GLAVINAC INTERIJERI  d.o.o.</item>
    </derivirana_varijabla>
  </DomainObject.Predmet.OstaliListFormatedOIB>
  <DomainObject.Predmet.OstaliListFormatedWithAdress>
    <izvorni_sadrzaj>
      <item>Mario Glavinac, Zelenički Put 28, 10000 Zagreb punomoćnik sudionika u postupku GLAVINAC INTERIJERI  d.o.o.</item>
    </izvorni_sadrzaj>
    <derivirana_varijabla naziv="DomainObject.Predmet.OstaliListFormatedWithAdress_1">
      <item>Mario Glavinac, Zelenički Put 28, 10000 Zagreb punomoćnik sudionika u postupku GLAVINAC INTERIJERI  d.o.o.</item>
    </derivirana_varijabla>
  </DomainObject.Predmet.OstaliListFormatedWithAdress>
  <DomainObject.Predmet.OstaliListFormatedWithAdressOIB>
    <izvorni_sadrzaj>
      <item>Mario Glavinac, OIB 19299012273, Zelenički Put 28, 10000 Zagreb punomoćnik sudionika u postupku GLAVINAC INTERIJERI  d.o.o.</item>
    </izvorni_sadrzaj>
    <derivirana_varijabla naziv="DomainObject.Predmet.OstaliListFormatedWithAdressOIB_1">
      <item>Mario Glavinac, OIB 19299012273, Zelenički Put 28, 10000 Zagreb punomoćnik sudionika u postupku GLAVINAC INTERIJERI  d.o.o.</item>
    </derivirana_varijabla>
  </DomainObject.Predmet.OstaliListFormatedWithAdressOIB>
  <DomainObject.Predmet.OstaliListNazivFormated>
    <izvorni_sadrzaj>
      <item>Mario Glavinac</item>
    </izvorni_sadrzaj>
    <derivirana_varijabla naziv="DomainObject.Predmet.OstaliListNazivFormated_1">
      <item>Mario Glavinac</item>
    </derivirana_varijabla>
  </DomainObject.Predmet.OstaliListNazivFormated>
  <DomainObject.Predmet.OstaliListNazivFormatedOIB>
    <izvorni_sadrzaj>
      <item>Mario Glavinac, OIB 19299012273</item>
    </izvorni_sadrzaj>
    <derivirana_varijabla naziv="DomainObject.Predmet.OstaliListNazivFormatedOIB_1">
      <item>Mario Glavinac, OIB 19299012273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GLAVINAC INTERIJERI  d.o.o.</izvorni_sadrzaj>
    <derivirana_varijabla naziv="DomainObject.Predmet.ProtustrankaIDrugi_1">GLAVINAC INTERIJERI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GLAVINAC INTERIJERI  d.o.o., OIB 80037637397, Zelenički put 28, 10000 Zagreb</izvorni_sadrzaj>
    <derivirana_varijabla naziv="DomainObject.Predmet.ProtustrankaIDrugiAdressOIB_1">GLAVINAC INTERIJERI  d.o.o., OIB 80037637397, Zelenički put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GLAVINAC INTERIJERI  d.o.o.</item>
      <item>FINA Regionalni centar Zagreb</item>
      <item>Mario Glavinac</item>
    </izvorni_sadrzaj>
    <derivirana_varijabla naziv="DomainObject.Predmet.SudioniciListNaziv_1">
      <item>GLAVINAC INTERIJERI  d.o.o.</item>
      <item>FINA Regionalni centar Zagreb</item>
      <item>Mario Glavinac</item>
    </derivirana_varijabla>
  </DomainObject.Predmet.SudioniciListNaziv>
  <DomainObject.Predmet.SudioniciListAdressOIB>
    <izvorni_sadrzaj>
      <item>GLAVINAC INTERIJERI  d.o.o., OIB 80037637397, Zelenički put 28,10000 Zagreb</item>
      <item>FINA Regionalni centar Zagreb, OIB 85821130368, Trg svibanjskih žrtava 1995. br. 1,10000 Zagreb</item>
      <item>Mario Glavinac, OIB 19299012273, Zelenički Put 28,10000 Zagreb</item>
    </izvorni_sadrzaj>
    <derivirana_varijabla naziv="DomainObject.Predmet.SudioniciListAdressOIB_1">
      <item>GLAVINAC INTERIJERI  d.o.o., OIB 80037637397, Zelenički put 28,10000 Zagreb</item>
      <item>FINA Regionalni centar Zagreb, OIB 85821130368, Trg svibanjskih žrtava 1995. br. 1,10000 Zagreb</item>
      <item>Mario Glavinac, OIB 19299012273, Zelenički Put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80037637397</item>
      <item>, OIB 85821130368</item>
      <item>, OIB 19299012273</item>
    </izvorni_sadrzaj>
    <derivirana_varijabla naziv="DomainObject.Predmet.SudioniciListNazivOIB_1">
      <item>, OIB 80037637397</item>
      <item>, OIB 85821130368</item>
      <item>, OIB 19299012273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7672D1-46CE-49C9-BD4D-2D3D9AC546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2651</properties:Characters>
  <properties:Lines>90</properties:Lines>
  <properties:Paragraphs>24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2018-06-06T09:04:00Z</dcterms:created>
  <dc:creator>hermanj</dc:creator>
  <cp:lastModifiedBy>Darija Miličević</cp:lastModifiedBy>
  <cp:lastPrinted>2018-06-13T07:52:00Z</cp:lastPrinted>
  <dcterms:modified xmlns:xsi="http://www.w3.org/2001/XMLSchema-instance" xsi:type="dcterms:W3CDTF">2018-06-13T07:52:00Z</dcterms:modified>
  <cp:revision>9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