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7563" w14:paraId="2cc7563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DUBROVNIK</w:t>
      </w:r>
      <w:r w:rsidR="00DA466A">
        <w:rPr>
          <w:b/>
        </w:rPr>
        <w:t>U</w:t>
      </w:r>
      <w:r w:rsidRPr="00B24275">
        <w:rPr>
          <w:b/>
        </w:rPr>
        <w:t xml:space="preserve">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</w:t>
      </w:r>
      <w:r w:rsidR="00DA466A">
        <w:rPr>
          <w:b/>
        </w:rPr>
        <w:t xml:space="preserve">    </w:t>
      </w:r>
      <w:r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12D8B">
        <w:rPr>
          <w:b/>
          <w:sz w:val="22"/>
          <w:szCs w:val="22"/>
        </w:rPr>
        <w:t>1</w:t>
      </w:r>
      <w:r w:rsidR="004E33BD">
        <w:rPr>
          <w:b/>
          <w:sz w:val="22"/>
          <w:szCs w:val="22"/>
        </w:rPr>
        <w:t>96</w:t>
      </w:r>
      <w:r w:rsidRPr="00E54DB9">
        <w:rPr>
          <w:b/>
          <w:sz w:val="22"/>
          <w:szCs w:val="22"/>
        </w:rPr>
        <w:t>/201</w:t>
      </w:r>
      <w:r w:rsidR="007D6760">
        <w:rPr>
          <w:b/>
          <w:sz w:val="22"/>
          <w:szCs w:val="22"/>
        </w:rPr>
        <w:t>9</w:t>
      </w:r>
      <w:r w:rsidRPr="00E54DB9">
        <w:rPr>
          <w:b/>
          <w:sz w:val="22"/>
          <w:szCs w:val="22"/>
        </w:rPr>
        <w:t>-</w:t>
      </w:r>
      <w:r w:rsidR="004E33BD">
        <w:rPr>
          <w:b/>
          <w:sz w:val="22"/>
          <w:szCs w:val="22"/>
        </w:rPr>
        <w:t>48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 xml:space="preserve">R E P U B L I K </w:t>
      </w:r>
      <w:r w:rsidR="00CB05A4">
        <w:rPr>
          <w:b/>
          <w:sz w:val="22"/>
          <w:szCs w:val="22"/>
        </w:rPr>
        <w:t>A</w:t>
      </w:r>
      <w:r w:rsidRPr="00D45607">
        <w:rPr>
          <w:b/>
          <w:sz w:val="22"/>
          <w:szCs w:val="22"/>
        </w:rPr>
        <w:t xml:space="preserve">   H R V A T S K </w:t>
      </w:r>
      <w:r w:rsidR="00CB05A4">
        <w:rPr>
          <w:b/>
          <w:sz w:val="22"/>
          <w:szCs w:val="22"/>
        </w:rPr>
        <w:t>A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612D8B" w:rsidRPr="00612D8B">
        <w:rPr>
          <w:bCs/>
          <w:sz w:val="22"/>
          <w:szCs w:val="22"/>
          <w:lang w:val="en-AU"/>
        </w:rPr>
        <w:t>MARE COMMERCE d.o.o. za trgovinu i turizam "u stečaju"</w:t>
      </w:r>
      <w:r w:rsidR="00612D8B" w:rsidRPr="00612D8B">
        <w:rPr>
          <w:bCs/>
          <w:sz w:val="22"/>
          <w:szCs w:val="22"/>
        </w:rPr>
        <w:t>, Split, Doverska 20, MBS: 060004911, OIB: 72287587802, zastupano po stečajnom upravitelju Adi Rajković iz Splita</w:t>
      </w:r>
      <w:r w:rsidR="00D2119E" w:rsidRPr="00D2119E">
        <w:rPr>
          <w:bCs/>
          <w:sz w:val="22"/>
          <w:szCs w:val="22"/>
        </w:rPr>
        <w:t xml:space="preserve">, dana </w:t>
      </w:r>
      <w:r w:rsidR="00291CAD">
        <w:rPr>
          <w:bCs/>
          <w:sz w:val="22"/>
          <w:szCs w:val="22"/>
        </w:rPr>
        <w:t>3</w:t>
      </w:r>
      <w:r w:rsidR="007D6760">
        <w:rPr>
          <w:bCs/>
          <w:sz w:val="22"/>
          <w:szCs w:val="22"/>
        </w:rPr>
        <w:t>1</w:t>
      </w:r>
      <w:r w:rsidR="00D2119E" w:rsidRPr="00D2119E">
        <w:rPr>
          <w:bCs/>
          <w:sz w:val="22"/>
          <w:szCs w:val="22"/>
        </w:rPr>
        <w:t xml:space="preserve">. </w:t>
      </w:r>
      <w:r w:rsidR="00291CAD">
        <w:rPr>
          <w:bCs/>
          <w:sz w:val="22"/>
          <w:szCs w:val="22"/>
        </w:rPr>
        <w:t>s</w:t>
      </w:r>
      <w:r w:rsidR="007D6760">
        <w:rPr>
          <w:bCs/>
          <w:sz w:val="22"/>
          <w:szCs w:val="22"/>
        </w:rPr>
        <w:t>iječnja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</w:t>
      </w:r>
      <w:r w:rsidR="007D6760">
        <w:rPr>
          <w:bCs/>
          <w:sz w:val="22"/>
          <w:szCs w:val="22"/>
        </w:rPr>
        <w:t>9</w:t>
      </w:r>
      <w:r w:rsidR="000C2272" w:rsidRPr="000C2272">
        <w:rPr>
          <w:bCs/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8E4F9E">
        <w:rPr>
          <w:sz w:val="22"/>
          <w:szCs w:val="22"/>
        </w:rPr>
        <w:t>322</w:t>
      </w:r>
      <w:r w:rsidR="009B4F26" w:rsidRPr="009B4F26">
        <w:rPr>
          <w:sz w:val="22"/>
          <w:szCs w:val="22"/>
        </w:rPr>
        <w:t>/201</w:t>
      </w:r>
      <w:r w:rsidR="008E4F9E">
        <w:rPr>
          <w:sz w:val="22"/>
          <w:szCs w:val="22"/>
        </w:rPr>
        <w:t>7</w:t>
      </w:r>
      <w:r w:rsidR="009B4F26" w:rsidRPr="009B4F26">
        <w:rPr>
          <w:sz w:val="22"/>
          <w:szCs w:val="22"/>
        </w:rPr>
        <w:t>-</w:t>
      </w:r>
      <w:r w:rsidR="008E4F9E">
        <w:rPr>
          <w:sz w:val="22"/>
          <w:szCs w:val="22"/>
        </w:rPr>
        <w:t>2</w:t>
      </w:r>
      <w:r w:rsidR="00CC45F2">
        <w:rPr>
          <w:sz w:val="22"/>
          <w:szCs w:val="22"/>
        </w:rPr>
        <w:t>1</w:t>
      </w:r>
      <w:r w:rsidR="00390AF8">
        <w:rPr>
          <w:sz w:val="22"/>
          <w:szCs w:val="22"/>
        </w:rPr>
        <w:t xml:space="preserve"> od </w:t>
      </w:r>
      <w:r w:rsidR="00D171B2">
        <w:rPr>
          <w:sz w:val="22"/>
          <w:szCs w:val="22"/>
        </w:rPr>
        <w:t>1</w:t>
      </w:r>
      <w:r w:rsidR="008E4F9E">
        <w:rPr>
          <w:sz w:val="22"/>
          <w:szCs w:val="22"/>
        </w:rPr>
        <w:t>1</w:t>
      </w:r>
      <w:r w:rsidR="009B4F26" w:rsidRPr="009B4F26">
        <w:rPr>
          <w:sz w:val="22"/>
          <w:szCs w:val="22"/>
        </w:rPr>
        <w:t xml:space="preserve">. </w:t>
      </w:r>
      <w:r w:rsidR="008E4F9E">
        <w:rPr>
          <w:sz w:val="22"/>
          <w:szCs w:val="22"/>
        </w:rPr>
        <w:t>travnja</w:t>
      </w:r>
      <w:r w:rsidR="00CC45F2">
        <w:rPr>
          <w:sz w:val="22"/>
          <w:szCs w:val="22"/>
        </w:rPr>
        <w:t xml:space="preserve"> </w:t>
      </w:r>
      <w:r w:rsidR="009B4F26" w:rsidRPr="009B4F26">
        <w:rPr>
          <w:sz w:val="22"/>
          <w:szCs w:val="22"/>
        </w:rPr>
        <w:t>201</w:t>
      </w:r>
      <w:r w:rsidR="00CC45F2">
        <w:rPr>
          <w:sz w:val="22"/>
          <w:szCs w:val="22"/>
        </w:rPr>
        <w:t>8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 xml:space="preserve">(list spisa </w:t>
      </w:r>
      <w:r w:rsidR="005B129C">
        <w:rPr>
          <w:sz w:val="22"/>
          <w:szCs w:val="22"/>
        </w:rPr>
        <w:t>70-74</w:t>
      </w:r>
      <w:r w:rsidR="00835C73">
        <w:rPr>
          <w:sz w:val="22"/>
          <w:szCs w:val="22"/>
        </w:rPr>
        <w:t>)</w:t>
      </w:r>
      <w:r w:rsidR="00684410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</w:t>
      </w:r>
      <w:r w:rsidR="00EC1D21"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imovine </w:t>
      </w:r>
      <w:r>
        <w:rPr>
          <w:sz w:val="22"/>
          <w:szCs w:val="22"/>
        </w:rPr>
        <w:t>koja ulazi u stečajnu masu</w:t>
      </w:r>
      <w:r w:rsidR="001C2063">
        <w:rPr>
          <w:sz w:val="22"/>
          <w:szCs w:val="22"/>
        </w:rPr>
        <w:t xml:space="preserve">, pa tako ni sredstava </w:t>
      </w:r>
      <w:r w:rsidR="00EC1D21">
        <w:rPr>
          <w:sz w:val="22"/>
          <w:szCs w:val="22"/>
        </w:rPr>
        <w:t>za namirenje troškova stečajnog postupka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4E33BD" w:rsidP="004E33BD" w:rsidR="004E33BD" w:rsidRPr="00B77DF0">
      <w:pPr>
        <w:ind w:firstLine="708"/>
        <w:jc w:val="both"/>
        <w:rPr>
          <w:sz w:val="22"/>
          <w:szCs w:val="22"/>
        </w:rPr>
      </w:pPr>
      <w:r w:rsidRPr="00B77DF0">
        <w:rPr>
          <w:sz w:val="22"/>
          <w:szCs w:val="22"/>
        </w:rPr>
        <w:t xml:space="preserve">Prema podnesku stečajnog upravitelja (list spisa </w:t>
      </w:r>
      <w:r>
        <w:rPr>
          <w:sz w:val="22"/>
          <w:szCs w:val="22"/>
        </w:rPr>
        <w:t>125</w:t>
      </w:r>
      <w:r w:rsidRPr="00B77DF0">
        <w:rPr>
          <w:sz w:val="22"/>
          <w:szCs w:val="22"/>
        </w:rPr>
        <w:t>) troškovi postupka odn</w:t>
      </w:r>
      <w:r>
        <w:rPr>
          <w:sz w:val="22"/>
          <w:szCs w:val="22"/>
        </w:rPr>
        <w:t>ose se na usluge knjigovodstva 9</w:t>
      </w:r>
      <w:r w:rsidRPr="00B77DF0">
        <w:rPr>
          <w:sz w:val="22"/>
          <w:szCs w:val="22"/>
        </w:rPr>
        <w:t xml:space="preserve">.000,00 kuna, </w:t>
      </w:r>
      <w:r>
        <w:rPr>
          <w:sz w:val="22"/>
          <w:szCs w:val="22"/>
        </w:rPr>
        <w:t xml:space="preserve">troškove platnog prometa, otvaranja i zatvaranja računa 500,00 kuna, troškove izrade pečata, uredskog materijala, poštarine i sl. 500,00 kuna, troškove arhiviranja 2.500,00 kuna, trošak sudske pristojbe 2.000,00 kuna, trošak nagrade stečajnog upravitelja 5.000,00 kuna </w:t>
      </w:r>
      <w:r w:rsidRPr="00B77DF0">
        <w:rPr>
          <w:sz w:val="22"/>
          <w:szCs w:val="22"/>
        </w:rPr>
        <w:t>ili ukupno 1</w:t>
      </w:r>
      <w:r>
        <w:rPr>
          <w:sz w:val="22"/>
          <w:szCs w:val="22"/>
        </w:rPr>
        <w:t>9.500,00 kuna</w:t>
      </w:r>
      <w:r w:rsidRPr="00B77DF0">
        <w:rPr>
          <w:sz w:val="22"/>
          <w:szCs w:val="22"/>
        </w:rPr>
        <w:t>.</w:t>
      </w:r>
    </w:p>
    <w:p w:rsidRDefault="00E01EBE" w:rsidP="00DE4873" w:rsidR="00E01EBE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 xml:space="preserve">Stečajni postupak se neće obustaviti i zaključiti </w:t>
      </w:r>
      <w:r w:rsidRPr="006013CD">
        <w:rPr>
          <w:sz w:val="22"/>
          <w:szCs w:val="22"/>
        </w:rPr>
        <w:lastRenderedPageBreak/>
        <w:t>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D7710C">
      <w:pPr>
        <w:jc w:val="both"/>
        <w:rPr>
          <w:sz w:val="24"/>
          <w:szCs w:val="24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291CAD">
        <w:rPr>
          <w:b/>
          <w:sz w:val="22"/>
          <w:szCs w:val="22"/>
        </w:rPr>
        <w:t>3</w:t>
      </w:r>
      <w:r w:rsidR="00DA466A">
        <w:rPr>
          <w:b/>
          <w:sz w:val="22"/>
          <w:szCs w:val="22"/>
        </w:rPr>
        <w:t>1</w:t>
      </w:r>
      <w:r w:rsidR="00D7710C">
        <w:rPr>
          <w:b/>
          <w:sz w:val="22"/>
          <w:szCs w:val="22"/>
        </w:rPr>
        <w:t>.</w:t>
      </w:r>
      <w:r w:rsidR="00C84EB0">
        <w:rPr>
          <w:b/>
          <w:sz w:val="22"/>
          <w:szCs w:val="22"/>
        </w:rPr>
        <w:t xml:space="preserve"> </w:t>
      </w:r>
      <w:r w:rsidR="00291CAD">
        <w:rPr>
          <w:b/>
          <w:sz w:val="22"/>
          <w:szCs w:val="22"/>
        </w:rPr>
        <w:t>s</w:t>
      </w:r>
      <w:r w:rsidR="00DA466A">
        <w:rPr>
          <w:b/>
          <w:sz w:val="22"/>
          <w:szCs w:val="22"/>
        </w:rPr>
        <w:t>iječnja</w:t>
      </w:r>
      <w:r w:rsidRPr="00A0277E">
        <w:rPr>
          <w:b/>
          <w:sz w:val="22"/>
          <w:szCs w:val="22"/>
        </w:rPr>
        <w:t xml:space="preserve"> 201</w:t>
      </w:r>
      <w:r w:rsidR="00DA466A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</w:t>
      </w:r>
      <w:r w:rsidRPr="00291CAD">
        <w:rPr>
          <w:sz w:val="22"/>
          <w:szCs w:val="22"/>
        </w:rPr>
        <w:t>provedbu</w:t>
      </w:r>
      <w:r w:rsidRPr="009B4F26">
        <w:rPr>
          <w:sz w:val="22"/>
          <w:szCs w:val="22"/>
        </w:rPr>
        <w:t xml:space="preserve">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A466A">
        <w:rPr>
          <w:sz w:val="22"/>
          <w:szCs w:val="22"/>
        </w:rPr>
        <w:t>31.01</w:t>
      </w:r>
      <w:r w:rsidRPr="007B0CBA">
        <w:rPr>
          <w:sz w:val="22"/>
          <w:szCs w:val="22"/>
        </w:rPr>
        <w:t>.201</w:t>
      </w:r>
      <w:r w:rsidR="00DA466A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E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129C" w:rsidP="005B129C" w:rsidR="005B129C" w:rsidRPr="005B129C">
    <w:pPr>
      <w:jc w:val="right"/>
      <w:rPr>
        <w:b/>
        <w:sz w:val="22"/>
        <w:szCs w:val="22"/>
      </w:rPr>
    </w:pPr>
    <w:r w:rsidRPr="005B129C">
      <w:rPr>
        <w:b/>
        <w:sz w:val="22"/>
        <w:szCs w:val="22"/>
      </w:rPr>
      <w:t>Posl. br. 6-St.196/2019-48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6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1A62"/>
    <w:rsid w:val="000F45B9"/>
    <w:rsid w:val="00105657"/>
    <w:rsid w:val="00111474"/>
    <w:rsid w:val="001227D6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C2063"/>
    <w:rsid w:val="001E6600"/>
    <w:rsid w:val="001E6DAF"/>
    <w:rsid w:val="001F2BC2"/>
    <w:rsid w:val="001F40C6"/>
    <w:rsid w:val="00221122"/>
    <w:rsid w:val="00240DE1"/>
    <w:rsid w:val="0024101A"/>
    <w:rsid w:val="00250A12"/>
    <w:rsid w:val="00254B11"/>
    <w:rsid w:val="00257ACB"/>
    <w:rsid w:val="00270777"/>
    <w:rsid w:val="00281CBB"/>
    <w:rsid w:val="00291CAD"/>
    <w:rsid w:val="002A0C42"/>
    <w:rsid w:val="002A4E04"/>
    <w:rsid w:val="002A57A0"/>
    <w:rsid w:val="002A745F"/>
    <w:rsid w:val="002B7E8A"/>
    <w:rsid w:val="002C054C"/>
    <w:rsid w:val="002C42D3"/>
    <w:rsid w:val="002F455B"/>
    <w:rsid w:val="003010AF"/>
    <w:rsid w:val="0030433E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E33BD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96E2C"/>
    <w:rsid w:val="005A2C5C"/>
    <w:rsid w:val="005A78A8"/>
    <w:rsid w:val="005B129C"/>
    <w:rsid w:val="005C2FD6"/>
    <w:rsid w:val="005C33EE"/>
    <w:rsid w:val="006013CD"/>
    <w:rsid w:val="00607A6B"/>
    <w:rsid w:val="00610079"/>
    <w:rsid w:val="00612D8B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17B76"/>
    <w:rsid w:val="0072513D"/>
    <w:rsid w:val="007356EC"/>
    <w:rsid w:val="00747D51"/>
    <w:rsid w:val="00756A32"/>
    <w:rsid w:val="00764A9A"/>
    <w:rsid w:val="00765268"/>
    <w:rsid w:val="00766F23"/>
    <w:rsid w:val="00771DA5"/>
    <w:rsid w:val="00781049"/>
    <w:rsid w:val="00783769"/>
    <w:rsid w:val="007878BB"/>
    <w:rsid w:val="00792885"/>
    <w:rsid w:val="007A4535"/>
    <w:rsid w:val="007B49D5"/>
    <w:rsid w:val="007B6F13"/>
    <w:rsid w:val="007B70E0"/>
    <w:rsid w:val="007C39F3"/>
    <w:rsid w:val="007C72BB"/>
    <w:rsid w:val="007D12A6"/>
    <w:rsid w:val="007D185A"/>
    <w:rsid w:val="007D6760"/>
    <w:rsid w:val="007E206B"/>
    <w:rsid w:val="007F385E"/>
    <w:rsid w:val="00805E07"/>
    <w:rsid w:val="0080694F"/>
    <w:rsid w:val="00814E7D"/>
    <w:rsid w:val="00816FCA"/>
    <w:rsid w:val="00832D53"/>
    <w:rsid w:val="00834E7D"/>
    <w:rsid w:val="00835C73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4F9E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870B7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67F0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42F6"/>
    <w:rsid w:val="00B9683F"/>
    <w:rsid w:val="00BA2892"/>
    <w:rsid w:val="00BA4FD6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84EB0"/>
    <w:rsid w:val="00C9562E"/>
    <w:rsid w:val="00C97F8B"/>
    <w:rsid w:val="00CB00F5"/>
    <w:rsid w:val="00CB05A4"/>
    <w:rsid w:val="00CB4292"/>
    <w:rsid w:val="00CC3B20"/>
    <w:rsid w:val="00CC45F2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171B2"/>
    <w:rsid w:val="00D2119E"/>
    <w:rsid w:val="00D21807"/>
    <w:rsid w:val="00D21B96"/>
    <w:rsid w:val="00D268C0"/>
    <w:rsid w:val="00D31854"/>
    <w:rsid w:val="00D35490"/>
    <w:rsid w:val="00D43103"/>
    <w:rsid w:val="00D63FED"/>
    <w:rsid w:val="00D66B45"/>
    <w:rsid w:val="00D700C0"/>
    <w:rsid w:val="00D7509F"/>
    <w:rsid w:val="00D7710C"/>
    <w:rsid w:val="00D92628"/>
    <w:rsid w:val="00DA466A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1EBE"/>
    <w:rsid w:val="00E03042"/>
    <w:rsid w:val="00E0468E"/>
    <w:rsid w:val="00E31C1D"/>
    <w:rsid w:val="00E376A7"/>
    <w:rsid w:val="00E409B5"/>
    <w:rsid w:val="00E40A67"/>
    <w:rsid w:val="00E6070D"/>
    <w:rsid w:val="00E64200"/>
    <w:rsid w:val="00E71D84"/>
    <w:rsid w:val="00E74937"/>
    <w:rsid w:val="00E81A51"/>
    <w:rsid w:val="00EA2E7B"/>
    <w:rsid w:val="00EB10D9"/>
    <w:rsid w:val="00EC1D21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814E1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E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E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E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E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St-196/2019</izvorni_sadrzaj>
    <derivirana_varijabla naziv="DomainObject.Predmet.OznakaBroj_1">St-196/2019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COMMERCE d.o.o. za trgovinu i turizam u stečaju</izvorni_sadrzaj>
    <derivirana_varijabla naziv="DomainObject.Predmet.ProtustrankaFormated_1">  MARE COMMERCE d.o.o. za trgovinu i turizam u stečaju</derivirana_varijabla>
  </DomainObject.Predmet.ProtustrankaFormated>
  <DomainObject.Predmet.ProtustrankaFormatedOIB>
    <izvorni_sadrzaj>  MARE COMMERCE d.o.o. za trgovinu i turizam u stečaju, OIB 72287587802</izvorni_sadrzaj>
    <derivirana_varijabla naziv="DomainObject.Predmet.ProtustrankaFormatedOIB_1">  MARE COMMERCE d.o.o. za trgovinu i turizam u stečaju, OIB 72287587802</derivirana_varijabla>
  </DomainObject.Predmet.ProtustrankaFormatedOIB>
  <DomainObject.Predmet.ProtustrankaFormatedWithAdress>
    <izvorni_sadrzaj> MARE COMMERCE d.o.o. za trgovinu i turizam u stečaju, Doverska 20, 21000 Split</izvorni_sadrzaj>
    <derivirana_varijabla naziv="DomainObject.Predmet.ProtustrankaFormatedWithAdress_1"> MARE COMMERCE d.o.o. za trgovinu i turizam u stečaju, Doverska 20, 21000 Split</derivirana_varijabla>
  </DomainObject.Predmet.ProtustrankaFormatedWithAdress>
  <DomainObject.Predmet.ProtustrankaFormatedWithAdressOIB>
    <izvorni_sadrzaj> MARE COMMERCE d.o.o. za trgovinu i turizam u stečaju, OIB 72287587802, Doverska 20, 21000 Split</izvorni_sadrzaj>
    <derivirana_varijabla naziv="DomainObject.Predmet.ProtustrankaFormatedWithAdressOIB_1"> MARE COMMERCE d.o.o. za trgovinu i turizam u stečaju, OIB 72287587802, Doverska 20, 21000 Split</derivirana_varijabla>
  </DomainObject.Predmet.ProtustrankaFormatedWithAdressOIB>
  <DomainObject.Predmet.ProtustrankaWithAdress>
    <izvorni_sadrzaj>MARE COMMERCE d.o.o. za trgovinu i turizam u stečaju Doverska 20, 21000 Split</izvorni_sadrzaj>
    <derivirana_varijabla naziv="DomainObject.Predmet.ProtustrankaWithAdress_1">MARE COMMERCE d.o.o. za trgovinu i turizam u stečaju Doverska 20, 21000 Split</derivirana_varijabla>
  </DomainObject.Predmet.ProtustrankaWithAdress>
  <DomainObject.Predmet.ProtustrankaWithAdressOIB>
    <izvorni_sadrzaj>MARE COMMERCE d.o.o. za trgovinu i turizam u stečaju, OIB 72287587802, Doverska 20, 21000 Split</izvorni_sadrzaj>
    <derivirana_varijabla naziv="DomainObject.Predmet.ProtustrankaWithAdressOIB_1">MARE COMMERCE d.o.o. za trgovinu i turizam u stečaju, OIB 72287587802, Doverska 20, 21000 Split</derivirana_varijabla>
  </DomainObject.Predmet.ProtustrankaWithAdressOIB>
  <DomainObject.Predmet.ProtustrankaNazivFormated>
    <izvorni_sadrzaj>MARE COMMERCE d.o.o. za trgovinu i turizam u stečaju</izvorni_sadrzaj>
    <derivirana_varijabla naziv="DomainObject.Predmet.ProtustrankaNazivFormated_1">MARE COMMERCE d.o.o. za trgovinu i turizam u stečaju</derivirana_varijabla>
  </DomainObject.Predmet.ProtustrankaNazivFormated>
  <DomainObject.Predmet.ProtustrankaNazivFormatedOIB>
    <izvorni_sadrzaj>MARE COMMERCE d.o.o. za trgovinu i turizam u stečaju, OIB 72287587802</izvorni_sadrzaj>
    <derivirana_varijabla naziv="DomainObject.Predmet.ProtustrankaNazivFormatedOIB_1">MARE COMMERCE d.o.o. za trgovinu i turizam u stečaju, OIB 72287587802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financija; FINANCIJSKA AGENCIJA, RC SPLIT</izvorni_sadrzaj>
    <derivirana_varijabla naziv="DomainObject.Predmet.StrankaFormated_1">  RH, Ministarstvo financija; FINANCIJSKA AGENCIJA, RC SPLIT</derivirana_varijabla>
  </DomainObject.Predmet.StrankaFormated>
  <DomainObject.Predmet.StrankaFormatedOIB>
    <izvorni_sadrzaj>  RH, Ministarstvo financija, OIB 18683136487; FINANCIJSKA AGENCIJA, RC SPLIT, OIB 85821130368</izvorni_sadrzaj>
    <derivirana_varijabla naziv="DomainObject.Predmet.StrankaFormatedOIB_1">  RH, Ministarstvo financija, OIB 18683136487; FINANCIJSKA AGENCIJA, RC SPLIT, OIB 85821130368</derivirana_varijabla>
  </DomainObject.Predmet.StrankaFormatedOIB>
  <DomainObject.Predmet.StrankaFormatedWithAdress>
    <izvorni_sadrzaj> RH, Ministarstvo financija; FINANCIJSKA AGENCIJA, RC SPLIT, Mažuranićevo šetalište 24 b, 21000 Split</izvorni_sadrzaj>
    <derivirana_varijabla naziv="DomainObject.Predmet.StrankaFormatedWithAdress_1"> RH, Ministarstvo financija; FINANCIJSKA AGENCIJA, RC SPLIT, Mažuranićevo šetalište 24 b, 21000 Split</derivirana_varijabla>
  </DomainObject.Predmet.StrankaFormatedWithAdress>
  <DomainObject.Predmet.StrankaFormatedWithAdressOIB>
    <izvorni_sadrzaj> RH, Ministarstvo financija, OIB 18683136487; FINANCIJSKA AGENCIJA, RC SPLIT, OIB 85821130368, Mažuranićevo šetalište 24 b, 21000 Split</izvorni_sadrzaj>
    <derivirana_varijabla naziv="DomainObject.Predmet.StrankaFormatedWithAdressOIB_1"> RH, Ministarstvo financija, OIB 18683136487; FINANCIJSKA AGENCIJA, RC SPLIT, OIB 85821130368, Mažuranićevo šetalište 24 b, 21000 Split</derivirana_varijabla>
  </DomainObject.Predmet.StrankaFormatedWithAdressOIB>
  <DomainObject.Predmet.StrankaWithAdress>
    <izvorni_sadrzaj>RH, Ministarstvo financija ,FINANCIJSKA AGENCIJA, RC SPLIT Mažuranićevo šetalište 24 b,21000 Split</izvorni_sadrzaj>
    <derivirana_varijabla naziv="DomainObject.Predmet.StrankaWithAdress_1">RH, Ministarstvo financija ,FINANCIJSKA AGENCIJA, RC SPLIT Mažuranićevo šetalište 24 b,21000 Split</derivirana_varijabla>
  </DomainObject.Predmet.StrankaWithAdress>
  <DomainObject.Predmet.StrankaWithAdressOIB>
    <izvorni_sadrzaj>RH, Ministarstvo financija, OIB 18683136487,FINANCIJSKA AGENCIJA, RC SPLIT, OIB 85821130368, Mažuranićevo šetalište 24 b,21000 Split</izvorni_sadrzaj>
    <derivirana_varijabla naziv="DomainObject.Predmet.StrankaWithAdressOIB_1">RH, Ministarstvo financija, OIB 18683136487,FINANCIJSKA AGENCIJA, RC SPLIT, OIB 85821130368, Mažuranićevo šetalište 24 b,21000 Split</derivirana_varijabla>
  </DomainObject.Predmet.StrankaWithAdressOIB>
  <DomainObject.Predmet.StrankaNazivFormated>
    <izvorni_sadrzaj>RH, Ministarstvo financija,FINANCIJSKA AGENCIJA, RC SPLIT</izvorni_sadrzaj>
    <derivirana_varijabla naziv="DomainObject.Predmet.StrankaNazivFormated_1">RH, Ministarstvo financija,FINANCIJSKA AGENCIJA, RC SPLIT</derivirana_varijabla>
  </DomainObject.Predmet.StrankaNazivFormated>
  <DomainObject.Predmet.StrankaNazivFormatedOIB>
    <izvorni_sadrzaj>RH, Ministarstvo financija, OIB 18683136487,FINANCIJSKA AGENCIJA, RC SPLIT, OIB 85821130368</izvorni_sadrzaj>
    <derivirana_varijabla naziv="DomainObject.Predmet.StrankaNazivFormatedOIB_1">RH,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2027581.17</izvorni_sadrzaj>
    <derivirana_varijabla naziv="DomainObject.Predmet.TrenutnaVrijednost_1">2027581.17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RH, Ministarstvo financija</item>
      <item>FINANCIJSKA AGENCIJA, RC SPLIT</item>
    </izvorni_sadrzaj>
    <derivirana_varijabla naziv="DomainObject.Predmet.StrankaListFormated_1">
      <item>RH, Ministarstvo financija</item>
      <item>FINANCIJSKA AGENCIJA, RC SPLIT</item>
    </derivirana_varijabla>
  </DomainObject.Predmet.StrankaListFormated>
  <DomainObject.Predmet.StrankaListFormatedOIB>
    <izvorni_sadrzaj>
      <item>RH, Ministarstvo financija, OIB 18683136487</item>
      <item>FINANCIJSKA AGENCIJA, RC SPLIT, OIB 85821130368</item>
    </izvorni_sadrzaj>
    <derivirana_varijabla naziv="DomainObject.Predmet.StrankaListFormatedOIB_1">
      <item>RH, Ministarstvo financija, OIB 18683136487</item>
      <item>FINANCIJSKA AGENCIJA, RC SPLIT, OIB 85821130368</item>
    </derivirana_varijabla>
  </DomainObject.Predmet.StrankaListFormatedOIB>
  <DomainObject.Predmet.StrankaListFormatedWithAdress>
    <izvorni_sadrzaj>
      <item>RH, Ministarstvo financija</item>
      <item>FINANCIJSKA AGENCIJA, RC SPLIT, Mažuranićevo šetalište 24 b, 21000 Split</item>
    </izvorni_sadrzaj>
    <derivirana_varijabla naziv="DomainObject.Predmet.StrankaListFormatedWithAdress_1">
      <item>RH, Ministarstvo financija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RH, Ministarstvo financija, OIB 18683136487</item>
      <item>FINANCIJSKA AGENCIJA, RC SPLIT, OIB 85821130368, Mažuranićevo šetalište 24 b, 21000 Split</item>
    </izvorni_sadrzaj>
    <derivirana_varijabla naziv="DomainObject.Predmet.StrankaListFormatedWithAdressOIB_1">
      <item>RH, Ministarstvo financija, OIB 18683136487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RH, Ministarstvo financija</item>
      <item>FINANCIJSKA AGENCIJA, RC SPLIT</item>
    </izvorni_sadrzaj>
    <derivirana_varijabla naziv="DomainObject.Predmet.StrankaListNazivFormated_1">
      <item>RH, Ministarstvo financija</item>
      <item>FINANCIJSKA AGENCIJA, RC SPLIT</item>
    </derivirana_varijabla>
  </DomainObject.Predmet.StrankaListNazivFormated>
  <DomainObject.Predmet.StrankaListNazivFormatedOIB>
    <izvorni_sadrzaj>
      <item>RH, Ministarstvo financija, OIB 18683136487</item>
      <item>FINANCIJSKA AGENCIJA, RC SPLIT, OIB 85821130368</item>
    </izvorni_sadrzaj>
    <derivirana_varijabla naziv="DomainObject.Predmet.StrankaListNazivFormatedOIB_1">
      <item>RH,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MARE COMMERCE d.o.o. za trgovinu i turizam u stečaju</item>
    </izvorni_sadrzaj>
    <derivirana_varijabla naziv="DomainObject.Predmet.ProtuStrankaListFormated_1">
      <item>MARE COMMERCE d.o.o. za trgovinu i turizam u stečaju</item>
    </derivirana_varijabla>
  </DomainObject.Predmet.ProtuStrankaListFormated>
  <DomainObject.Predmet.ProtuStrankaListFormatedOIB>
    <izvorni_sadrzaj>
      <item>MARE COMMERCE d.o.o. za trgovinu i turizam u stečaju, OIB 72287587802</item>
    </izvorni_sadrzaj>
    <derivirana_varijabla naziv="DomainObject.Predmet.ProtuStrankaListFormatedOIB_1">
      <item>MARE COMMERCE d.o.o. za trgovinu i turizam u stečaju, OIB 72287587802</item>
    </derivirana_varijabla>
  </DomainObject.Predmet.ProtuStrankaListFormatedOIB>
  <DomainObject.Predmet.ProtuStrankaListFormatedWithAdress>
    <izvorni_sadrzaj>
      <item>MARE COMMERCE d.o.o. za trgovinu i turizam u stečaju, Doverska 20, 21000 Split</item>
    </izvorni_sadrzaj>
    <derivirana_varijabla naziv="DomainObject.Predmet.ProtuStrankaListFormatedWithAdress_1">
      <item>MARE COMMERCE d.o.o. za trgovinu i turizam u stečaju, Doverska 20, 21000 Split</item>
    </derivirana_varijabla>
  </DomainObject.Predmet.ProtuStrankaListFormatedWithAdress>
  <DomainObject.Predmet.ProtuStrankaListFormatedWithAdressOIB>
    <izvorni_sadrzaj>
      <item>MARE COMMERCE d.o.o. za trgovinu i turizam u stečaju, OIB 72287587802, Doverska 20, 21000 Split</item>
    </izvorni_sadrzaj>
    <derivirana_varijabla naziv="DomainObject.Predmet.ProtuStrankaListFormatedWithAdressOIB_1">
      <item>MARE COMMERCE d.o.o. za trgovinu i turizam u stečaju, OIB 72287587802, Doverska 20, 21000 Split</item>
    </derivirana_varijabla>
  </DomainObject.Predmet.ProtuStrankaListFormatedWithAdressOIB>
  <DomainObject.Predmet.ProtuStrankaListNazivFormated>
    <izvorni_sadrzaj>
      <item>MARE COMMERCE d.o.o. za trgovinu i turizam u stečaju</item>
    </izvorni_sadrzaj>
    <derivirana_varijabla naziv="DomainObject.Predmet.ProtuStrankaListNazivFormated_1">
      <item>MARE COMMERCE d.o.o. za trgovinu i turizam u stečaju</item>
    </derivirana_varijabla>
  </DomainObject.Predmet.ProtuStrankaListNazivFormated>
  <DomainObject.Predmet.ProtuStrankaListNazivFormatedOIB>
    <izvorni_sadrzaj>
      <item>MARE COMMERCE d.o.o. za trgovinu i turizam u stečaju, OIB 72287587802</item>
    </izvorni_sadrzaj>
    <derivirana_varijabla naziv="DomainObject.Predmet.ProtuStrankaListNazivFormatedOIB_1">
      <item>MARE COMMERCE d.o.o. za trgovinu i turizam u stečaju, OIB 72287587802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MARE COMMERCE d.o.o. za trgovinu i turizam u stečaju</izvorni_sadrzaj>
    <derivirana_varijabla naziv="DomainObject.Predmet.ProtustrankaIDrugi_1">MARE COMMERCE d.o.o. za trgovinu i turizam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MARE COMMERCE d.o.o. za trgovinu i turizam u stečaju, OIB 72287587802, Doverska 20, 21000 Split</izvorni_sadrzaj>
    <derivirana_varijabla naziv="DomainObject.Predmet.ProtustrankaIDrugiAdressOIB_1">MARE COMMERCE d.o.o. za trgovinu i turizam u stečaju, OIB 72287587802, Doverska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COMMERCE d.o.o. za trgovinu i turizam u stečaju</item>
      <item>RH, Ministarstvo financija</item>
      <item>ŽUPANIJSKO DRŽAVNO ODVJETNIŠTVO U SPLITU</item>
      <item>FINANCIJSKA AGENCIJA, RC SPLIT</item>
    </izvorni_sadrzaj>
    <derivirana_varijabla naziv="DomainObject.Predmet.SudioniciListNaziv_1">
      <item>MARE COMMERCE d.o.o. za trgovinu i turizam u stečaju</item>
      <item>RH, Ministarstvo financija</item>
      <item>ŽUPANIJSKO DRŽAVNO ODVJETNIŠTVO U SPLITU</item>
      <item>FINANCIJSKA AGENCIJA, RC SPLIT</item>
    </derivirana_varijabla>
  </DomainObject.Predmet.SudioniciListNaziv>
  <DomainObject.Predmet.SudioniciListAdressOIB>
    <izvorni_sadrzaj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izvorni_sadrzaj>
    <derivirana_varijabla naziv="DomainObject.Predmet.SudioniciListAdressOIB_1">
      <item>MARE COMMERCE d.o.o. za trgovinu i turizam u stečaju, OIB 72287587802, Doverska 20,21000 Split</item>
      <item>RH, Ministarstvo financija, OIB 18683136487</item>
      <item>ŽUPANIJSKO DRŽAVNO ODVJETNIŠTVO U SPLITU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72287587802</item>
      <item>, OIB 18683136487</item>
      <item>, OIB null</item>
      <item>, OIB 85821130368</item>
    </izvorni_sadrzaj>
    <derivirana_varijabla naziv="DomainObject.Predmet.SudioniciListNazivOIB_1">
      <item>, OIB 72287587802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E153A-465B-4937-BC2A-232F11028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540</properties:Words>
  <properties:Characters>3015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2019-01-31T13:34:00Z</dcterms:created>
  <dc:creator>Ante Kačić</dc:creator>
  <cp:lastModifiedBy>Valerija Rizzi</cp:lastModifiedBy>
  <cp:lastPrinted>2019-01-31T13:13:00Z</cp:lastPrinted>
  <dcterms:modified xmlns:xsi="http://www.w3.org/2001/XMLSchema-instance" xsi:type="dcterms:W3CDTF">2019-02-01T10:20:00Z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