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cc38" w14:paraId="0cacc38" w:rsidRDefault="00AE649C" w:rsidP="00FA5B5E" w:rsidR="00AE649C" w:rsidRPr="00B76F3C">
      <w:pPr>
        <w:pStyle w:val="Naslov3"/>
        <w15:collapsed w:val="false"/>
      </w:pPr>
    </w:p>
    <w:p w:rsidRDefault="00A262E3" w:rsidP="00A262E3" w:rsidR="00A262E3">
      <w:pPr>
        <w:ind w:firstLine="5245"/>
        <w:jc w:val="right"/>
        <w:rPr>
          <w:rFonts w:cs="Arial" w:hAnsi="Arial" w:ascii="Arial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Arial" w:hAnsi="Arial" w:ascii="Arial"/>
        </w:rPr>
        <w:t xml:space="preserve">     7. St-55/2016-3.</w:t>
      </w:r>
    </w:p>
    <w:p w:rsidRDefault="00A262E3" w:rsidP="00A262E3" w:rsidR="00A262E3">
      <w:pPr>
        <w:jc w:val="both"/>
        <w:rPr>
          <w:rFonts w:cs="Arial" w:hAnsi="Arial" w:ascii="Arial"/>
          <w:b/>
        </w:rPr>
      </w:pPr>
    </w:p>
    <w:p w:rsidRDefault="00A262E3" w:rsidP="00A262E3" w:rsidR="00A262E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262E3" w:rsidP="00A262E3" w:rsidR="00A262E3">
      <w:pPr>
        <w:jc w:val="center"/>
        <w:rPr>
          <w:rFonts w:cs="Arial" w:hAnsi="Arial" w:ascii="Arial"/>
          <w:b/>
        </w:rPr>
      </w:pPr>
    </w:p>
    <w:p w:rsidRDefault="00A262E3" w:rsidP="00A262E3" w:rsidR="00A262E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262E3" w:rsidP="00A262E3" w:rsidR="00A262E3">
      <w:pPr>
        <w:jc w:val="both"/>
        <w:rPr>
          <w:rFonts w:cs="Arial" w:hAnsi="Arial" w:ascii="Arial"/>
        </w:rPr>
      </w:pPr>
    </w:p>
    <w:p w:rsidRDefault="00A262E3" w:rsidP="00A262E3" w:rsidR="00A262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AMARILIS d.o.o. za trgovinu, proizvodnju i usluge iz </w:t>
      </w:r>
      <w:proofErr w:type="spellStart"/>
      <w:r>
        <w:rPr>
          <w:rFonts w:cs="Arial" w:hAnsi="Arial" w:ascii="Arial"/>
        </w:rPr>
        <w:t>Milanovca</w:t>
      </w:r>
      <w:proofErr w:type="spellEnd"/>
      <w:r>
        <w:rPr>
          <w:rFonts w:cs="Arial" w:hAnsi="Arial" w:ascii="Arial"/>
        </w:rPr>
        <w:t xml:space="preserve">, Vinogradski put odvojak I 4, MBS 010069419, OIB 28782675595, dana 15. ožujka 2016. godine  </w:t>
      </w:r>
    </w:p>
    <w:p w:rsidRDefault="00A262E3" w:rsidP="00A262E3" w:rsidR="00A262E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A262E3" w:rsidP="00A262E3" w:rsidR="00A262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AMARILIS d.o.o. za trgovinu, proizvodnju i usluge iz </w:t>
      </w:r>
      <w:proofErr w:type="spellStart"/>
      <w:r>
        <w:rPr>
          <w:rFonts w:cs="Arial" w:hAnsi="Arial" w:ascii="Arial"/>
        </w:rPr>
        <w:t>Milanovca</w:t>
      </w:r>
      <w:proofErr w:type="spellEnd"/>
      <w:r>
        <w:rPr>
          <w:rFonts w:cs="Arial" w:hAnsi="Arial" w:ascii="Arial"/>
        </w:rPr>
        <w:t>, Vinogradski put odvojak I 4, MBS 010069419, OIB 28782675595.</w:t>
      </w:r>
    </w:p>
    <w:p w:rsidRDefault="00A262E3" w:rsidP="00A262E3" w:rsidR="00A262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 Za stečajnog upravitelja imenuje se RENATO SABLJIĆ iz Zagreba, Zdenački zavoj 14, OIB 74644810692.</w:t>
      </w:r>
    </w:p>
    <w:p w:rsidRDefault="00A262E3" w:rsidP="00A262E3" w:rsidR="00A262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AMARILIS d.o.o. za trgovinu, proizvodnju i usluge iz </w:t>
      </w:r>
      <w:proofErr w:type="spellStart"/>
      <w:r>
        <w:rPr>
          <w:rFonts w:cs="Arial" w:hAnsi="Arial" w:ascii="Arial"/>
        </w:rPr>
        <w:t>Milanovca</w:t>
      </w:r>
      <w:proofErr w:type="spellEnd"/>
      <w:r>
        <w:rPr>
          <w:rFonts w:cs="Arial" w:hAnsi="Arial" w:ascii="Arial"/>
        </w:rPr>
        <w:t>, Vinogradski put odvojak I 4, MBS 010069419, OIB 28782675595.</w:t>
      </w:r>
    </w:p>
    <w:p w:rsidRDefault="00A262E3" w:rsidP="00A262E3" w:rsidR="00A262E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15. ožujka 2016. u 12,00 sati, kada je ovo rješenje objavljeno na e-oglasnoj ploči ovoga suda.</w:t>
      </w:r>
    </w:p>
    <w:p w:rsidRDefault="00A262E3" w:rsidP="00A262E3" w:rsidR="00A262E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A262E3" w:rsidP="00A262E3" w:rsidR="00A262E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262E3" w:rsidP="00A262E3" w:rsidR="00A262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A262E3" w:rsidP="00A262E3" w:rsidR="00A262E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A262E3" w:rsidP="00A262E3" w:rsidR="00A262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St-55/2016-2., koji je objavljen na mrežnoj stranici e-oglasna ploča Trgovačkog suda u Bjelovaru 26. siječnja 2016. </w:t>
      </w:r>
      <w:r>
        <w:rPr>
          <w:rFonts w:cs="Arial" w:hAnsi="Arial" w:ascii="Arial"/>
        </w:rPr>
        <w:lastRenderedPageBreak/>
        <w:t>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262E3" w:rsidP="00A262E3" w:rsidR="00A262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262E3" w:rsidP="00A262E3" w:rsidR="00A262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262E3" w:rsidP="00A262E3" w:rsidR="00A262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262E3" w:rsidP="00A262E3" w:rsidR="00A262E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262E3" w:rsidP="00A262E3" w:rsidR="00A262E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262E3" w:rsidP="00A262E3" w:rsidR="00A262E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15. ožujka 2016. godine</w:t>
      </w:r>
    </w:p>
    <w:p w:rsidRDefault="00A262E3" w:rsidP="00A262E3" w:rsidR="00A262E3">
      <w:pPr>
        <w:rPr>
          <w:rFonts w:cs="Arial" w:hAnsi="Arial" w:ascii="Arial"/>
          <w:b/>
        </w:rPr>
      </w:pPr>
    </w:p>
    <w:p w:rsidRDefault="00A262E3" w:rsidP="00A262E3" w:rsidR="00A262E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A262E3" w:rsidP="00A262E3" w:rsidR="00A262E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262E3" w:rsidP="00A262E3" w:rsidR="00A262E3">
      <w:pPr>
        <w:jc w:val="both"/>
        <w:rPr>
          <w:rFonts w:cs="Arial" w:hAnsi="Arial" w:ascii="Arial"/>
        </w:rPr>
      </w:pPr>
    </w:p>
    <w:p w:rsidRDefault="00A262E3" w:rsidP="00A262E3" w:rsidR="00A262E3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262E3" w:rsidP="00A262E3" w:rsidR="00A262E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15.3.2016.g.</w:t>
      </w:r>
    </w:p>
    <w:p w:rsidRDefault="00A262E3" w:rsidP="00A262E3" w:rsidR="00A262E3">
      <w:pPr>
        <w:rPr>
          <w:rFonts w:cs="Arial" w:hAnsi="Arial" w:ascii="Arial"/>
        </w:rPr>
      </w:pPr>
    </w:p>
    <w:p w:rsidRDefault="00A262E3" w:rsidP="00A262E3" w:rsidR="00A262E3">
      <w:pPr>
        <w:jc w:val="both"/>
        <w:rPr>
          <w:rFonts w:cs="Arial" w:hAnsi="Arial" w:ascii="Arial"/>
        </w:rPr>
      </w:pPr>
    </w:p>
    <w:p w:rsidRDefault="00EA1C6D" w:rsidP="00A262E3" w:rsidR="00AE649C" w:rsidRPr="00B76F3C">
      <w:pPr>
        <w:pStyle w:val="SudNaziv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2E3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57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St-55/2016-3</izvorni_sadrzaj>
    <derivirana_varijabla naziv="DomainObject.Oznaka_1">St-55/2016-3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AMARILIS društvo s ograničenom odgovornošću za trgovinu, proizvodnju i usluge, Milanovac zastupanog po punomoćniku Slobodanka Ćeralinac</izvorni_sadrzaj>
    <derivirana_varijabla naziv="DomainObject.Predmet.ProtustrankaFormated_1">  AMARILIS društvo s ograničenom odgovornošću za trgovinu, proizvodnju i usluge, Milanovac zastupanog po punomoćniku Slobodanka Ćeralinac</derivirana_varijabla>
  </DomainObject.Predmet.ProtustrankaFormated>
  <DomainObject.Predmet.ProtustrankaFormatedOIB>
    <izvorni_sadrzaj>  AMARILIS društvo s ograničenom odgovornošću za trgovinu, proizvodnju i usluge, Milanovac, OIB 28782675595 zastupanog po punomoćniku Slobodanka Ćeralinac</izvorni_sadrzaj>
    <derivirana_varijabla naziv="DomainObject.Predmet.ProtustrankaFormatedOIB_1">  AMARILIS društvo s ograničenom odgovornošću za trgovinu, proizvodnju i usluge, Milanovac, OIB 28782675595 zastupanog po punomoćniku Slobodanka Ćeralinac</derivirana_varijabla>
  </DomainObject.Predmet.ProtustrankaFormatedOIB>
  <DomainObject.Predmet.ProtustrankaFormatedWithAdress>
    <izvorni_sadrzaj> AMARILIS društvo s ograničenom odgovornošću za trgovinu, proizvodnju i usluge, Milanovac, Vinogradski put odvojak I 4, 33000 Milanovac zastupanog po punomoćniku Slobodanka Ćeralinac</izvorni_sadrzaj>
    <derivirana_varijabla naziv="DomainObject.Predmet.ProtustrankaFormatedWithAdress_1"> AMARILIS društvo s ograničenom odgovornošću za trgovinu, proizvodnju i usluge, Milanovac, Vinogradski put odvojak I 4, 33000 Milanovac zastupanog po punomoćniku Slobodanka Ćeralinac</derivirana_varijabla>
  </DomainObject.Predmet.ProtustrankaFormatedWithAdress>
  <DomainObject.Predmet.ProtustrankaFormatedWithAdressOIB>
    <izvorni_sadrzaj> AMARILIS društvo s ograničenom odgovornošću za trgovinu, proizvodnju i usluge, Milanovac, OIB 28782675595, Vinogradski put odvojak I 4, 33000 Milanovac zastupanog po punomoćniku Slobodanka Ćeralinac</izvorni_sadrzaj>
    <derivirana_varijabla naziv="DomainObject.Predmet.ProtustrankaFormatedWithAdressOIB_1"> AMARILIS društvo s ograničenom odgovornošću za trgovinu, proizvodnju i usluge, Milanovac, OIB 28782675595, Vinogradski put odvojak I 4, 33000 Milanovac zastupanog po punomoćniku Slobodanka Ćeralinac</derivirana_varijabla>
  </DomainObject.Predmet.ProtustrankaFormatedWithAdressOIB>
  <DomainObject.Predmet.ProtustrankaWithAdress>
    <izvorni_sadrzaj>AMARILIS društvo s ograničenom odgovornošću za trgovinu, proizvodnju i usluge, Milanovac Vinogradski put odvojak I 4, 33000 Milanovac</izvorni_sadrzaj>
    <derivirana_varijabla naziv="DomainObject.Predmet.ProtustrankaWithAdress_1">AMARILIS društvo s ograničenom odgovornošću za trgovinu, proizvodnju i usluge, Milanovac Vinogradski put odvojak I 4, 33000 Milanovac</derivirana_varijabla>
  </DomainObject.Predmet.ProtustrankaWithAdress>
  <DomainObject.Predmet.ProtustrankaWithAdressOIB>
    <izvorni_sadrzaj>AMARILIS društvo s ograničenom odgovornošću za trgovinu, proizvodnju i usluge, Milanovac, OIB 28782675595, Vinogradski put odvojak I 4, 33000 Milanovac</izvorni_sadrzaj>
    <derivirana_varijabla naziv="DomainObject.Predmet.ProtustrankaWithAdressOIB_1">AMARILIS društvo s ograničenom odgovornošću za trgovinu, proizvodnju i usluge, Milanovac, OIB 28782675595, Vinogradski put odvojak I 4, 33000 Milanovac</derivirana_varijabla>
  </DomainObject.Predmet.ProtustrankaWithAdressOIB>
  <DomainObject.Predmet.ProtustrankaNazivFormated>
    <izvorni_sadrzaj>AMARILIS društvo s ograničenom odgovornošću za trgovinu, proizvodnju i usluge, Milanovac</izvorni_sadrzaj>
    <derivirana_varijabla naziv="DomainObject.Predmet.ProtustrankaNazivFormated_1">AMARILIS društvo s ograničenom odgovornošću za trgovinu, proizvodnju i usluge, Milanovac</derivirana_varijabla>
  </DomainObject.Predmet.ProtustrankaNazivFormated>
  <DomainObject.Predmet.ProtustrankaNazivFormatedOIB>
    <izvorni_sadrzaj>AMARILIS društvo s ograničenom odgovornošću za trgovinu, proizvodnju i usluge, Milanovac, OIB 28782675595</izvorni_sadrzaj>
    <derivirana_varijabla naziv="DomainObject.Predmet.ProtustrankaNazivFormatedOIB_1">AMARILIS društvo s ograničenom odgovornošću za trgovinu, proizvodnju i usluge, Milanovac, OIB 28782675595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AMARILIS društvo s ograničenom odgovornošću za trgovinu, proizvodnju i usluge, Milanovac zastupanog po punomoćniku Slobodanka Ćeralinac</item>
    </izvorni_sadrzaj>
    <derivirana_varijabla naziv="DomainObject.Predmet.ProtuStrankaListFormated_1">
      <item>AMARILIS društvo s ograničenom odgovornošću za trgovinu, proizvodnju i usluge, Milanovac zastupanog po punomoćniku Slobodanka Ćeralinac</item>
    </derivirana_varijabla>
  </DomainObject.Predmet.ProtuStrankaListFormated>
  <DomainObject.Predmet.ProtuStrankaListFormatedOIB>
    <izvorni_sadrzaj>
      <item>AMARILIS društvo s ograničenom odgovornošću za trgovinu, proizvodnju i usluge, Milanovac, OIB 28782675595 zastupanog po punomoćniku Slobodanka Ćeralinac</item>
    </izvorni_sadrzaj>
    <derivirana_varijabla naziv="DomainObject.Predmet.ProtuStrankaListFormatedOIB_1">
      <item>AMARILIS društvo s ograničenom odgovornošću za trgovinu, proizvodnju i usluge, Milanovac, OIB 28782675595 zastupanog po punomoćniku Slobodanka Ćeralinac</item>
    </derivirana_varijabla>
  </DomainObject.Predmet.ProtuStrankaListFormatedOIB>
  <DomainObject.Predmet.ProtuStrankaListFormatedWithAdress>
    <izvorni_sadrzaj>
      <item>AMARILIS društvo s ograničenom odgovornošću za trgovinu, proizvodnju i usluge, Milanovac, Vinogradski put odvojak I 4, 33000 Milanovac zastupanog po punomoćniku Slobodanka Ćeralinac</item>
    </izvorni_sadrzaj>
    <derivirana_varijabla naziv="DomainObject.Predmet.ProtuStrankaListFormatedWithAdress_1">
      <item>AMARILIS društvo s ograničenom odgovornošću za trgovinu, proizvodnju i usluge, Milanovac, Vinogradski put odvojak I 4, 33000 Milanovac zastupanog po punomoćniku Slobodanka Ćeralinac</item>
    </derivirana_varijabla>
  </DomainObject.Predmet.ProtuStrankaListFormatedWithAdress>
  <DomainObject.Predmet.ProtuStrankaListFormatedWithAdressOIB>
    <izvorni_sadrzaj>
      <item>AMARILIS društvo s ograničenom odgovornošću za trgovinu, proizvodnju i usluge, Milanovac, OIB 28782675595, Vinogradski put odvojak I 4, 33000 Milanovac zastupanog po punomoćniku Slobodanka Ćeralinac</item>
    </izvorni_sadrzaj>
    <derivirana_varijabla naziv="DomainObject.Predmet.ProtuStrankaListFormatedWithAdressOIB_1">
      <item>AMARILIS društvo s ograničenom odgovornošću za trgovinu, proizvodnju i usluge, Milanovac, OIB 28782675595, Vinogradski put odvojak I 4, 33000 Milanovac zastupanog po punomoćniku Slobodanka Ćeralinac</item>
    </derivirana_varijabla>
  </DomainObject.Predmet.ProtuStrankaListFormatedWithAdressOIB>
  <DomainObject.Predmet.ProtuStrankaListNazivFormated>
    <izvorni_sadrzaj>
      <item>AMARILIS društvo s ograničenom odgovornošću za trgovinu, proizvodnju i usluge, Milanovac</item>
    </izvorni_sadrzaj>
    <derivirana_varijabla naziv="DomainObject.Predmet.ProtuStrankaListNazivFormated_1">
      <item>AMARILIS društvo s ograničenom odgovornošću za trgovinu, proizvodnju i usluge, Milanovac</item>
    </derivirana_varijabla>
  </DomainObject.Predmet.ProtuStrankaListNazivFormated>
  <DomainObject.Predmet.ProtuStrankaListNazivFormatedOIB>
    <izvorni_sadrzaj>
      <item>AMARILIS društvo s ograničenom odgovornošću za trgovinu, proizvodnju i usluge, Milanovac, OIB 28782675595</item>
    </izvorni_sadrzaj>
    <derivirana_varijabla naziv="DomainObject.Predmet.ProtuStrankaListNazivFormatedOIB_1">
      <item>AMARILIS društvo s ograničenom odgovornošću za trgovinu, proizvodnju i usluge, Milanovac, OIB 28782675595</item>
    </derivirana_varijabla>
  </DomainObject.Predmet.ProtuStrankaListNazivFormatedOIB>
  <DomainObject.Predmet.OstaliListFormated>
    <izvorni_sadrzaj>
      <item>Slobodanka Ćeralinac punomoćnik sudionika u postupku AMARILIS društvo s ograničenom odgovornošću za trgovinu, proizvodnju i usluge, Milanovac</item>
    </izvorni_sadrzaj>
    <derivirana_varijabla naziv="DomainObject.Predmet.OstaliListFormated_1">
      <item>Slobodanka Ćeralinac punomoćnik sudionika u postupku AMARILIS društvo s ograničenom odgovornošću za trgovinu, proizvodnju i usluge, Milanovac</item>
    </derivirana_varijabla>
  </DomainObject.Predmet.OstaliListFormated>
  <DomainObject.Predmet.OstaliListFormatedOIB>
    <izvorni_sadrzaj>
      <item>Slobodanka Ćeralinac, OIB 59740354155 punomoćnik sudionika u postupku AMARILIS društvo s ograničenom odgovornošću za trgovinu, proizvodnju i usluge, Milanovac</item>
    </izvorni_sadrzaj>
    <derivirana_varijabla naziv="DomainObject.Predmet.OstaliListFormatedOIB_1">
      <item>Slobodanka Ćeralinac, OIB 59740354155 punomoćnik sudionika u postupku AMARILIS društvo s ograničenom odgovornošću za trgovinu, proizvodnju i usluge, Milanovac</item>
    </derivirana_varijabla>
  </DomainObject.Predmet.OstaliListFormatedOIB>
  <DomainObject.Predmet.OstaliListFormatedWithAdress>
    <izvorni_sadrzaj>
      <item>Slobodanka Ćeralinac, Vinogadski put odvojak I 4, 33000 Milanovac punomoćnik sudionika u postupku AMARILIS društvo s ograničenom odgovornošću za trgovinu, proizvodnju i usluge, Milanovac</item>
    </izvorni_sadrzaj>
    <derivirana_varijabla naziv="DomainObject.Predmet.OstaliListFormatedWithAdress_1">
      <item>Slobodanka Ćeralinac, Vinogadski put odvojak I 4, 33000 Milanovac punomoćnik sudionika u postupku AMARILIS društvo s ograničenom odgovornošću za trgovinu, proizvodnju i usluge, Milanovac</item>
    </derivirana_varijabla>
  </DomainObject.Predmet.OstaliListFormatedWithAdress>
  <DomainObject.Predmet.OstaliListFormatedWithAdressOIB>
    <izvorni_sadrzaj>
      <item>Slobodanka Ćeralinac, OIB 59740354155, Vinogadski put odvojak I 4, 33000 Milanovac punomoćnik sudionika u postupku AMARILIS društvo s ograničenom odgovornošću za trgovinu, proizvodnju i usluge, Milanovac</item>
    </izvorni_sadrzaj>
    <derivirana_varijabla naziv="DomainObject.Predmet.OstaliListFormatedWithAdressOIB_1">
      <item>Slobodanka Ćeralinac, OIB 59740354155, Vinogadski put odvojak I 4, 33000 Milanovac punomoćnik sudionika u postupku AMARILIS društvo s ograničenom odgovornošću za trgovinu, proizvodnju i usluge, Milanovac</item>
    </derivirana_varijabla>
  </DomainObject.Predmet.OstaliListFormatedWithAdressOIB>
  <DomainObject.Predmet.OstaliListNazivFormated>
    <izvorni_sadrzaj>
      <item>Slobodanka Ćeralinac</item>
    </izvorni_sadrzaj>
    <derivirana_varijabla naziv="DomainObject.Predmet.OstaliListNazivFormated_1">
      <item>Slobodanka Ćeralinac</item>
    </derivirana_varijabla>
  </DomainObject.Predmet.OstaliListNazivFormated>
  <DomainObject.Predmet.OstaliListNazivFormatedOIB>
    <izvorni_sadrzaj>
      <item>Slobodanka Ćeralinac, OIB 59740354155</item>
    </izvorni_sadrzaj>
    <derivirana_varijabla naziv="DomainObject.Predmet.OstaliListNazivFormatedOIB_1">
      <item>Slobodanka Ćeralinac, OIB 59740354155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St-55/2016-3</izvorni_sadrzaj>
    <derivirana_varijabla naziv="DomainObject.PoslovniBrojDokumenta_1">St-55/2016-3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AMARILIS društvo s ograničenom odgovornošću za trgovinu, proizvodnju i usluge, Milanovac</izvorni_sadrzaj>
    <derivirana_varijabla naziv="DomainObject.Predmet.ProtustrankaIDrugi_1">AMARILIS društvo s ograničenom odgovornošću za trgovinu, proizvodnju i usluge, Milanovac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AMARILIS društvo s ograničenom odgovornošću za trgovinu, proizvodnju i usluge, Milanovac, OIB 28782675595, Vinogradski put odvojak I 4, 33000 Milanovac</izvorni_sadrzaj>
    <derivirana_varijabla naziv="DomainObject.Predmet.ProtustrankaIDrugiAdressOIB_1">AMARILIS društvo s ograničenom odgovornošću za trgovinu, proizvodnju i usluge, Milanovac, OIB 28782675595, Vinogradski put odvojak I 4,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AMARILIS društvo s ograničenom odgovornošću za trgovinu, proizvodnju i usluge, Milanovac</item>
      <item>Slobodanka Ćeralinac</item>
    </izvorni_sadrzaj>
    <derivirana_varijabla naziv="DomainObject.Predmet.SudioniciListNaziv_1">
      <item>FINA, RC ZAGREB, Podružnica Bjelovar</item>
      <item>AMARILIS društvo s ograničenom odgovornošću za trgovinu, proizvodnju i usluge, Milanovac</item>
      <item>Slobodanka Ćeralinac</item>
    </derivirana_varijabla>
  </DomainObject.Predmet.SudioniciListNaziv>
  <DomainObject.Predmet.SudioniciListAdressOIB>
    <izvorni_sadrzaj>
      <item>FINA, RC ZAGREB, Podružnica Bjelovar, OIB 85821130368, F. Supila 4,43000 Bjelovar</item>
      <item>AMARILIS društvo s ograničenom odgovornošću za trgovinu, proizvodnju i usluge, Milanovac, OIB 28782675595, Vinogradski put odvojak I 4,33000 Milanovac</item>
      <item>Slobodanka Ćeralinac, OIB 59740354155, Vinogadski put odvojak I 4,33000 Milanovac</item>
    </izvorni_sadrzaj>
    <derivirana_varijabla naziv="DomainObject.Predmet.SudioniciListAdressOIB_1">
      <item>FINA, RC ZAGREB, Podružnica Bjelovar, OIB 85821130368, F. Supila 4,43000 Bjelovar</item>
      <item>AMARILIS društvo s ograničenom odgovornošću za trgovinu, proizvodnju i usluge, Milanovac, OIB 28782675595, Vinogradski put odvojak I 4,33000 Milanovac</item>
      <item>Slobodanka Ćeralinac, OIB 59740354155, Vinogadski put odvojak I 4,33000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E0728-3D4C-47D2-8C89-43E8EBE4A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3865</properties:Characters>
  <properties:Lines>92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2016-03-15T06:41:00Z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