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77f" w14:paraId="ea5877f" w:rsidRDefault="00291EAE" w:rsidP="00291EAE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Cs w:val="24"/>
        </w:rPr>
        <w:br w:clear="all" w:type="textWrapping"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CF6E55" w:rsidP="00CF6E55" w:rsidR="00CF6E55" w:rsidRPr="008211D7">
      <w:pPr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</w:t>
      </w:r>
      <w:r>
        <w:rPr>
          <w:sz w:val="24"/>
          <w:szCs w:val="24"/>
        </w:rPr>
        <w:t>737</w:t>
      </w:r>
      <w:r w:rsidRPr="008211D7">
        <w:rPr>
          <w:sz w:val="24"/>
          <w:szCs w:val="24"/>
        </w:rPr>
        <w:t>/17</w:t>
      </w:r>
    </w:p>
    <w:p w:rsidRDefault="00323FF8" w:rsidP="00323FF8" w:rsidR="00323FF8" w:rsidRPr="00B10404">
      <w:pPr>
        <w:jc w:val="center"/>
        <w:rPr>
          <w:sz w:val="24"/>
          <w:szCs w:val="24"/>
        </w:rPr>
      </w:pPr>
    </w:p>
    <w:p w:rsidRDefault="00323FF8" w:rsidP="00323FF8" w:rsidR="00323FF8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R E P U B L I K A   H R V A T S K A</w:t>
      </w:r>
    </w:p>
    <w:p w:rsidRDefault="00323FF8" w:rsidP="00323FF8" w:rsidR="00323FF8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Z A K LJ U Č A K</w:t>
      </w:r>
    </w:p>
    <w:p w:rsidRDefault="00323FF8" w:rsidP="00323FF8" w:rsidR="00323FF8" w:rsidRPr="00B10404">
      <w:pPr>
        <w:jc w:val="both"/>
        <w:rPr>
          <w:sz w:val="24"/>
          <w:szCs w:val="24"/>
        </w:rPr>
      </w:pPr>
    </w:p>
    <w:p w:rsidRDefault="00323FF8" w:rsidP="00323FF8" w:rsidR="00323FF8" w:rsidRPr="00B10404">
      <w:pPr>
        <w:ind w:firstLine="708"/>
        <w:jc w:val="both"/>
        <w:rPr>
          <w:sz w:val="24"/>
          <w:szCs w:val="24"/>
        </w:rPr>
      </w:pPr>
      <w:r w:rsidRPr="00B10404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CF6E55" w:rsidRPr="006B0EB3">
        <w:rPr>
          <w:sz w:val="24"/>
          <w:szCs w:val="24"/>
        </w:rPr>
        <w:t>SOKOL MARIĆ d.o.o., Zagreb, Trg Republike Hrvatske 8/II (OIB 11543074213</w:t>
      </w:r>
      <w:r w:rsidR="00CF6E55">
        <w:rPr>
          <w:sz w:val="24"/>
          <w:szCs w:val="24"/>
        </w:rPr>
        <w:t>)</w:t>
      </w:r>
      <w:r w:rsidR="00CF6E55" w:rsidRPr="00747FC8">
        <w:rPr>
          <w:sz w:val="24"/>
          <w:szCs w:val="24"/>
        </w:rPr>
        <w:t>,</w:t>
      </w:r>
      <w:r w:rsidR="00CF6E55" w:rsidRPr="00B10404">
        <w:rPr>
          <w:sz w:val="24"/>
          <w:szCs w:val="24"/>
        </w:rPr>
        <w:t xml:space="preserve"> </w:t>
      </w:r>
      <w:r w:rsidRPr="00B10404">
        <w:rPr>
          <w:sz w:val="24"/>
          <w:szCs w:val="24"/>
        </w:rPr>
        <w:t xml:space="preserve"> dana </w:t>
      </w:r>
      <w:r w:rsidR="00471EB5">
        <w:rPr>
          <w:sz w:val="24"/>
          <w:szCs w:val="24"/>
        </w:rPr>
        <w:t xml:space="preserve"> 23.</w:t>
      </w:r>
      <w:r w:rsidR="00CF6E55">
        <w:rPr>
          <w:sz w:val="24"/>
          <w:szCs w:val="24"/>
        </w:rPr>
        <w:t>srpnja</w:t>
      </w:r>
      <w:r w:rsidRPr="00B1040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10404">
        <w:rPr>
          <w:sz w:val="24"/>
          <w:szCs w:val="24"/>
        </w:rPr>
        <w:t xml:space="preserve">. 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C546EE" w:rsidP="00471EB5" w:rsidR="00345BF1" w:rsidRPr="00E876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471EB5">
        <w:rPr>
          <w:sz w:val="24"/>
          <w:szCs w:val="24"/>
        </w:rPr>
        <w:t>R</w:t>
      </w:r>
      <w:r w:rsidRPr="00C546EE">
        <w:rPr>
          <w:sz w:val="24"/>
          <w:szCs w:val="24"/>
        </w:rPr>
        <w:t>očište za glasovanje o planu restrukturiranja u predstečajnom postupku nad dužnikom</w:t>
      </w:r>
      <w:r w:rsidR="009F1157">
        <w:rPr>
          <w:sz w:val="24"/>
          <w:szCs w:val="24"/>
        </w:rPr>
        <w:t xml:space="preserve"> </w:t>
      </w:r>
      <w:r w:rsidR="00CF6E55" w:rsidRPr="006B0EB3">
        <w:rPr>
          <w:sz w:val="24"/>
          <w:szCs w:val="24"/>
        </w:rPr>
        <w:t>SOKOL MARIĆ d.o.o., Zagreb, Trg Republike Hrvatske 8/II (OIB 11543074213</w:t>
      </w:r>
      <w:r w:rsidR="00CF6E55">
        <w:rPr>
          <w:sz w:val="24"/>
          <w:szCs w:val="24"/>
        </w:rPr>
        <w:t>)</w:t>
      </w:r>
      <w:r w:rsidR="0095407F" w:rsidRPr="00C546EE">
        <w:rPr>
          <w:sz w:val="24"/>
          <w:szCs w:val="24"/>
        </w:rPr>
        <w:t xml:space="preserve"> </w:t>
      </w:r>
      <w:r w:rsidR="000177D3">
        <w:rPr>
          <w:sz w:val="24"/>
          <w:szCs w:val="24"/>
        </w:rPr>
        <w:t xml:space="preserve">sazvano </w:t>
      </w:r>
      <w:r w:rsidR="00471EB5">
        <w:rPr>
          <w:sz w:val="24"/>
          <w:szCs w:val="24"/>
        </w:rPr>
        <w:t xml:space="preserve">za </w:t>
      </w:r>
      <w:r w:rsidR="00471EB5" w:rsidRPr="00E876EE">
        <w:rPr>
          <w:sz w:val="24"/>
          <w:szCs w:val="24"/>
        </w:rPr>
        <w:t xml:space="preserve">dan  </w:t>
      </w:r>
      <w:r w:rsidR="00362C0F" w:rsidRPr="00E876EE">
        <w:rPr>
          <w:sz w:val="24"/>
          <w:szCs w:val="24"/>
        </w:rPr>
        <w:t>25.</w:t>
      </w:r>
      <w:r w:rsidR="00323FF8" w:rsidRPr="00E876EE">
        <w:rPr>
          <w:sz w:val="24"/>
          <w:szCs w:val="24"/>
        </w:rPr>
        <w:t>srpnja</w:t>
      </w:r>
      <w:r w:rsidR="00EC562F" w:rsidRPr="00E876EE">
        <w:rPr>
          <w:sz w:val="24"/>
          <w:szCs w:val="24"/>
        </w:rPr>
        <w:t xml:space="preserve"> </w:t>
      </w:r>
      <w:r w:rsidR="009431B0" w:rsidRPr="00E876EE">
        <w:rPr>
          <w:sz w:val="24"/>
          <w:szCs w:val="24"/>
        </w:rPr>
        <w:t xml:space="preserve"> </w:t>
      </w:r>
      <w:r w:rsidR="00BA468E" w:rsidRPr="00E876EE">
        <w:rPr>
          <w:sz w:val="24"/>
          <w:szCs w:val="24"/>
        </w:rPr>
        <w:t>20</w:t>
      </w:r>
      <w:r w:rsidR="0073490B" w:rsidRPr="00E876EE">
        <w:rPr>
          <w:sz w:val="24"/>
          <w:szCs w:val="24"/>
        </w:rPr>
        <w:t>1</w:t>
      </w:r>
      <w:r w:rsidR="00EC562F" w:rsidRPr="00E876EE">
        <w:rPr>
          <w:sz w:val="24"/>
          <w:szCs w:val="24"/>
        </w:rPr>
        <w:t>8</w:t>
      </w:r>
      <w:r w:rsidR="00BA468E" w:rsidRPr="00E876EE">
        <w:rPr>
          <w:sz w:val="24"/>
          <w:szCs w:val="24"/>
        </w:rPr>
        <w:t xml:space="preserve">. u </w:t>
      </w:r>
      <w:r w:rsidR="00362C0F" w:rsidRPr="00E876EE">
        <w:rPr>
          <w:sz w:val="24"/>
          <w:szCs w:val="24"/>
        </w:rPr>
        <w:t>9,30</w:t>
      </w:r>
      <w:r w:rsidR="00BA468E" w:rsidRPr="00E876EE">
        <w:rPr>
          <w:sz w:val="24"/>
          <w:szCs w:val="24"/>
        </w:rPr>
        <w:t xml:space="preserve"> </w:t>
      </w:r>
      <w:r w:rsidR="0046586E" w:rsidRPr="00E876EE">
        <w:rPr>
          <w:sz w:val="24"/>
          <w:szCs w:val="24"/>
        </w:rPr>
        <w:t>sati</w:t>
      </w:r>
      <w:r w:rsidR="008C614C" w:rsidRPr="00E876EE">
        <w:rPr>
          <w:sz w:val="24"/>
          <w:szCs w:val="24"/>
        </w:rPr>
        <w:t xml:space="preserve"> u zgradi </w:t>
      </w:r>
      <w:r w:rsidR="0046586E" w:rsidRPr="00E876EE">
        <w:rPr>
          <w:sz w:val="24"/>
          <w:szCs w:val="24"/>
        </w:rPr>
        <w:t xml:space="preserve">Trgovačkog suda u Zagrebu, Petrinjska 8, </w:t>
      </w:r>
      <w:r w:rsidR="00667059" w:rsidRPr="00E876EE">
        <w:rPr>
          <w:sz w:val="24"/>
          <w:szCs w:val="24"/>
        </w:rPr>
        <w:t xml:space="preserve">dvorana </w:t>
      </w:r>
      <w:r w:rsidR="009F1157" w:rsidRPr="00E876EE">
        <w:rPr>
          <w:sz w:val="24"/>
          <w:szCs w:val="24"/>
        </w:rPr>
        <w:t>100 (</w:t>
      </w:r>
      <w:r w:rsidR="00667059" w:rsidRPr="00E876EE">
        <w:rPr>
          <w:sz w:val="24"/>
          <w:szCs w:val="24"/>
        </w:rPr>
        <w:t>dvorišna strana)</w:t>
      </w:r>
      <w:r w:rsidR="00471EB5" w:rsidRPr="00E876EE">
        <w:rPr>
          <w:sz w:val="24"/>
          <w:szCs w:val="24"/>
        </w:rPr>
        <w:t xml:space="preserve"> </w:t>
      </w:r>
      <w:r w:rsidR="00471EB5" w:rsidRPr="00E876EE">
        <w:rPr>
          <w:b/>
          <w:sz w:val="24"/>
          <w:szCs w:val="24"/>
        </w:rPr>
        <w:t>se odgađa</w:t>
      </w:r>
    </w:p>
    <w:p w:rsidRDefault="00876C8D" w:rsidP="00471EB5" w:rsidR="00876C8D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II Nalaže se dužniku u roku od 8 dana dostaviti sudu izmjenjeni plan restrukturiranja</w:t>
      </w:r>
      <w:r w:rsidR="00BF62B6">
        <w:rPr>
          <w:sz w:val="24"/>
          <w:szCs w:val="24"/>
        </w:rPr>
        <w:t>.</w:t>
      </w:r>
    </w:p>
    <w:p w:rsidRDefault="00345BF1" w:rsidP="00345BF1" w:rsidR="00345BF1" w:rsidRPr="00345BF1">
      <w:pPr>
        <w:pStyle w:val="Odlomakpopisa"/>
        <w:rPr>
          <w:b/>
          <w:i/>
          <w:sz w:val="24"/>
          <w:szCs w:val="24"/>
        </w:rPr>
      </w:pPr>
    </w:p>
    <w:p w:rsidRDefault="00345BF1" w:rsidP="00345BF1" w:rsidR="00345BF1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>Obrazloženje</w:t>
      </w:r>
    </w:p>
    <w:p w:rsidRDefault="00345BF1" w:rsidP="00345BF1" w:rsidR="00345BF1" w:rsidRPr="00345BF1">
      <w:pPr>
        <w:pStyle w:val="Tijeloteksta"/>
        <w:jc w:val="center"/>
        <w:rPr>
          <w:szCs w:val="24"/>
        </w:rPr>
      </w:pPr>
    </w:p>
    <w:p w:rsidRDefault="000177D3" w:rsidP="00345BF1" w:rsidR="000177D3" w:rsidRPr="00E876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5.srpnja 2018. sazvano je ročište za glasovanje </w:t>
      </w:r>
      <w:r w:rsidRPr="00C546EE">
        <w:rPr>
          <w:sz w:val="24"/>
          <w:szCs w:val="24"/>
        </w:rPr>
        <w:t>o planu restrukturiranja u predstečajnom postupku nad dužnikom</w:t>
      </w:r>
      <w:r>
        <w:rPr>
          <w:sz w:val="24"/>
          <w:szCs w:val="24"/>
        </w:rPr>
        <w:t xml:space="preserve"> </w:t>
      </w:r>
      <w:r w:rsidRPr="006B0EB3">
        <w:rPr>
          <w:sz w:val="24"/>
          <w:szCs w:val="24"/>
        </w:rPr>
        <w:t>SOKOL MARIĆ d.o.o., Zagreb, Trg Republike Hrvatske 8/II (OIB 11543074213</w:t>
      </w:r>
      <w:r>
        <w:rPr>
          <w:sz w:val="24"/>
          <w:szCs w:val="24"/>
        </w:rPr>
        <w:t>)</w:t>
      </w:r>
      <w:r w:rsidRPr="00C546EE">
        <w:rPr>
          <w:sz w:val="24"/>
          <w:szCs w:val="24"/>
        </w:rPr>
        <w:t xml:space="preserve"> </w:t>
      </w:r>
      <w:r w:rsidRPr="00E876EE">
        <w:rPr>
          <w:sz w:val="24"/>
          <w:szCs w:val="24"/>
        </w:rPr>
        <w:t>za dan  25.srpnja  2018. u 9,30 sati</w:t>
      </w:r>
    </w:p>
    <w:p w:rsidRDefault="000177D3" w:rsidP="00345BF1" w:rsidR="005B39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113459">
        <w:rPr>
          <w:sz w:val="24"/>
          <w:szCs w:val="24"/>
        </w:rPr>
        <w:t>19.srpnja 2018. dužnik je zatražio odgodu ročišta</w:t>
      </w:r>
      <w:r w:rsidR="002E0EF7">
        <w:rPr>
          <w:sz w:val="24"/>
          <w:szCs w:val="24"/>
        </w:rPr>
        <w:t xml:space="preserve"> za glasovanje </w:t>
      </w:r>
      <w:r w:rsidR="005B39D8">
        <w:rPr>
          <w:sz w:val="24"/>
          <w:szCs w:val="24"/>
        </w:rPr>
        <w:t>o planu restrukturiranja, a radi izmjene  plana restrukturiranja.</w:t>
      </w:r>
    </w:p>
    <w:p w:rsidRDefault="00876C8D" w:rsidP="00876C8D" w:rsidR="00876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 navedenog, a temeljem članka 60. stavka 2. i 3. SZ-a odlučeno je kao u izreci.</w:t>
      </w:r>
    </w:p>
    <w:p w:rsidRDefault="00337C62" w:rsidP="00BF62B6" w:rsidR="006440B8" w:rsidRPr="00345BF1">
      <w:pPr>
        <w:ind w:firstLine="708"/>
        <w:jc w:val="both"/>
        <w:rPr>
          <w:sz w:val="24"/>
          <w:szCs w:val="24"/>
        </w:rPr>
      </w:pPr>
      <w:r w:rsidRPr="00345BF1">
        <w:rPr>
          <w:sz w:val="24"/>
          <w:szCs w:val="24"/>
        </w:rPr>
        <w:t xml:space="preserve"> </w:t>
      </w: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r w:rsidR="00E876EE">
        <w:rPr>
          <w:sz w:val="24"/>
          <w:szCs w:val="24"/>
        </w:rPr>
        <w:t>23.srpnja</w:t>
      </w:r>
      <w:r w:rsidR="00B103BA" w:rsidRPr="00345BF1">
        <w:rPr>
          <w:sz w:val="24"/>
          <w:szCs w:val="24"/>
        </w:rPr>
        <w:t xml:space="preserve"> </w:t>
      </w:r>
      <w:r w:rsidR="00B17C27" w:rsidRPr="00345BF1">
        <w:rPr>
          <w:sz w:val="24"/>
          <w:szCs w:val="24"/>
        </w:rPr>
        <w:t>201</w:t>
      </w:r>
      <w:r w:rsidR="00337C62">
        <w:rPr>
          <w:sz w:val="24"/>
          <w:szCs w:val="24"/>
        </w:rPr>
        <w:t>8</w:t>
      </w:r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7856F0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>19.st.7. SZ-a)</w:t>
      </w:r>
    </w:p>
    <w:p w:rsidRDefault="0046586E" w:rsidP="00BF62B6" w:rsidR="000B0316" w:rsidRPr="00C37D5D">
      <w:pPr>
        <w:pStyle w:val="Tijeloteksta"/>
        <w:rPr>
          <w:szCs w:val="24"/>
        </w:rPr>
      </w:pPr>
      <w:r w:rsidRPr="00345BF1">
        <w:rPr>
          <w:szCs w:val="24"/>
        </w:rPr>
        <w:t xml:space="preserve"> </w:t>
      </w:r>
    </w:p>
    <w:p w:rsidRDefault="007856F0" w:rsidP="007856F0" w:rsidR="007856F0">
      <w:pPr>
        <w:ind w:left="4320"/>
        <w:jc w:val="both"/>
      </w:pPr>
      <w:r>
        <w:t xml:space="preserve">           Za točnost otpravka, ovlašteni službenik:</w:t>
      </w:r>
    </w:p>
    <w:p w:rsidRDefault="007856F0" w:rsidP="00422EE0" w:rsidR="007856F0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5520E" w:rsidP="007856F0" w:rsidR="0065520E">
      <w:pPr>
        <w:ind w:left="720"/>
        <w:rPr>
          <w:sz w:val="24"/>
          <w:szCs w:val="24"/>
        </w:rPr>
      </w:pPr>
    </w:p>
    <w:sectPr w:rsidSect="00662D75" w:rsidR="0065520E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94714"/>
    <w:rsid w:val="00095F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91EAE"/>
    <w:rsid w:val="002C50CA"/>
    <w:rsid w:val="002C7FAD"/>
    <w:rsid w:val="002D157E"/>
    <w:rsid w:val="002E0EF7"/>
    <w:rsid w:val="002E430B"/>
    <w:rsid w:val="002E5D62"/>
    <w:rsid w:val="002F4570"/>
    <w:rsid w:val="00317E73"/>
    <w:rsid w:val="00323FF8"/>
    <w:rsid w:val="00337C62"/>
    <w:rsid w:val="00345BF1"/>
    <w:rsid w:val="00353BA6"/>
    <w:rsid w:val="00357ABE"/>
    <w:rsid w:val="00362C0F"/>
    <w:rsid w:val="00372383"/>
    <w:rsid w:val="00374CD0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B39D8"/>
    <w:rsid w:val="005B65D9"/>
    <w:rsid w:val="005E201C"/>
    <w:rsid w:val="005E3C38"/>
    <w:rsid w:val="005F0CC3"/>
    <w:rsid w:val="00612B27"/>
    <w:rsid w:val="00620498"/>
    <w:rsid w:val="00620C8D"/>
    <w:rsid w:val="00633AC4"/>
    <w:rsid w:val="006440B8"/>
    <w:rsid w:val="00651158"/>
    <w:rsid w:val="0065520E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56F0"/>
    <w:rsid w:val="00785D13"/>
    <w:rsid w:val="00795035"/>
    <w:rsid w:val="007A0C29"/>
    <w:rsid w:val="007A3BD8"/>
    <w:rsid w:val="007D07D6"/>
    <w:rsid w:val="007F01D2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5857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1B8"/>
    <w:rsid w:val="00B924F3"/>
    <w:rsid w:val="00BA468E"/>
    <w:rsid w:val="00BA7156"/>
    <w:rsid w:val="00BC577A"/>
    <w:rsid w:val="00BC5B11"/>
    <w:rsid w:val="00BD7A45"/>
    <w:rsid w:val="00BF21D7"/>
    <w:rsid w:val="00BF4A85"/>
    <w:rsid w:val="00BF62B6"/>
    <w:rsid w:val="00C008F7"/>
    <w:rsid w:val="00C2674F"/>
    <w:rsid w:val="00C37D5D"/>
    <w:rsid w:val="00C546EE"/>
    <w:rsid w:val="00C838C5"/>
    <w:rsid w:val="00CC1AD5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E234F"/>
    <w:rsid w:val="00E16A21"/>
    <w:rsid w:val="00E2754D"/>
    <w:rsid w:val="00E30351"/>
    <w:rsid w:val="00E44575"/>
    <w:rsid w:val="00E47244"/>
    <w:rsid w:val="00E67C71"/>
    <w:rsid w:val="00E75232"/>
    <w:rsid w:val="00E876EE"/>
    <w:rsid w:val="00E878A4"/>
    <w:rsid w:val="00EA2B82"/>
    <w:rsid w:val="00EC364A"/>
    <w:rsid w:val="00EC562F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6F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6F0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6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6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6F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6F0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6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6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1198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2018-07-23T09:20:00Z</dcterms:created>
  <dc:creator>user</dc:creator>
  <cp:lastModifiedBy>Valentina Delač</cp:lastModifiedBy>
  <cp:lastPrinted>2018-07-23T09:19:00Z</cp:lastPrinted>
  <dcterms:modified xmlns:xsi="http://www.w3.org/2001/XMLSchema-instance" xsi:type="dcterms:W3CDTF">2018-07-23T09:23:00Z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zaključak odgoda ročišta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