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e17e" w14:paraId="097e17e" w:rsidRDefault="00C93E62" w:rsidP="00C93E62" w:rsidR="00C93E6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93E62" w:rsidP="00C93E62" w:rsidR="00C93E62">
      <w:pPr>
        <w:spacing w:after="0"/>
        <w:jc w:val="both"/>
      </w:pPr>
      <w:r>
        <w:t xml:space="preserve">       REPUBLIKA HRVATSKA</w:t>
      </w:r>
    </w:p>
    <w:p w:rsidRDefault="00C93E62" w:rsidP="00C93E62" w:rsidR="00C93E6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93E62" w:rsidP="00C93E62" w:rsidR="00C93E6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93E62" w:rsidP="00C93E62" w:rsidR="00C93E62">
      <w:pPr>
        <w:spacing w:after="0"/>
        <w:rPr>
          <w:bCs/>
        </w:rPr>
      </w:pPr>
    </w:p>
    <w:p w:rsidRDefault="00C93E62" w:rsidP="00C93E62" w:rsidR="00C93E62">
      <w:pPr>
        <w:spacing w:after="0"/>
        <w:ind w:left="5664"/>
      </w:pPr>
      <w:r>
        <w:t>Poslovni broj: 3 St-634/16-4</w:t>
      </w:r>
    </w:p>
    <w:p w:rsidRDefault="00C93E62" w:rsidP="00C93E62" w:rsidR="00C93E62">
      <w:pPr>
        <w:spacing w:after="0"/>
        <w:rPr>
          <w:b/>
        </w:rPr>
      </w:pPr>
    </w:p>
    <w:p w:rsidRDefault="00C93E62" w:rsidP="00C93E62" w:rsidR="00C93E62">
      <w:pPr>
        <w:spacing w:after="0"/>
        <w:rPr>
          <w:b/>
        </w:rPr>
      </w:pPr>
    </w:p>
    <w:p w:rsidRDefault="00C93E62" w:rsidP="00C93E62" w:rsidR="00C93E62">
      <w:pPr>
        <w:spacing w:after="0"/>
        <w:jc w:val="center"/>
      </w:pPr>
      <w:r>
        <w:t>R E P U B L I K A   H R V A T S K A</w:t>
      </w:r>
    </w:p>
    <w:p w:rsidRDefault="00C93E62" w:rsidP="00C93E62" w:rsidR="00C93E62">
      <w:pPr>
        <w:spacing w:after="0"/>
        <w:rPr>
          <w:b/>
        </w:rPr>
      </w:pPr>
    </w:p>
    <w:p w:rsidRDefault="00C93E62" w:rsidP="00C93E62" w:rsidR="00C93E62">
      <w:pPr>
        <w:spacing w:after="0"/>
        <w:jc w:val="center"/>
      </w:pPr>
      <w:r>
        <w:t>R J E Š E N J E</w:t>
      </w:r>
    </w:p>
    <w:p w:rsidRDefault="00C93E62" w:rsidP="00C93E62" w:rsidR="00C93E62">
      <w:pPr>
        <w:spacing w:after="0"/>
        <w:jc w:val="center"/>
      </w:pPr>
    </w:p>
    <w:p w:rsidRDefault="00C93E62" w:rsidP="00C93E62" w:rsidR="00C93E62">
      <w:pPr>
        <w:spacing w:after="0"/>
        <w:jc w:val="both"/>
        <w:rPr>
          <w:b/>
        </w:rPr>
      </w:pPr>
    </w:p>
    <w:p w:rsidRDefault="00C93E62" w:rsidP="00C93E62" w:rsidR="00C93E6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GRGA DRVO jednostavno društvo s ograničenom odgovornošću za trgovinu i usluge, skraćena tvrtka GRGA DRVO j.d.o.o. Starigrad, Pionirska 5, Koprivnica, MBS: 070108642, OIB: 76996966696, radi otvaranja stečajnog postupka nad dužnikom, dana 12. svibnja 2016. godine, </w:t>
      </w: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center"/>
      </w:pPr>
      <w:r>
        <w:t>r i j e š i o     j e</w:t>
      </w:r>
    </w:p>
    <w:p w:rsidRDefault="00C93E62" w:rsidP="00C93E62" w:rsidR="00C93E62">
      <w:pPr>
        <w:spacing w:after="0"/>
        <w:jc w:val="center"/>
      </w:pPr>
    </w:p>
    <w:p w:rsidRDefault="00C93E62" w:rsidP="00C93E62" w:rsidR="00C93E62">
      <w:pPr>
        <w:spacing w:after="0"/>
      </w:pPr>
    </w:p>
    <w:p w:rsidRDefault="00C93E62" w:rsidP="00C93E62" w:rsidR="00C93E62">
      <w:pPr>
        <w:spacing w:after="0"/>
        <w:jc w:val="both"/>
      </w:pPr>
      <w:r>
        <w:tab/>
        <w:t>I/ Pokreće se prethodni postupak radi utvrđivanja uvjeta za otvaranje stečajnog postupka nad dužnikom GRGA DRVO jednostavno društvo s ograničenom odgovornošću za trgovinu i usluge, skraćena tvrtka GRGA DRVO j.d.o.o. Starigrad, Pionirska 5, Koprivnica, MBS: 070108642, OIB: 76996966696.</w:t>
      </w: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</w:t>
      </w: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06. srpnja 2016. u 09,45 sati</w:t>
      </w:r>
    </w:p>
    <w:p w:rsidRDefault="00C93E62" w:rsidP="00C93E62" w:rsidR="00C93E62">
      <w:pPr>
        <w:spacing w:after="0"/>
        <w:rPr>
          <w:b/>
          <w:u w:val="single"/>
        </w:rPr>
      </w:pPr>
    </w:p>
    <w:p w:rsidRDefault="00C93E62" w:rsidP="00C93E62" w:rsidR="00C93E62">
      <w:pPr>
        <w:spacing w:after="0"/>
        <w:ind w:firstLine="708"/>
        <w:jc w:val="both"/>
      </w:pPr>
      <w:r>
        <w:t>III/ Na ročište se pozivaju:</w:t>
      </w:r>
    </w:p>
    <w:p w:rsidRDefault="00C93E62" w:rsidP="00C93E62" w:rsidR="00C93E6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GRGA DRVO j.d.o.o. Starigrad, Pionirska 5, 48000 Koprivnica, uz prijedlog  </w:t>
      </w:r>
    </w:p>
    <w:p w:rsidRDefault="00C93E62" w:rsidP="00C93E62" w:rsidR="00C93E62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</w:t>
      </w: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center"/>
        <w:outlineLvl w:val="0"/>
      </w:pPr>
      <w:r>
        <w:t>Obrazloženje</w:t>
      </w:r>
    </w:p>
    <w:p w:rsidRDefault="00C93E62" w:rsidP="00C93E62" w:rsidR="00C93E62">
      <w:pPr>
        <w:spacing w:after="0"/>
        <w:jc w:val="center"/>
        <w:outlineLvl w:val="0"/>
      </w:pPr>
    </w:p>
    <w:p w:rsidRDefault="00C93E62" w:rsidP="00C93E62" w:rsidR="00C93E62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624 dana u ukupnom iznosu od 34.777,25 kn u koji iznos je uračunata kamata i naknada Financijske agencije za provedbu ovrhe na novčanim sredstvima. Prema podacima o broju zaposlenih dostavljenim od Hrvatskog zavoda za mirovinsko osiguranje dužnik ima 1 zaposlenih. Dužnik na dan 13.4.2016. u Jedinstvenom registru računa ima otvorene račune i oročena novčana sredstva kod Podravske banke d.d.</w:t>
      </w:r>
    </w:p>
    <w:p w:rsidRDefault="00C93E62" w:rsidP="00C93E62" w:rsidR="00C93E62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C93E62" w:rsidP="00C93E62" w:rsidR="00C93E62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C93E62" w:rsidP="00C93E62" w:rsidR="00C93E62">
      <w:pPr>
        <w:spacing w:after="0"/>
        <w:jc w:val="both"/>
      </w:pPr>
      <w:r>
        <w:tab/>
      </w:r>
      <w:r>
        <w:tab/>
        <w:t xml:space="preserve"> </w:t>
      </w: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ind w:firstLine="720"/>
        <w:jc w:val="center"/>
        <w:outlineLvl w:val="0"/>
      </w:pPr>
      <w:r>
        <w:t>U Varaždinu, 12. svibnja 2016. godine</w:t>
      </w:r>
    </w:p>
    <w:p w:rsidRDefault="00C93E62" w:rsidP="00C93E62" w:rsidR="00C93E62">
      <w:pPr>
        <w:spacing w:after="0"/>
        <w:ind w:firstLine="720"/>
        <w:jc w:val="center"/>
        <w:outlineLvl w:val="0"/>
      </w:pPr>
    </w:p>
    <w:p w:rsidRDefault="00C93E62" w:rsidP="00C93E62" w:rsidR="00C93E62">
      <w:pPr>
        <w:spacing w:after="0"/>
        <w:ind w:firstLine="720"/>
        <w:jc w:val="center"/>
      </w:pPr>
    </w:p>
    <w:p w:rsidRDefault="00C93E62" w:rsidP="00C93E62" w:rsidR="00C93E6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C93E62" w:rsidP="00C93E62" w:rsidR="00C93E62">
      <w:pPr>
        <w:spacing w:after="0"/>
        <w:ind w:firstLine="720"/>
        <w:jc w:val="right"/>
      </w:pPr>
    </w:p>
    <w:p w:rsidRDefault="00C93E62" w:rsidP="00C93E62" w:rsidR="00C93E6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</w:p>
    <w:p w:rsidRDefault="00C93E62" w:rsidP="00C93E62" w:rsidR="00C93E62">
      <w:pPr>
        <w:spacing w:after="0"/>
        <w:ind w:firstLine="720"/>
        <w:jc w:val="center"/>
        <w:outlineLvl w:val="0"/>
      </w:pPr>
    </w:p>
    <w:p w:rsidRDefault="00C93E62" w:rsidP="00C93E62" w:rsidR="00C93E62">
      <w:pPr>
        <w:spacing w:after="0"/>
        <w:ind w:firstLine="720"/>
        <w:jc w:val="center"/>
        <w:outlineLvl w:val="0"/>
      </w:pPr>
    </w:p>
    <w:p w:rsidRDefault="00C93E62" w:rsidP="00C93E62" w:rsidR="00C93E62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C93E62" w:rsidP="00C93E62" w:rsidR="00C93E62">
      <w:pPr>
        <w:spacing w:after="0"/>
        <w:ind w:firstLine="720"/>
        <w:jc w:val="right"/>
      </w:pPr>
    </w:p>
    <w:p w:rsidRDefault="00C93E62" w:rsidP="00C93E62" w:rsidR="00C93E62">
      <w:pPr>
        <w:spacing w:after="0"/>
        <w:ind w:firstLine="720"/>
        <w:jc w:val="right"/>
      </w:pPr>
    </w:p>
    <w:p w:rsidRDefault="00C93E62" w:rsidP="00C93E62" w:rsidR="00C93E62">
      <w:pPr>
        <w:spacing w:after="0"/>
      </w:pPr>
    </w:p>
    <w:p w:rsidRDefault="00C93E62" w:rsidP="00C93E62" w:rsidR="00C93E62">
      <w:pPr>
        <w:spacing w:after="0"/>
        <w:ind w:firstLine="720"/>
        <w:jc w:val="right"/>
      </w:pPr>
    </w:p>
    <w:p w:rsidRDefault="00C93E62" w:rsidP="00C93E62" w:rsidR="00C93E62">
      <w:pPr>
        <w:spacing w:after="0"/>
        <w:jc w:val="both"/>
        <w:outlineLvl w:val="0"/>
      </w:pPr>
      <w:r>
        <w:t>POUKA O PRAVNOM LIJEKU:</w:t>
      </w: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both"/>
      </w:pPr>
    </w:p>
    <w:p w:rsidRDefault="00C93E62" w:rsidP="00C93E62" w:rsidR="00C93E62">
      <w:pPr>
        <w:spacing w:after="0"/>
        <w:jc w:val="both"/>
      </w:pPr>
      <w:r>
        <w:t>DNA: 1. dužnik GRGA DRVO j.d.o.o. Starigrad, Pionirska 5, 48000 Koprivnica, uz prijedlog</w:t>
      </w:r>
    </w:p>
    <w:p w:rsidRDefault="00C93E62" w:rsidP="00C93E62" w:rsidR="00C93E62">
      <w:pPr>
        <w:spacing w:after="0"/>
        <w:jc w:val="both"/>
      </w:pPr>
      <w:r>
        <w:t xml:space="preserve">           2. ŽDO Varaždin, građansko-upravni odjel </w:t>
      </w:r>
    </w:p>
    <w:p w:rsidRDefault="00C93E62" w:rsidP="00C93E62" w:rsidR="00C93E62">
      <w:pPr>
        <w:spacing w:after="0"/>
        <w:jc w:val="both"/>
      </w:pPr>
      <w:r>
        <w:t xml:space="preserve"> </w:t>
      </w:r>
    </w:p>
    <w:p w:rsidRDefault="00C93E62" w:rsidP="00C93E62" w:rsidR="00C93E62">
      <w:pPr>
        <w:spacing w:after="0"/>
      </w:pPr>
    </w:p>
    <w:p w:rsidRDefault="00AE649C" w:rsidP="00C93E62" w:rsidR="00AE649C" w:rsidRPr="00B76F3C">
      <w:pPr>
        <w:pStyle w:val="Naslov3"/>
        <w:spacing w:after="0"/>
      </w:pPr>
    </w:p>
    <w:p w:rsidRDefault="00A55A79" w:rsidP="00C93E6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93E62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A79" w:rsidP="00537B78" w:rsidR="00A55A79">
      <w:r>
        <w:separator/>
      </w:r>
    </w:p>
  </w:endnote>
  <w:endnote w:id="0" w:type="continuationSeparator">
    <w:p w:rsidRDefault="00A55A79" w:rsidP="00537B78" w:rsidR="00A55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A79" w:rsidP="00537B78" w:rsidR="00A55A79">
      <w:r>
        <w:separator/>
      </w:r>
    </w:p>
  </w:footnote>
  <w:footnote w:id="0" w:type="continuationSeparator">
    <w:p w:rsidRDefault="00A55A79" w:rsidP="00537B78" w:rsidR="00A55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A79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E62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C02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25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St-634/2016-4</izvorni_sadrzaj>
    <derivirana_varijabla naziv="DomainObject.Oznaka_1">St-634/2016-4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GRGA DRVO jednostavno društvo s ograničenom odgovornošću za trgovinu i usluge</izvorni_sadrzaj>
    <derivirana_varijabla naziv="DomainObject.Predmet.ProtustrankaFormated_1">  GRGA DRVO jednostavno društvo s ograničenom odgovornošću za trgovinu i usluge</derivirana_varijabla>
  </DomainObject.Predmet.ProtustrankaFormated>
  <DomainObject.Predmet.ProtustrankaFormatedOIB>
    <izvorni_sadrzaj>  GRGA DRVO jednostavno društvo s ograničenom odgovornošću za trgovinu i usluge, OIB 76996966696</izvorni_sadrzaj>
    <derivirana_varijabla naziv="DomainObject.Predmet.ProtustrankaFormatedOIB_1">  GRGA DRVO jednostavno društvo s ograničenom odgovornošću za trgovinu i usluge, OIB 76996966696</derivirana_varijabla>
  </DomainObject.Predmet.ProtustrankaFormatedOIB>
  <DomainObject.Predmet.ProtustrankaFormatedWithAdress>
    <izvorni_sadrzaj> GRGA DRVO jednostavno društvo s ograničenom odgovornošću za trgovinu i usluge, Pionirska 5, 48000 Starigrad</izvorni_sadrzaj>
    <derivirana_varijabla naziv="DomainObject.Predmet.ProtustrankaFormatedWithAdress_1"> GRGA DRVO jednostavno društvo s ograničenom odgovornošću za trgovinu i usluge, Pionirska 5, 48000 Starigrad</derivirana_varijabla>
  </DomainObject.Predmet.ProtustrankaFormatedWithAdress>
  <DomainObject.Predmet.ProtustrankaFormatedWithAdressOIB>
    <izvorni_sadrzaj> GRGA DRVO jednostavno društvo s ograničenom odgovornošću za trgovinu i usluge, OIB 76996966696, Pionirska 5, 48000 Starigrad</izvorni_sadrzaj>
    <derivirana_varijabla naziv="DomainObject.Predmet.ProtustrankaFormatedWithAdressOIB_1"> GRGA DRVO jednostavno društvo s ograničenom odgovornošću za trgovinu i usluge, OIB 76996966696, Pionirska 5, 48000 Starigrad</derivirana_varijabla>
  </DomainObject.Predmet.ProtustrankaFormatedWithAdressOIB>
  <DomainObject.Predmet.ProtustrankaWithAdress>
    <izvorni_sadrzaj>GRGA DRVO jednostavno društvo s ograničenom odgovornošću za trgovinu i usluge Pionirska 5, 48000 Starigrad</izvorni_sadrzaj>
    <derivirana_varijabla naziv="DomainObject.Predmet.ProtustrankaWithAdress_1">GRGA DRVO jednostavno društvo s ograničenom odgovornošću za trgovinu i usluge Pionirska 5, 48000 Starigrad</derivirana_varijabla>
  </DomainObject.Predmet.ProtustrankaWithAdress>
  <DomainObject.Predmet.ProtustrankaWithAdressOIB>
    <izvorni_sadrzaj>GRGA DRVO jednostavno društvo s ograničenom odgovornošću za trgovinu i usluge, OIB 76996966696, Pionirska 5, 48000 Starigrad</izvorni_sadrzaj>
    <derivirana_varijabla naziv="DomainObject.Predmet.ProtustrankaWithAdressOIB_1">GRGA DRVO jednostavno društvo s ograničenom odgovornošću za trgovinu i usluge, OIB 76996966696, Pionirska 5, 48000 Starigrad</derivirana_varijabla>
  </DomainObject.Predmet.ProtustrankaWithAdressOIB>
  <DomainObject.Predmet.ProtustrankaNazivFormated>
    <izvorni_sadrzaj>GRGA DRVO jednostavno društvo s ograničenom odgovornošću za trgovinu i usluge</izvorni_sadrzaj>
    <derivirana_varijabla naziv="DomainObject.Predmet.ProtustrankaNazivFormated_1">GRGA DRVO jednostavno društvo s ograničenom odgovornošću za trgovinu i usluge</derivirana_varijabla>
  </DomainObject.Predmet.ProtustrankaNazivFormated>
  <DomainObject.Predmet.ProtustrankaNazivFormatedOIB>
    <izvorni_sadrzaj>GRGA DRVO jednostavno društvo s ograničenom odgovornošću za trgovinu i usluge, OIB 76996966696</izvorni_sadrzaj>
    <derivirana_varijabla naziv="DomainObject.Predmet.ProtustrankaNazivFormatedOIB_1">GRGA DRVO jednostavno društvo s ograničenom odgovornošću za trgovinu i usluge, OIB 76996966696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34777.25</izvorni_sadrzaj>
    <derivirana_varijabla naziv="DomainObject.Predmet.TrenutnaVrijednost_1">34777.25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GRGA DRVO jednostavno društvo s ograničenom odgovornošću za trgovinu i usluge</item>
    </izvorni_sadrzaj>
    <derivirana_varijabla naziv="DomainObject.Predmet.ProtuStrankaListFormated_1">
      <item>GRGA DRVO jednostavno društvo s ograničenom odgovornošću za trgovinu i usluge</item>
    </derivirana_varijabla>
  </DomainObject.Predmet.ProtuStrankaListFormated>
  <DomainObject.Predmet.ProtuStrankaListFormatedOIB>
    <izvorni_sadrzaj>
      <item>GRGA DRVO jednostavno društvo s ograničenom odgovornošću za trgovinu i usluge, OIB 76996966696</item>
    </izvorni_sadrzaj>
    <derivirana_varijabla naziv="DomainObject.Predmet.ProtuStrankaListFormatedOIB_1">
      <item>GRGA DRVO jednostavno društvo s ograničenom odgovornošću za trgovinu i usluge, OIB 76996966696</item>
    </derivirana_varijabla>
  </DomainObject.Predmet.ProtuStrankaListFormatedOIB>
  <DomainObject.Predmet.ProtuStrankaListFormatedWithAdress>
    <izvorni_sadrzaj>
      <item>GRGA DRVO jednostavno društvo s ograničenom odgovornošću za trgovinu i usluge, Pionirska 5, 48000 Starigrad</item>
    </izvorni_sadrzaj>
    <derivirana_varijabla naziv="DomainObject.Predmet.ProtuStrankaListFormatedWithAdress_1">
      <item>GRGA DRVO jednostavno društvo s ograničenom odgovornošću za trgovinu i usluge, Pionirska 5, 48000 Starigrad</item>
    </derivirana_varijabla>
  </DomainObject.Predmet.ProtuStrankaListFormatedWithAdress>
  <DomainObject.Predmet.ProtuStrankaListFormatedWithAdressOIB>
    <izvorni_sadrzaj>
      <item>GRGA DRVO jednostavno društvo s ograničenom odgovornošću za trgovinu i usluge, OIB 76996966696, Pionirska 5, 48000 Starigrad</item>
    </izvorni_sadrzaj>
    <derivirana_varijabla naziv="DomainObject.Predmet.ProtuStrankaListFormatedWithAdressOIB_1">
      <item>GRGA DRVO jednostavno društvo s ograničenom odgovornošću za trgovinu i usluge, OIB 76996966696, Pionirska 5, 48000 Starigrad</item>
    </derivirana_varijabla>
  </DomainObject.Predmet.ProtuStrankaListFormatedWithAdressOIB>
  <DomainObject.Predmet.ProtuStrankaListNazivFormated>
    <izvorni_sadrzaj>
      <item>GRGA DRVO jednostavno društvo s ograničenom odgovornošću za trgovinu i usluge</item>
    </izvorni_sadrzaj>
    <derivirana_varijabla naziv="DomainObject.Predmet.ProtuStrankaListNazivFormated_1">
      <item>GRGA DRVO jednostavno društvo s ograničenom odgovornošću za trgovinu i usluge</item>
    </derivirana_varijabla>
  </DomainObject.Predmet.ProtuStrankaListNazivFormated>
  <DomainObject.Predmet.ProtuStrankaListNazivFormatedOIB>
    <izvorni_sadrzaj>
      <item>GRGA DRVO jednostavno društvo s ograničenom odgovornošću za trgovinu i usluge, OIB 76996966696</item>
    </izvorni_sadrzaj>
    <derivirana_varijabla naziv="DomainObject.Predmet.ProtuStrankaListNazivFormatedOIB_1">
      <item>GRGA DRVO jednostavno društvo s ograničenom odgovornošću za trgovinu i usluge, OIB 76996966696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St-634/2016-4</izvorni_sadrzaj>
    <derivirana_varijabla naziv="DomainObject.PoslovniBrojDokumenta_1">St-634/2016-4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GRGA DRVO jednostavno društvo s ograničenom odgovornošću za trgovinu i usluge</izvorni_sadrzaj>
    <derivirana_varijabla naziv="DomainObject.Predmet.ProtustrankaIDrugi_1">GRGA DRVO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GRGA DRVO jednostavno društvo s ograničenom odgovornošću za trgovinu i usluge, OIB 76996966696, Pionirska 5, 48000 Starigrad</izvorni_sadrzaj>
    <derivirana_varijabla naziv="DomainObject.Predmet.ProtustrankaIDrugiAdressOIB_1">GRGA DRVO jednostavno društvo s ograničenom odgovornošću za trgovinu i usluge, OIB 76996966696, Pionirska 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GRGA DRVO jednostavno društvo s ograničenom odgovornošću za trgovinu i usluge</item>
      <item>sudski registar</item>
    </izvorni_sadrzaj>
    <derivirana_varijabla naziv="DomainObject.Predmet.SudioniciListNaziv_1">
      <item>Financijska agencija</item>
      <item>GRGA DRVO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GRGA DRVO jednostavno društvo s ograničenom odgovornošću za trgovinu i usluge, OIB 76996966696, Pionirska 5,48000 Starigrad</item>
      <item>sudski registar</item>
    </izvorni_sadrzaj>
    <derivirana_varijabla naziv="DomainObject.Predmet.SudioniciListAdressOIB_1">
      <item>Financijska agencija, OIB 85821130368</item>
      <item>GRGA DRVO jednostavno društvo s ograničenom odgovornošću za trgovinu i usluge, OIB 76996966696, Pionirska 5,48000 Starigrad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914F4-566F-4DD3-B89B-7D2DD2AA2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2300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2016-05-12T08:00:00Z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