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4b79" w14:paraId="bbe4b79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6E43B6">
        <w:t>1759/18-4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8567E1">
        <w:t>Lovačko društvo "</w:t>
      </w:r>
      <w:proofErr w:type="spellStart"/>
      <w:r w:rsidR="008567E1">
        <w:t>Dubovac</w:t>
      </w:r>
      <w:proofErr w:type="spellEnd"/>
      <w:r w:rsidR="008567E1">
        <w:t xml:space="preserve">" u likvidaciji, Karlovac, </w:t>
      </w:r>
      <w:proofErr w:type="spellStart"/>
      <w:r w:rsidR="008567E1">
        <w:t>Borlin</w:t>
      </w:r>
      <w:proofErr w:type="spellEnd"/>
      <w:r w:rsidR="008567E1">
        <w:t xml:space="preserve"> 57</w:t>
      </w:r>
      <w:r>
        <w:t xml:space="preserve"> za otvaranje stečajnog postupka nad dužnikom: </w:t>
      </w:r>
      <w:r w:rsidR="008567E1" w:rsidRPr="008567E1">
        <w:rPr>
          <w:b/>
        </w:rPr>
        <w:t>Lovačko društvo "</w:t>
      </w:r>
      <w:proofErr w:type="spellStart"/>
      <w:r w:rsidR="008567E1" w:rsidRPr="008567E1">
        <w:rPr>
          <w:b/>
        </w:rPr>
        <w:t>Dubovac</w:t>
      </w:r>
      <w:proofErr w:type="spellEnd"/>
      <w:r w:rsidR="008567E1" w:rsidRPr="008567E1">
        <w:rPr>
          <w:b/>
        </w:rPr>
        <w:t xml:space="preserve">" u likvidaciji, Karlovac, </w:t>
      </w:r>
      <w:proofErr w:type="spellStart"/>
      <w:r w:rsidR="008567E1" w:rsidRPr="008567E1">
        <w:rPr>
          <w:b/>
        </w:rPr>
        <w:t>Borlin</w:t>
      </w:r>
      <w:proofErr w:type="spellEnd"/>
      <w:r w:rsidR="008567E1" w:rsidRPr="008567E1">
        <w:rPr>
          <w:b/>
        </w:rPr>
        <w:t xml:space="preserve"> 57</w:t>
      </w:r>
      <w:r w:rsidR="008567E1">
        <w:rPr>
          <w:b/>
        </w:rPr>
        <w:t>, OIB: 68278537131, registarski broj 04000095</w:t>
      </w:r>
      <w:r w:rsidR="00B00D61">
        <w:rPr>
          <w:b/>
        </w:rPr>
        <w:t xml:space="preserve">, </w:t>
      </w:r>
      <w:r>
        <w:t xml:space="preserve">dana </w:t>
      </w:r>
      <w:r w:rsidR="00EF6EA8">
        <w:t>12</w:t>
      </w:r>
      <w:r w:rsidR="00DF2A68">
        <w:t>. prosinca</w:t>
      </w:r>
      <w:r>
        <w:t xml:space="preserve"> 2018. g.,  </w:t>
      </w:r>
    </w:p>
    <w:p w:rsidRDefault="00C55A60" w:rsidP="00C36A59" w:rsidR="00847CB4">
      <w:pPr>
        <w:pStyle w:val="Tijeloteksta"/>
        <w:tabs>
          <w:tab w:pos="1770" w:val="left"/>
          <w:tab w:pos="2490" w:val="left"/>
        </w:tabs>
      </w:pPr>
      <w:r>
        <w:tab/>
      </w:r>
      <w:r w:rsidR="00C36A59"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</w:t>
      </w:r>
      <w:r w:rsidR="008567E1">
        <w:t xml:space="preserve">likvidator/dužnik Ivan </w:t>
      </w:r>
      <w:proofErr w:type="spellStart"/>
      <w:r w:rsidR="008567E1">
        <w:t>Uđbinac</w:t>
      </w:r>
      <w:proofErr w:type="spellEnd"/>
      <w:r w:rsidR="008567E1">
        <w:t xml:space="preserve">, Karlovac, M. Krleže 2B, OIB: 13862845625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8567E1">
        <w:rPr>
          <w:b/>
        </w:rPr>
        <w:t>1759</w:t>
      </w:r>
      <w:r>
        <w:rPr>
          <w:b/>
        </w:rPr>
        <w:t>-18</w:t>
      </w:r>
      <w:r>
        <w:t xml:space="preserve"> koji se vodi kod Hrvatske poštanske banke d.d. za stečajnog dužnika </w:t>
      </w:r>
      <w:r w:rsidR="008567E1" w:rsidRPr="008567E1">
        <w:rPr>
          <w:b/>
        </w:rPr>
        <w:t>Lovačko društvo "</w:t>
      </w:r>
      <w:proofErr w:type="spellStart"/>
      <w:r w:rsidR="008567E1" w:rsidRPr="008567E1">
        <w:rPr>
          <w:b/>
        </w:rPr>
        <w:t>Dubovac</w:t>
      </w:r>
      <w:proofErr w:type="spellEnd"/>
      <w:r w:rsidR="008567E1" w:rsidRPr="008567E1">
        <w:rPr>
          <w:b/>
        </w:rPr>
        <w:t xml:space="preserve">" u likvidaciji, Karlovac, </w:t>
      </w:r>
      <w:proofErr w:type="spellStart"/>
      <w:r w:rsidR="008567E1" w:rsidRPr="008567E1">
        <w:rPr>
          <w:b/>
        </w:rPr>
        <w:t>Borlin</w:t>
      </w:r>
      <w:proofErr w:type="spellEnd"/>
      <w:r w:rsidR="008567E1" w:rsidRPr="008567E1">
        <w:rPr>
          <w:b/>
        </w:rPr>
        <w:t xml:space="preserve"> 57</w:t>
      </w:r>
      <w:r w:rsidR="008567E1">
        <w:rPr>
          <w:b/>
        </w:rPr>
        <w:t>, OIB: 68278537131, registarski broj 04000095</w:t>
      </w:r>
      <w:r w:rsidR="008567E1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</w:t>
      </w:r>
      <w:r w:rsidR="008567E1">
        <w:t xml:space="preserve">likvidator/dužnik Ivan </w:t>
      </w:r>
      <w:proofErr w:type="spellStart"/>
      <w:r w:rsidR="008567E1">
        <w:t>Uđbinac</w:t>
      </w:r>
      <w:proofErr w:type="spellEnd"/>
      <w:r w:rsidR="008567E1">
        <w:t xml:space="preserve">, Karlovac, M. Krleže 2B, OIB: 13862845625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</w:t>
      </w:r>
      <w:r w:rsidR="008567E1">
        <w:t xml:space="preserve">likvidator/dužnik Ivan </w:t>
      </w:r>
      <w:proofErr w:type="spellStart"/>
      <w:r w:rsidR="008567E1">
        <w:t>Uđbinac</w:t>
      </w:r>
      <w:proofErr w:type="spellEnd"/>
      <w:r w:rsidR="008567E1">
        <w:t>, Karlovac, M. Krleže 2B, OIB: 13862845625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</w:t>
      </w:r>
      <w:r w:rsidR="008567E1">
        <w:t xml:space="preserve">likvidator/dužnik Ivan </w:t>
      </w:r>
      <w:proofErr w:type="spellStart"/>
      <w:r w:rsidR="008567E1">
        <w:t>Uđbinac</w:t>
      </w:r>
      <w:proofErr w:type="spellEnd"/>
      <w:r w:rsidR="008567E1">
        <w:t xml:space="preserve">, Karlovac, M. Krleže 2B, OIB: 13862845625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567E1" w:rsidP="008567E1" w:rsidR="008567E1">
      <w:pPr>
        <w:jc w:val="right"/>
      </w:pPr>
      <w:r>
        <w:t>Poslovni broj: 6 St-1759/18-4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r w:rsidR="008567E1">
        <w:t xml:space="preserve">likvidator/dužnik Ivan </w:t>
      </w:r>
      <w:proofErr w:type="spellStart"/>
      <w:r w:rsidR="008567E1">
        <w:t>Uđbinac</w:t>
      </w:r>
      <w:proofErr w:type="spellEnd"/>
      <w:r w:rsidR="008567E1">
        <w:t>, Karlovac, M. Krleže 2B, OIB: 13862845625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EF6EA8">
        <w:t>12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67E1" w:rsidP="00DF2A68" w:rsidR="008567E1">
      <w:pPr>
        <w:numPr>
          <w:ilvl w:val="0"/>
          <w:numId w:val="11"/>
        </w:numPr>
        <w:jc w:val="both"/>
      </w:pPr>
      <w:r>
        <w:t xml:space="preserve">likvidator/dužnik Ivan </w:t>
      </w:r>
      <w:proofErr w:type="spellStart"/>
      <w:r>
        <w:t>Uđbinac</w:t>
      </w:r>
      <w:proofErr w:type="spellEnd"/>
      <w:r>
        <w:t>, Karlovac, M. Krleže 2B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EF6EA8">
        <w:t>17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C53" w:rsidR="00051C53">
      <w:r>
        <w:separator/>
      </w:r>
    </w:p>
  </w:endnote>
  <w:endnote w:id="0" w:type="continuationSeparator">
    <w:p w:rsidRDefault="00051C53" w:rsidR="00051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C53" w:rsidR="00051C53">
      <w:r>
        <w:separator/>
      </w:r>
    </w:p>
  </w:footnote>
  <w:footnote w:id="0" w:type="continuationSeparator">
    <w:p w:rsidRDefault="00051C53" w:rsidR="00051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0946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1C53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3A2C"/>
    <w:rsid w:val="004A6AAF"/>
    <w:rsid w:val="004A7B80"/>
    <w:rsid w:val="004B741D"/>
    <w:rsid w:val="004C7156"/>
    <w:rsid w:val="004E5065"/>
    <w:rsid w:val="00500BBD"/>
    <w:rsid w:val="00510946"/>
    <w:rsid w:val="00517249"/>
    <w:rsid w:val="005376B1"/>
    <w:rsid w:val="00540F2F"/>
    <w:rsid w:val="0055624C"/>
    <w:rsid w:val="005B403D"/>
    <w:rsid w:val="005D1142"/>
    <w:rsid w:val="005D399F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E43B6"/>
    <w:rsid w:val="006F210D"/>
    <w:rsid w:val="007069CA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67E1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44B6"/>
    <w:rsid w:val="009B61F0"/>
    <w:rsid w:val="009C13EB"/>
    <w:rsid w:val="009D2654"/>
    <w:rsid w:val="00A025E8"/>
    <w:rsid w:val="00A07A4E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B6C93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36A59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5D52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EF6EA8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C2FB3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09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0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09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0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St-1759/2018</izvorni_sadrzaj>
    <derivirana_varijabla naziv="DomainObject.Predmet.OznakaBroj_1">St-1759/2018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Lovačko društvo DUBOVAC  u likvidaciji</izvorni_sadrzaj>
    <derivirana_varijabla naziv="DomainObject.Predmet.ProtustrankaFormated_1">  Lovačko društvo DUBOVAC  u likvidaciji</derivirana_varijabla>
  </DomainObject.Predmet.ProtustrankaFormated>
  <DomainObject.Predmet.ProtustrankaFormatedOIB>
    <izvorni_sadrzaj>  Lovačko društvo DUBOVAC  u likvidaciji, OIB 68278537131</izvorni_sadrzaj>
    <derivirana_varijabla naziv="DomainObject.Predmet.ProtustrankaFormatedOIB_1">  Lovačko društvo DUBOVAC  u likvidaciji, OIB 68278537131</derivirana_varijabla>
  </DomainObject.Predmet.ProtustrankaFormatedOIB>
  <DomainObject.Predmet.ProtustrankaFormatedWithAdress>
    <izvorni_sadrzaj> Lovačko društvo DUBOVAC  u likvidaciji, Borlin 57, 47000 Karlovac</izvorni_sadrzaj>
    <derivirana_varijabla naziv="DomainObject.Predmet.ProtustrankaFormatedWithAdress_1"> Lovačko društvo DUBOVAC  u likvidaciji, Borlin 57, 47000 Karlovac</derivirana_varijabla>
  </DomainObject.Predmet.ProtustrankaFormatedWithAdress>
  <DomainObject.Predmet.ProtustrankaFormatedWithAdressOIB>
    <izvorni_sadrzaj> Lovačko društvo DUBOVAC  u likvidaciji, OIB 68278537131, Borlin 57, 47000 Karlovac</izvorni_sadrzaj>
    <derivirana_varijabla naziv="DomainObject.Predmet.ProtustrankaFormatedWithAdressOIB_1"> Lovačko društvo DUBOVAC  u likvidaciji, OIB 68278537131, Borlin 57, 47000 Karlovac</derivirana_varijabla>
  </DomainObject.Predmet.ProtustrankaFormatedWithAdressOIB>
  <DomainObject.Predmet.ProtustrankaWithAdress>
    <izvorni_sadrzaj>Lovačko društvo DUBOVAC  u likvidaciji Borlin 57, 47000 Karlovac</izvorni_sadrzaj>
    <derivirana_varijabla naziv="DomainObject.Predmet.ProtustrankaWithAdress_1">Lovačko društvo DUBOVAC  u likvidaciji Borlin 57, 47000 Karlovac</derivirana_varijabla>
  </DomainObject.Predmet.ProtustrankaWithAdress>
  <DomainObject.Predmet.ProtustrankaWithAdressOIB>
    <izvorni_sadrzaj>Lovačko društvo DUBOVAC  u likvidaciji, OIB 68278537131, Borlin 57, 47000 Karlovac</izvorni_sadrzaj>
    <derivirana_varijabla naziv="DomainObject.Predmet.ProtustrankaWithAdressOIB_1">Lovačko društvo DUBOVAC  u likvidaciji, OIB 68278537131, Borlin 57, 47000 Karlovac</derivirana_varijabla>
  </DomainObject.Predmet.ProtustrankaWithAdressOIB>
  <DomainObject.Predmet.ProtustrankaNazivFormated>
    <izvorni_sadrzaj>Lovačko društvo DUBOVAC  u likvidaciji</izvorni_sadrzaj>
    <derivirana_varijabla naziv="DomainObject.Predmet.ProtustrankaNazivFormated_1">Lovačko društvo DUBOVAC  u likvidaciji</derivirana_varijabla>
  </DomainObject.Predmet.ProtustrankaNazivFormated>
  <DomainObject.Predmet.ProtustrankaNazivFormatedOIB>
    <izvorni_sadrzaj>Lovačko društvo DUBOVAC  u likvidaciji, OIB 68278537131</izvorni_sadrzaj>
    <derivirana_varijabla naziv="DomainObject.Predmet.ProtustrankaNazivFormatedOIB_1">Lovačko društvo DUBOVAC  u likvidaciji, OIB 68278537131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Uđbinac</izvorni_sadrzaj>
    <derivirana_varijabla naziv="DomainObject.Predmet.StrankaFormated_1">  Ivan Uđbinac</derivirana_varijabla>
  </DomainObject.Predmet.StrankaFormated>
  <DomainObject.Predmet.StrankaFormatedOIB>
    <izvorni_sadrzaj>  Ivan Uđbinac, OIB 13862845625</izvorni_sadrzaj>
    <derivirana_varijabla naziv="DomainObject.Predmet.StrankaFormatedOIB_1">  Ivan Uđbinac, OIB 13862845625</derivirana_varijabla>
  </DomainObject.Predmet.StrankaFormatedOIB>
  <DomainObject.Predmet.StrankaFormatedWithAdress>
    <izvorni_sadrzaj> Ivan Uđbinac, Miroslava Krleže 2B, 47000 Karlovac</izvorni_sadrzaj>
    <derivirana_varijabla naziv="DomainObject.Predmet.StrankaFormatedWithAdress_1"> Ivan Uđbinac, Miroslava Krleže 2B, 47000 Karlovac</derivirana_varijabla>
  </DomainObject.Predmet.StrankaFormatedWithAdress>
  <DomainObject.Predmet.StrankaFormatedWithAdressOIB>
    <izvorni_sadrzaj> Ivan Uđbinac, OIB 13862845625, Miroslava Krleže 2B, 47000 Karlovac</izvorni_sadrzaj>
    <derivirana_varijabla naziv="DomainObject.Predmet.StrankaFormatedWithAdressOIB_1"> Ivan Uđbinac, OIB 13862845625, Miroslava Krleže 2B, 47000 Karlovac</derivirana_varijabla>
  </DomainObject.Predmet.StrankaFormatedWithAdressOIB>
  <DomainObject.Predmet.StrankaWithAdress>
    <izvorni_sadrzaj>Ivan Uđbinac Miroslava Krleže 2B,47000 Karlovac</izvorni_sadrzaj>
    <derivirana_varijabla naziv="DomainObject.Predmet.StrankaWithAdress_1">Ivan Uđbinac Miroslava Krleže 2B,47000 Karlovac</derivirana_varijabla>
  </DomainObject.Predmet.StrankaWithAdress>
  <DomainObject.Predmet.StrankaWithAdressOIB>
    <izvorni_sadrzaj>Ivan Uđbinac, OIB 13862845625, Miroslava Krleže 2B,47000 Karlovac</izvorni_sadrzaj>
    <derivirana_varijabla naziv="DomainObject.Predmet.StrankaWithAdressOIB_1">Ivan Uđbinac, OIB 13862845625, Miroslava Krleže 2B,47000 Karlovac</derivirana_varijabla>
  </DomainObject.Predmet.StrankaWithAdressOIB>
  <DomainObject.Predmet.StrankaNazivFormated>
    <izvorni_sadrzaj>Ivan Uđbinac</izvorni_sadrzaj>
    <derivirana_varijabla naziv="DomainObject.Predmet.StrankaNazivFormated_1">Ivan Uđbinac</derivirana_varijabla>
  </DomainObject.Predmet.StrankaNazivFormated>
  <DomainObject.Predmet.StrankaNazivFormatedOIB>
    <izvorni_sadrzaj>Ivan Uđbinac, OIB 13862845625</izvorni_sadrzaj>
    <derivirana_varijabla naziv="DomainObject.Predmet.StrankaNazivFormatedOIB_1">Ivan Uđbinac, OIB 13862845625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 Uđbinac</item>
    </izvorni_sadrzaj>
    <derivirana_varijabla naziv="DomainObject.Predmet.StrankaListFormated_1">
      <item>Ivan Uđbinac</item>
    </derivirana_varijabla>
  </DomainObject.Predmet.StrankaListFormated>
  <DomainObject.Predmet.StrankaListFormatedOIB>
    <izvorni_sadrzaj>
      <item>Ivan Uđbinac, OIB 13862845625</item>
    </izvorni_sadrzaj>
    <derivirana_varijabla naziv="DomainObject.Predmet.StrankaListFormatedOIB_1">
      <item>Ivan Uđbinac, OIB 13862845625</item>
    </derivirana_varijabla>
  </DomainObject.Predmet.StrankaListFormatedOIB>
  <DomainObject.Predmet.StrankaListFormatedWithAdress>
    <izvorni_sadrzaj>
      <item>Ivan Uđbinac, Miroslava Krleže 2B, 47000 Karlovac</item>
    </izvorni_sadrzaj>
    <derivirana_varijabla naziv="DomainObject.Predmet.StrankaListFormatedWithAdress_1">
      <item>Ivan Uđbinac, Miroslava Krleže 2B, 47000 Karlovac</item>
    </derivirana_varijabla>
  </DomainObject.Predmet.StrankaListFormatedWithAdress>
  <DomainObject.Predmet.StrankaListFormatedWithAdressOIB>
    <izvorni_sadrzaj>
      <item>Ivan Uđbinac, OIB 13862845625, Miroslava Krleže 2B, 47000 Karlovac</item>
    </izvorni_sadrzaj>
    <derivirana_varijabla naziv="DomainObject.Predmet.StrankaListFormatedWithAdressOIB_1">
      <item>Ivan Uđbinac, OIB 13862845625, Miroslava Krleže 2B, 47000 Karlovac</item>
    </derivirana_varijabla>
  </DomainObject.Predmet.StrankaListFormatedWithAdressOIB>
  <DomainObject.Predmet.StrankaListNazivFormated>
    <izvorni_sadrzaj>
      <item>Ivan Uđbinac</item>
    </izvorni_sadrzaj>
    <derivirana_varijabla naziv="DomainObject.Predmet.StrankaListNazivFormated_1">
      <item>Ivan Uđbinac</item>
    </derivirana_varijabla>
  </DomainObject.Predmet.StrankaListNazivFormated>
  <DomainObject.Predmet.StrankaListNazivFormatedOIB>
    <izvorni_sadrzaj>
      <item>Ivan Uđbinac, OIB 13862845625</item>
    </izvorni_sadrzaj>
    <derivirana_varijabla naziv="DomainObject.Predmet.StrankaListNazivFormatedOIB_1">
      <item>Ivan Uđbinac, OIB 13862845625</item>
    </derivirana_varijabla>
  </DomainObject.Predmet.StrankaListNazivFormatedOIB>
  <DomainObject.Predmet.ProtuStrankaListFormated>
    <izvorni_sadrzaj>
      <item>Lovačko društvo DUBOVAC  u likvidaciji</item>
    </izvorni_sadrzaj>
    <derivirana_varijabla naziv="DomainObject.Predmet.ProtuStrankaListFormated_1">
      <item>Lovačko društvo DUBOVAC  u likvidaciji</item>
    </derivirana_varijabla>
  </DomainObject.Predmet.ProtuStrankaListFormated>
  <DomainObject.Predmet.ProtuStrankaListFormatedOIB>
    <izvorni_sadrzaj>
      <item>Lovačko društvo DUBOVAC  u likvidaciji, OIB 68278537131</item>
    </izvorni_sadrzaj>
    <derivirana_varijabla naziv="DomainObject.Predmet.ProtuStrankaListFormatedOIB_1">
      <item>Lovačko društvo DUBOVAC  u likvidaciji, OIB 68278537131</item>
    </derivirana_varijabla>
  </DomainObject.Predmet.ProtuStrankaListFormatedOIB>
  <DomainObject.Predmet.ProtuStrankaListFormatedWithAdress>
    <izvorni_sadrzaj>
      <item>Lovačko društvo DUBOVAC  u likvidaciji, Borlin 57, 47000 Karlovac</item>
    </izvorni_sadrzaj>
    <derivirana_varijabla naziv="DomainObject.Predmet.ProtuStrankaListFormatedWithAdress_1">
      <item>Lovačko društvo DUBOVAC  u likvidaciji, Borlin 57, 47000 Karlovac</item>
    </derivirana_varijabla>
  </DomainObject.Predmet.ProtuStrankaListFormatedWithAdress>
  <DomainObject.Predmet.ProtuStrankaListFormatedWithAdressOIB>
    <izvorni_sadrzaj>
      <item>Lovačko društvo DUBOVAC  u likvidaciji, OIB 68278537131, Borlin 57, 47000 Karlovac</item>
    </izvorni_sadrzaj>
    <derivirana_varijabla naziv="DomainObject.Predmet.ProtuStrankaListFormatedWithAdressOIB_1">
      <item>Lovačko društvo DUBOVAC  u likvidaciji, OIB 68278537131, Borlin 57, 47000 Karlovac</item>
    </derivirana_varijabla>
  </DomainObject.Predmet.ProtuStrankaListFormatedWithAdressOIB>
  <DomainObject.Predmet.ProtuStrankaListNazivFormated>
    <izvorni_sadrzaj>
      <item>Lovačko društvo DUBOVAC  u likvidaciji</item>
    </izvorni_sadrzaj>
    <derivirana_varijabla naziv="DomainObject.Predmet.ProtuStrankaListNazivFormated_1">
      <item>Lovačko društvo DUBOVAC  u likvidaciji</item>
    </derivirana_varijabla>
  </DomainObject.Predmet.ProtuStrankaListNazivFormated>
  <DomainObject.Predmet.ProtuStrankaListNazivFormatedOIB>
    <izvorni_sadrzaj>
      <item>Lovačko društvo DUBOVAC  u likvidaciji, OIB 68278537131</item>
    </izvorni_sadrzaj>
    <derivirana_varijabla naziv="DomainObject.Predmet.ProtuStrankaListNazivFormatedOIB_1">
      <item>Lovačko društvo DUBOVAC  u likvidaciji, OIB 68278537131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Uđbinac</izvorni_sadrzaj>
    <derivirana_varijabla naziv="DomainObject.Predmet.StrankaIDrugi_1">Ivan Uđbinac</derivirana_varijabla>
  </DomainObject.Predmet.StrankaIDrugi>
  <DomainObject.Predmet.ProtustrankaIDrugi>
    <izvorni_sadrzaj>Lovačko društvo DUBOVAC  u likvidaciji</izvorni_sadrzaj>
    <derivirana_varijabla naziv="DomainObject.Predmet.ProtustrankaIDrugi_1">Lovačko društvo DUBOVAC  u likvidaciji</derivirana_varijabla>
  </DomainObject.Predmet.ProtustrankaIDrugi>
  <DomainObject.Predmet.StrankaIDrugiAdressOIB>
    <izvorni_sadrzaj>Ivan Uđbinac, OIB 13862845625, Miroslava Krleže 2B, 47000 Karlovac</izvorni_sadrzaj>
    <derivirana_varijabla naziv="DomainObject.Predmet.StrankaIDrugiAdressOIB_1">Ivan Uđbinac, OIB 13862845625, Miroslava Krleže 2B, 47000 Karlovac</derivirana_varijabla>
  </DomainObject.Predmet.StrankaIDrugiAdressOIB>
  <DomainObject.Predmet.ProtustrankaIDrugiAdressOIB>
    <izvorni_sadrzaj>Lovačko društvo DUBOVAC  u likvidaciji, OIB 68278537131, Borlin 57, 47000 Karlovac</izvorni_sadrzaj>
    <derivirana_varijabla naziv="DomainObject.Predmet.ProtustrankaIDrugiAdressOIB_1">Lovačko društvo DUBOVAC  u likvidaciji, OIB 68278537131, Borlin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DUBOVAC  u likvidaciji</item>
      <item>Ivan Uđbinac</item>
    </izvorni_sadrzaj>
    <derivirana_varijabla naziv="DomainObject.Predmet.SudioniciListNaziv_1">
      <item>Lovačko društvo DUBOVAC  u likvidaciji</item>
      <item>Ivan Uđbinac</item>
    </derivirana_varijabla>
  </DomainObject.Predmet.SudioniciListNaziv>
  <DomainObject.Predmet.SudioniciListAdressOIB>
    <izvorni_sadrzaj>
      <item>Lovačko društvo DUBOVAC  u likvidaciji, OIB 68278537131, Borlin 57,47000 Karlovac</item>
      <item>Ivan Uđbinac, OIB 13862845625, Miroslava Krleže 2B,47000 Karlovac</item>
    </izvorni_sadrzaj>
    <derivirana_varijabla naziv="DomainObject.Predmet.SudioniciListAdressOIB_1">
      <item>Lovačko društvo DUBOVAC  u likvidaciji, OIB 68278537131, Borlin 57,47000 Karlovac</item>
      <item>Ivan Uđbinac, OIB 13862845625, Miroslava Krleže 2B,47000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68278537131</item>
      <item>, OIB 13862845625</item>
    </izvorni_sadrzaj>
    <derivirana_varijabla naziv="DomainObject.Predmet.SudioniciListNazivOIB_1">
      <item>, OIB 68278537131</item>
      <item>, OIB 13862845625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F59FC-AD12-4A8B-9467-CBC31D082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2494</properties:Characters>
  <properties:Lines>126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2018-12-12T12:50:00Z</dcterms:created>
  <dc:creator>hermanj</dc:creator>
  <cp:lastModifiedBy>Danijela Sekulić</cp:lastModifiedBy>
  <cp:lastPrinted>2018-12-12T12:49:00Z</cp:lastPrinted>
  <dcterms:modified xmlns:xsi="http://www.w3.org/2001/XMLSchema-instance" xsi:type="dcterms:W3CDTF">2018-12-12T12:50:00Z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ARHIVA-LIKVIDATOR.docx)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